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7028" w14:paraId="72b7028" w:rsidRDefault="00083AAA" w:rsidP="0004600E" w:rsidR="0004600E" w:rsidRPr="008775D4">
      <w:pPr>
        <w:jc w:val="right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  <w:r w:rsidRPr="008775D4">
        <w:rPr>
          <w:rFonts w:hAnsi="Times New Roman" w:ascii="Times New Roman"/>
          <w:sz w:val="22"/>
          <w:szCs w:val="22"/>
          <w:lang w:val="hr-HR"/>
        </w:rPr>
        <w:t>71. St-</w:t>
      </w:r>
      <w:r w:rsidR="0004600E" w:rsidRPr="008775D4">
        <w:rPr>
          <w:rFonts w:hAnsi="Times New Roman" w:ascii="Times New Roman"/>
          <w:sz w:val="22"/>
          <w:szCs w:val="22"/>
          <w:lang w:val="hr-HR"/>
        </w:rPr>
        <w:t>5853/2015</w:t>
      </w:r>
    </w:p>
    <w:p w:rsidRDefault="0004600E" w:rsidP="0004600E" w:rsidR="00DB4528" w:rsidRPr="008775D4">
      <w:pPr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 xml:space="preserve">                                        U  I </w:t>
      </w:r>
      <w:r w:rsidR="00C3758E" w:rsidRPr="008775D4">
        <w:rPr>
          <w:rFonts w:hAnsi="Times New Roman" w:ascii="Times New Roman"/>
          <w:sz w:val="22"/>
          <w:szCs w:val="22"/>
          <w:lang w:val="hr-HR"/>
        </w:rPr>
        <w:t xml:space="preserve">M E  </w:t>
      </w:r>
      <w:r w:rsidR="00DB4528" w:rsidRPr="008775D4">
        <w:rPr>
          <w:rFonts w:hAnsi="Times New Roman" w:ascii="Times New Roman"/>
          <w:sz w:val="22"/>
          <w:szCs w:val="22"/>
          <w:lang w:val="hr-HR"/>
        </w:rPr>
        <w:t xml:space="preserve">R E P U B L I K </w:t>
      </w:r>
      <w:r w:rsidR="00C3758E" w:rsidRPr="008775D4">
        <w:rPr>
          <w:rFonts w:hAnsi="Times New Roman" w:ascii="Times New Roman"/>
          <w:sz w:val="22"/>
          <w:szCs w:val="22"/>
          <w:lang w:val="hr-HR"/>
        </w:rPr>
        <w:t>E</w:t>
      </w:r>
      <w:r w:rsidR="00DB4528" w:rsidRPr="008775D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3758E" w:rsidRPr="008775D4">
        <w:rPr>
          <w:rFonts w:hAnsi="Times New Roman" w:ascii="Times New Roman"/>
          <w:sz w:val="22"/>
          <w:szCs w:val="22"/>
          <w:lang w:val="hr-HR"/>
        </w:rPr>
        <w:t xml:space="preserve">  H R V A T S K E</w:t>
      </w:r>
    </w:p>
    <w:p w:rsidRDefault="00182088" w:rsidP="00997BA9" w:rsidR="00997BA9" w:rsidRPr="008775D4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B03169" w:rsidP="00997BA9" w:rsidR="00B03169" w:rsidRPr="008775D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997BA9" w:rsidR="00532B71" w:rsidRPr="008775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ab/>
      </w:r>
      <w:r w:rsidR="00EE69E5" w:rsidRPr="008775D4">
        <w:rPr>
          <w:rFonts w:hAnsi="Times New Roman" w:ascii="Times New Roman"/>
          <w:sz w:val="22"/>
          <w:szCs w:val="22"/>
          <w:lang w:val="hr-HR"/>
        </w:rPr>
        <w:t xml:space="preserve">Trgovački sud u Zagrebu po sucu pojedincu </w:t>
      </w:r>
      <w:r w:rsidR="0044662D" w:rsidRPr="008775D4">
        <w:rPr>
          <w:rFonts w:hAnsi="Times New Roman" w:ascii="Times New Roman"/>
          <w:sz w:val="22"/>
          <w:szCs w:val="22"/>
          <w:lang w:val="hr-HR"/>
        </w:rPr>
        <w:t>Ma</w:t>
      </w:r>
      <w:r w:rsidR="00A40131" w:rsidRPr="008775D4">
        <w:rPr>
          <w:rFonts w:hAnsi="Times New Roman" w:ascii="Times New Roman"/>
          <w:sz w:val="22"/>
          <w:szCs w:val="22"/>
          <w:lang w:val="hr-HR"/>
        </w:rPr>
        <w:t>riji Krajnović</w:t>
      </w:r>
      <w:r w:rsidR="0044662D" w:rsidRPr="008775D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E69E5" w:rsidRPr="008775D4">
        <w:rPr>
          <w:rFonts w:hAnsi="Times New Roman" w:ascii="Times New Roman"/>
          <w:sz w:val="22"/>
          <w:szCs w:val="22"/>
          <w:lang w:val="hr-HR"/>
        </w:rPr>
        <w:t xml:space="preserve">u skraćenom stečajnom postupku pokrenutim nad dužnikom </w:t>
      </w:r>
      <w:r w:rsidR="0004600E" w:rsidRPr="008775D4">
        <w:rPr>
          <w:rFonts w:hAnsi="Times New Roman" w:ascii="Times New Roman"/>
          <w:sz w:val="22"/>
          <w:szCs w:val="22"/>
        </w:rPr>
        <w:t xml:space="preserve">BANIJSKA DEMOKRATSKA STRANKA Dvor, Trg bana Josipa Jelačića 10, OIB: 14792043957 </w:t>
      </w:r>
      <w:r w:rsidR="00FB4493" w:rsidRPr="008775D4">
        <w:rPr>
          <w:rFonts w:hAnsi="Times New Roman" w:ascii="Times New Roman"/>
          <w:sz w:val="22"/>
          <w:szCs w:val="22"/>
        </w:rPr>
        <w:t xml:space="preserve">, </w:t>
      </w:r>
      <w:r w:rsidR="00083AAA" w:rsidRPr="008775D4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8775D4" w:rsidRPr="008775D4">
        <w:rPr>
          <w:rFonts w:hAnsi="Times New Roman" w:ascii="Times New Roman"/>
          <w:sz w:val="22"/>
          <w:szCs w:val="22"/>
          <w:lang w:val="hr-HR"/>
        </w:rPr>
        <w:t xml:space="preserve">13. prosinca </w:t>
      </w:r>
      <w:r w:rsidR="00DD6211" w:rsidRPr="008775D4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8775D4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182088" w:rsidP="00997BA9" w:rsidR="00997BA9" w:rsidRPr="008775D4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 xml:space="preserve">r i j e š </w:t>
      </w:r>
      <w:r w:rsidR="00997BA9" w:rsidRPr="008775D4">
        <w:rPr>
          <w:rFonts w:hAnsi="Times New Roman" w:ascii="Times New Roman"/>
          <w:sz w:val="22"/>
          <w:szCs w:val="22"/>
          <w:lang w:val="hr-HR"/>
        </w:rPr>
        <w:t>i o    je</w:t>
      </w:r>
    </w:p>
    <w:p w:rsidRDefault="00C3758E" w:rsidP="00C3758E" w:rsidR="00B2463B" w:rsidRPr="008775D4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  <w:r w:rsidRPr="008775D4">
        <w:rPr>
          <w:rFonts w:hAnsi="Times New Roman" w:ascii="Times New Roman"/>
          <w:sz w:val="22"/>
          <w:szCs w:val="22"/>
        </w:rPr>
        <w:t>I</w:t>
      </w:r>
      <w:r w:rsidRPr="008775D4">
        <w:rPr>
          <w:rFonts w:hAnsi="Times New Roman" w:ascii="Times New Roman"/>
          <w:sz w:val="22"/>
          <w:szCs w:val="22"/>
        </w:rPr>
        <w:tab/>
      </w:r>
      <w:r w:rsidR="00EE69E5" w:rsidRPr="008775D4">
        <w:rPr>
          <w:rFonts w:hAnsi="Times New Roman" w:ascii="Times New Roman"/>
          <w:sz w:val="22"/>
          <w:szCs w:val="22"/>
        </w:rPr>
        <w:t>Otvara se stečajni postupak nad dužnikom</w:t>
      </w:r>
      <w:r w:rsidR="00083AAA" w:rsidRPr="008775D4">
        <w:rPr>
          <w:rFonts w:hAnsi="Times New Roman" w:ascii="Times New Roman"/>
          <w:sz w:val="22"/>
          <w:szCs w:val="22"/>
        </w:rPr>
        <w:t xml:space="preserve"> </w:t>
      </w:r>
      <w:r w:rsidR="0004600E" w:rsidRPr="008775D4">
        <w:rPr>
          <w:rFonts w:hAnsi="Times New Roman" w:ascii="Times New Roman"/>
          <w:sz w:val="22"/>
          <w:szCs w:val="22"/>
        </w:rPr>
        <w:t>BANIJSKA DEMOKRATSKA STRANKA Dvor, Trg bana Josipa Jelačića 10, OIB: 14792043957</w:t>
      </w:r>
      <w:r w:rsidR="00245FD0" w:rsidRPr="008775D4">
        <w:rPr>
          <w:rFonts w:hAnsi="Times New Roman" w:ascii="Times New Roman"/>
          <w:sz w:val="22"/>
          <w:szCs w:val="22"/>
        </w:rPr>
        <w:t>.</w:t>
      </w:r>
      <w:r w:rsidR="00EE69E5" w:rsidRPr="008775D4">
        <w:rPr>
          <w:rFonts w:hAnsi="Times New Roman" w:ascii="Times New Roman"/>
          <w:sz w:val="22"/>
          <w:szCs w:val="22"/>
        </w:rPr>
        <w:t xml:space="preserve"> Stečajni postupak otvoren je </w:t>
      </w:r>
      <w:r w:rsidR="00083AAA" w:rsidRPr="008775D4">
        <w:rPr>
          <w:rFonts w:hAnsi="Times New Roman" w:ascii="Times New Roman"/>
          <w:sz w:val="22"/>
          <w:szCs w:val="22"/>
        </w:rPr>
        <w:t xml:space="preserve">dana </w:t>
      </w:r>
      <w:r w:rsidR="008775D4" w:rsidRPr="008775D4">
        <w:rPr>
          <w:rFonts w:hAnsi="Times New Roman" w:ascii="Times New Roman"/>
          <w:sz w:val="22"/>
          <w:szCs w:val="22"/>
        </w:rPr>
        <w:t>13. prosinca 2016.</w:t>
      </w:r>
      <w:r w:rsidR="00083AAA" w:rsidRPr="008775D4">
        <w:rPr>
          <w:rFonts w:hAnsi="Times New Roman" w:ascii="Times New Roman"/>
          <w:sz w:val="22"/>
          <w:szCs w:val="22"/>
        </w:rPr>
        <w:t xml:space="preserve"> u </w:t>
      </w:r>
      <w:r w:rsidR="008775D4" w:rsidRPr="008775D4">
        <w:rPr>
          <w:rFonts w:hAnsi="Times New Roman" w:ascii="Times New Roman"/>
          <w:sz w:val="22"/>
          <w:szCs w:val="22"/>
        </w:rPr>
        <w:t xml:space="preserve">9,30 </w:t>
      </w:r>
      <w:r w:rsidR="00083AAA" w:rsidRPr="008775D4">
        <w:rPr>
          <w:rFonts w:hAnsi="Times New Roman" w:ascii="Times New Roman"/>
          <w:sz w:val="22"/>
          <w:szCs w:val="22"/>
        </w:rPr>
        <w:t>sati</w:t>
      </w:r>
      <w:r w:rsidR="00EE69E5" w:rsidRPr="008775D4">
        <w:rPr>
          <w:rFonts w:hAnsi="Times New Roman" w:ascii="Times New Roman"/>
          <w:sz w:val="22"/>
          <w:szCs w:val="22"/>
        </w:rPr>
        <w:t xml:space="preserve"> kada je ovo rješenje</w:t>
      </w:r>
      <w:r w:rsidR="00B2463B" w:rsidRPr="008775D4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C3758E" w:rsidP="00C3758E" w:rsidR="00EE69E5" w:rsidRPr="008775D4">
      <w:pPr>
        <w:pStyle w:val="BodyText21"/>
        <w:rPr>
          <w:rFonts w:hAnsi="Times New Roman" w:ascii="Times New Roman"/>
          <w:sz w:val="22"/>
          <w:szCs w:val="22"/>
          <w:u w:val="single"/>
        </w:rPr>
      </w:pPr>
      <w:r w:rsidRPr="008775D4">
        <w:rPr>
          <w:rFonts w:hAnsi="Times New Roman" w:ascii="Times New Roman"/>
          <w:sz w:val="22"/>
          <w:szCs w:val="22"/>
        </w:rPr>
        <w:t>II</w:t>
      </w:r>
      <w:r w:rsidRPr="008775D4">
        <w:rPr>
          <w:rFonts w:hAnsi="Times New Roman" w:ascii="Times New Roman"/>
          <w:sz w:val="22"/>
          <w:szCs w:val="22"/>
        </w:rPr>
        <w:tab/>
      </w:r>
      <w:r w:rsidR="00EE69E5" w:rsidRPr="008775D4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8775D4" w:rsidRPr="008775D4">
        <w:rPr>
          <w:rFonts w:hAnsi="Times New Roman" w:ascii="Times New Roman"/>
          <w:sz w:val="22"/>
          <w:szCs w:val="22"/>
          <w:u w:val="single"/>
        </w:rPr>
        <w:t>Domagoj Repač iz Zagreba, Đorđićeva 24, OIB: 24977406612.</w:t>
      </w:r>
    </w:p>
    <w:p w:rsidRDefault="00C3758E" w:rsidP="00C3758E" w:rsidR="00083AAA" w:rsidRPr="008775D4">
      <w:pPr>
        <w:jc w:val="both"/>
        <w:rPr>
          <w:rFonts w:hAnsi="Times New Roman" w:ascii="Times New Roman"/>
          <w:sz w:val="22"/>
          <w:szCs w:val="22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>III</w:t>
      </w:r>
      <w:r w:rsidRPr="008775D4">
        <w:rPr>
          <w:rFonts w:hAnsi="Times New Roman" w:ascii="Times New Roman"/>
          <w:sz w:val="22"/>
          <w:szCs w:val="22"/>
          <w:lang w:val="hr-HR"/>
        </w:rPr>
        <w:tab/>
      </w:r>
      <w:r w:rsidR="00EE69E5" w:rsidRPr="008775D4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83AAA" w:rsidRPr="008775D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4600E" w:rsidRPr="008775D4">
        <w:rPr>
          <w:rFonts w:hAnsi="Times New Roman" w:ascii="Times New Roman"/>
          <w:sz w:val="22"/>
          <w:szCs w:val="22"/>
        </w:rPr>
        <w:t>BANIJSKA DEMOKRATSKA STRANKA Dvor, Trg bana Josipa Jelačića 10, OIB: 14792043957</w:t>
      </w:r>
      <w:r w:rsidR="00083AAA" w:rsidRPr="008775D4">
        <w:rPr>
          <w:rFonts w:hAnsi="Times New Roman" w:ascii="Times New Roman"/>
          <w:sz w:val="22"/>
          <w:szCs w:val="22"/>
        </w:rPr>
        <w:t>.</w:t>
      </w:r>
    </w:p>
    <w:p w:rsidRDefault="00C3758E" w:rsidP="00C3758E" w:rsidR="00EE69E5" w:rsidRPr="008775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>IV</w:t>
      </w:r>
      <w:r w:rsidRPr="008775D4">
        <w:rPr>
          <w:rFonts w:hAnsi="Times New Roman" w:ascii="Times New Roman"/>
          <w:sz w:val="22"/>
          <w:szCs w:val="22"/>
          <w:lang w:val="hr-HR"/>
        </w:rPr>
        <w:tab/>
      </w:r>
      <w:r w:rsidR="00B2463B" w:rsidRPr="008775D4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8775D4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385410" w:rsidRPr="008775D4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8775D4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8775D4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8775D4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8775D4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8775D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C3758E" w:rsidR="00AB7883" w:rsidRPr="008775D4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42162E" w:rsidP="0042162E" w:rsidR="00EE69E5" w:rsidRPr="008775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</w:t>
      </w:r>
      <w:r w:rsidR="0044662D" w:rsidRPr="008775D4">
        <w:rPr>
          <w:rFonts w:hAnsi="Times New Roman" w:ascii="Times New Roman"/>
          <w:sz w:val="22"/>
          <w:szCs w:val="22"/>
          <w:lang w:val="hr-HR"/>
        </w:rPr>
        <w:t>ovome sudu Financijska agencija</w:t>
      </w:r>
      <w:r w:rsidRPr="008775D4">
        <w:rPr>
          <w:rFonts w:hAnsi="Times New Roman" w:ascii="Times New Roman"/>
          <w:sz w:val="22"/>
          <w:szCs w:val="22"/>
          <w:lang w:val="hr-HR"/>
        </w:rPr>
        <w:t xml:space="preserve"> (dalje: FINA), temeljem odredbe čl. 4</w:t>
      </w:r>
      <w:r w:rsidR="00300050" w:rsidRPr="008775D4">
        <w:rPr>
          <w:rFonts w:hAnsi="Times New Roman" w:ascii="Times New Roman"/>
          <w:sz w:val="22"/>
          <w:szCs w:val="22"/>
          <w:lang w:val="hr-HR"/>
        </w:rPr>
        <w:t>44</w:t>
      </w:r>
      <w:r w:rsidRPr="008775D4">
        <w:rPr>
          <w:rFonts w:hAnsi="Times New Roman" w:ascii="Times New Roman"/>
          <w:sz w:val="22"/>
          <w:szCs w:val="22"/>
          <w:lang w:val="hr-HR"/>
        </w:rPr>
        <w:t>.</w:t>
      </w:r>
      <w:r w:rsidR="00C3758E" w:rsidRPr="008775D4">
        <w:rPr>
          <w:rFonts w:hAnsi="Times New Roman" w:ascii="Times New Roman"/>
          <w:sz w:val="22"/>
          <w:szCs w:val="22"/>
          <w:lang w:val="hr-HR"/>
        </w:rPr>
        <w:t xml:space="preserve"> st. 1.</w:t>
      </w:r>
      <w:r w:rsidRPr="008775D4">
        <w:rPr>
          <w:rFonts w:hAnsi="Times New Roman" w:ascii="Times New Roman"/>
          <w:sz w:val="22"/>
          <w:szCs w:val="22"/>
          <w:lang w:val="hr-HR"/>
        </w:rPr>
        <w:t xml:space="preserve"> Stečajnog zakona (NN 71/15, dalje SZ), </w:t>
      </w:r>
      <w:r w:rsidR="00EE69E5" w:rsidRPr="008775D4">
        <w:rPr>
          <w:rFonts w:hAnsi="Times New Roman" w:ascii="Times New Roman"/>
          <w:sz w:val="22"/>
          <w:szCs w:val="22"/>
          <w:lang w:val="hr-HR"/>
        </w:rPr>
        <w:t>nako</w:t>
      </w:r>
      <w:r w:rsidR="00385410" w:rsidRPr="008775D4">
        <w:rPr>
          <w:rFonts w:hAnsi="Times New Roman" w:ascii="Times New Roman"/>
          <w:sz w:val="22"/>
          <w:szCs w:val="22"/>
          <w:lang w:val="hr-HR"/>
        </w:rPr>
        <w:t>n čega je ovaj sud</w:t>
      </w:r>
      <w:r w:rsidR="00EE69E5" w:rsidRPr="008775D4">
        <w:rPr>
          <w:rFonts w:hAnsi="Times New Roman" w:ascii="Times New Roman"/>
          <w:sz w:val="22"/>
          <w:szCs w:val="22"/>
          <w:lang w:val="hr-HR"/>
        </w:rPr>
        <w:t xml:space="preserve"> pokrenuo skraćeni stečajni postupak nad gore navedenim dužnikom budući da su </w:t>
      </w:r>
      <w:r w:rsidR="00B2463B" w:rsidRPr="008775D4">
        <w:rPr>
          <w:rFonts w:hAnsi="Times New Roman" w:ascii="Times New Roman"/>
          <w:sz w:val="22"/>
          <w:szCs w:val="22"/>
          <w:lang w:val="hr-HR"/>
        </w:rPr>
        <w:t xml:space="preserve">ostvareni </w:t>
      </w:r>
      <w:r w:rsidR="00EE69E5" w:rsidRPr="008775D4">
        <w:rPr>
          <w:rFonts w:hAnsi="Times New Roman" w:ascii="Times New Roman"/>
          <w:sz w:val="22"/>
          <w:szCs w:val="22"/>
          <w:lang w:val="hr-HR"/>
        </w:rPr>
        <w:t xml:space="preserve"> uvjeti iz čl. 428. SZ-a.</w:t>
      </w:r>
    </w:p>
    <w:p w:rsidRDefault="00385410" w:rsidP="0042162E" w:rsidR="00385410" w:rsidRPr="008775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ab/>
        <w:t>Ovaj sud je pozvao</w:t>
      </w:r>
      <w:r w:rsidR="00EE69E5" w:rsidRPr="008775D4">
        <w:rPr>
          <w:rFonts w:hAnsi="Times New Roman" w:ascii="Times New Roman"/>
          <w:sz w:val="22"/>
          <w:szCs w:val="22"/>
          <w:lang w:val="hr-HR"/>
        </w:rPr>
        <w:t xml:space="preserve"> osobe ovlaštene za zastupanje dužnika po zakonu</w:t>
      </w:r>
      <w:r w:rsidR="00867F16" w:rsidRPr="008775D4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8775D4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Pr="008775D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8775D4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="00EE69E5" w:rsidRPr="008775D4">
        <w:rPr>
          <w:rFonts w:hAnsi="Times New Roman" w:ascii="Times New Roman"/>
          <w:sz w:val="22"/>
          <w:szCs w:val="22"/>
          <w:lang w:val="hr-HR"/>
        </w:rPr>
        <w:t>na propisanom obrascu</w:t>
      </w:r>
      <w:r w:rsidR="00B2463B" w:rsidRPr="008775D4">
        <w:rPr>
          <w:rFonts w:hAnsi="Times New Roman" w:ascii="Times New Roman"/>
          <w:sz w:val="22"/>
          <w:szCs w:val="22"/>
          <w:lang w:val="hr-HR"/>
        </w:rPr>
        <w:t xml:space="preserve"> sukladno čl. 430., 17.  i 13. SZ</w:t>
      </w:r>
      <w:r w:rsidR="00C3758E" w:rsidRPr="008775D4">
        <w:rPr>
          <w:rFonts w:hAnsi="Times New Roman" w:ascii="Times New Roman"/>
          <w:sz w:val="22"/>
          <w:szCs w:val="22"/>
          <w:lang w:val="hr-HR"/>
        </w:rPr>
        <w:t>-a</w:t>
      </w:r>
      <w:r w:rsidR="00EE69E5" w:rsidRPr="008775D4">
        <w:rPr>
          <w:rFonts w:hAnsi="Times New Roman" w:ascii="Times New Roman"/>
          <w:sz w:val="22"/>
          <w:szCs w:val="22"/>
          <w:lang w:val="hr-HR"/>
        </w:rPr>
        <w:t xml:space="preserve">. </w:t>
      </w:r>
      <w:r w:rsidRPr="008775D4">
        <w:rPr>
          <w:rFonts w:hAnsi="Times New Roman" w:ascii="Times New Roman"/>
          <w:sz w:val="22"/>
          <w:szCs w:val="22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8775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ab/>
        <w:t>Nadalje ovaj sud je pozvao dužnikove vjerovnike</w:t>
      </w:r>
      <w:r w:rsidR="00867F16" w:rsidRPr="008775D4">
        <w:rPr>
          <w:rFonts w:hAnsi="Times New Roman" w:ascii="Times New Roman"/>
          <w:sz w:val="22"/>
          <w:szCs w:val="22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775D4">
        <w:rPr>
          <w:rFonts w:hAnsi="Times New Roman" w:ascii="Times New Roman"/>
          <w:sz w:val="22"/>
          <w:szCs w:val="22"/>
          <w:lang w:val="hr-HR"/>
        </w:rPr>
        <w:t xml:space="preserve"> uz upozorenje na pravne posljedice nepodnošenja istog.</w:t>
      </w:r>
    </w:p>
    <w:p w:rsidRDefault="00867F16" w:rsidP="00C3758E" w:rsidR="00867F16" w:rsidRPr="008775D4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245FD0" w:rsidP="00C3758E" w:rsidR="0004600E" w:rsidRPr="008775D4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>Ovlaštena osoba dužnika podnijela je</w:t>
      </w:r>
      <w:r w:rsidR="0004600E" w:rsidRPr="008775D4">
        <w:rPr>
          <w:rFonts w:hAnsi="Times New Roman" w:ascii="Times New Roman"/>
          <w:sz w:val="22"/>
          <w:szCs w:val="22"/>
          <w:lang w:val="hr-HR"/>
        </w:rPr>
        <w:t xml:space="preserve"> dana 11. </w:t>
      </w:r>
      <w:r w:rsidR="008775D4" w:rsidRPr="008775D4">
        <w:rPr>
          <w:rFonts w:hAnsi="Times New Roman" w:ascii="Times New Roman"/>
          <w:sz w:val="22"/>
          <w:szCs w:val="22"/>
          <w:lang w:val="hr-HR"/>
        </w:rPr>
        <w:t>v</w:t>
      </w:r>
      <w:r w:rsidR="0004600E" w:rsidRPr="008775D4">
        <w:rPr>
          <w:rFonts w:hAnsi="Times New Roman" w:ascii="Times New Roman"/>
          <w:sz w:val="22"/>
          <w:szCs w:val="22"/>
          <w:lang w:val="hr-HR"/>
        </w:rPr>
        <w:t xml:space="preserve">eljače 2016. podnesak u kojem navodi da jedina imovina koju posjeduje politička stranka su naknade koje ostvaruje iz proračuna jedinice lokalne samouprave, a dug koji je nastao je posljedica činjenice da lokalna samouprava ne isplaćuje zajamčena sredstva iz proračuna BDS-a od 2013. </w:t>
      </w:r>
      <w:r w:rsidR="008775D4" w:rsidRPr="008775D4">
        <w:rPr>
          <w:rFonts w:hAnsi="Times New Roman" w:ascii="Times New Roman"/>
          <w:sz w:val="22"/>
          <w:szCs w:val="22"/>
          <w:lang w:val="hr-HR"/>
        </w:rPr>
        <w:t>g</w:t>
      </w:r>
      <w:r w:rsidR="0004600E" w:rsidRPr="008775D4">
        <w:rPr>
          <w:rFonts w:hAnsi="Times New Roman" w:ascii="Times New Roman"/>
          <w:sz w:val="22"/>
          <w:szCs w:val="22"/>
          <w:lang w:val="hr-HR"/>
        </w:rPr>
        <w:t>odine pa da dužnik stoga kao politička stranka ne može plaćati svoje obveze, a neisplata nije utemeljena na Zakonu pa takvu obustavu sredstava smatra grubim kršenjem zakona.</w:t>
      </w:r>
    </w:p>
    <w:p w:rsidRDefault="0004600E" w:rsidP="00C3758E" w:rsidR="0004600E" w:rsidRPr="008775D4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>Ovdje valja napomenuti da vezano za tražbine prema trećim osobama (utužene i neutužene)</w:t>
      </w:r>
      <w:r w:rsidR="00677278" w:rsidRPr="008775D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775D4" w:rsidRPr="008775D4">
        <w:rPr>
          <w:rFonts w:hAnsi="Times New Roman" w:ascii="Times New Roman"/>
          <w:sz w:val="22"/>
          <w:szCs w:val="22"/>
          <w:lang w:val="hr-HR"/>
        </w:rPr>
        <w:t>o</w:t>
      </w:r>
      <w:r w:rsidR="00677278" w:rsidRPr="008775D4">
        <w:rPr>
          <w:rFonts w:hAnsi="Times New Roman" w:ascii="Times New Roman"/>
          <w:sz w:val="22"/>
          <w:szCs w:val="22"/>
          <w:lang w:val="hr-HR"/>
        </w:rPr>
        <w:t xml:space="preserve">dnosno za eventualne tražbine koje dužnik ima prema jedinici lokalne samouprave, </w:t>
      </w:r>
      <w:r w:rsidRPr="008775D4">
        <w:rPr>
          <w:rFonts w:hAnsi="Times New Roman" w:ascii="Times New Roman"/>
          <w:sz w:val="22"/>
          <w:szCs w:val="22"/>
          <w:lang w:val="hr-HR"/>
        </w:rPr>
        <w:t xml:space="preserve"> sve dok se te tražbine ne namire u korist dužnika, vjerovnici dužnika se ne mogu namiriti.</w:t>
      </w:r>
    </w:p>
    <w:p w:rsidRDefault="0004600E" w:rsidP="00C3758E" w:rsidR="00D372B5" w:rsidRPr="008775D4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>Obzirom na navedeno</w:t>
      </w:r>
      <w:r w:rsidR="00245FD0" w:rsidRPr="008775D4">
        <w:rPr>
          <w:rFonts w:hAnsi="Times New Roman" w:ascii="Times New Roman"/>
          <w:sz w:val="22"/>
          <w:szCs w:val="22"/>
          <w:lang w:val="hr-HR"/>
        </w:rPr>
        <w:t xml:space="preserve"> razvidno</w:t>
      </w:r>
      <w:r w:rsidRPr="008775D4">
        <w:rPr>
          <w:rFonts w:hAnsi="Times New Roman" w:ascii="Times New Roman"/>
          <w:sz w:val="22"/>
          <w:szCs w:val="22"/>
          <w:lang w:val="hr-HR"/>
        </w:rPr>
        <w:t xml:space="preserve"> je </w:t>
      </w:r>
      <w:r w:rsidR="00245FD0" w:rsidRPr="008775D4">
        <w:rPr>
          <w:rFonts w:hAnsi="Times New Roman" w:ascii="Times New Roman"/>
          <w:sz w:val="22"/>
          <w:szCs w:val="22"/>
          <w:lang w:val="hr-HR"/>
        </w:rPr>
        <w:t xml:space="preserve"> da dužnik nema imovinu</w:t>
      </w:r>
      <w:r w:rsidR="00D372B5" w:rsidRPr="008775D4">
        <w:rPr>
          <w:rFonts w:hAnsi="Times New Roman" w:ascii="Times New Roman"/>
          <w:sz w:val="22"/>
          <w:szCs w:val="22"/>
          <w:lang w:val="hr-HR"/>
        </w:rPr>
        <w:t>.</w:t>
      </w:r>
    </w:p>
    <w:p w:rsidRDefault="00B2463B" w:rsidP="0042162E" w:rsidR="00867F16" w:rsidRPr="008775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ab/>
        <w:t xml:space="preserve">Temeljem gore navedenog smatra se da je dužnik nesposoban za plaćanje te je stoga odlučeno </w:t>
      </w:r>
      <w:r w:rsidR="00867F16" w:rsidRPr="008775D4">
        <w:rPr>
          <w:rFonts w:hAnsi="Times New Roman" w:ascii="Times New Roman"/>
          <w:sz w:val="22"/>
          <w:szCs w:val="22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8775D4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>U Zagrebu</w:t>
      </w:r>
      <w:r w:rsidR="00083AAA" w:rsidRPr="008775D4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8775D4" w:rsidRPr="008775D4">
        <w:rPr>
          <w:rFonts w:hAnsi="Times New Roman" w:ascii="Times New Roman"/>
          <w:sz w:val="22"/>
          <w:szCs w:val="22"/>
          <w:lang w:val="hr-HR"/>
        </w:rPr>
        <w:t>13. prosinca</w:t>
      </w:r>
      <w:r w:rsidR="00DD6211" w:rsidRPr="008775D4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8775D4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D44D4F" w:rsidP="00D44D4F" w:rsidR="00D44D4F" w:rsidRPr="008775D4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88293F" w:rsidP="0088293F" w:rsidR="00D44D4F" w:rsidRPr="008775D4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>Ma</w:t>
      </w:r>
      <w:r w:rsidR="00A40131" w:rsidRPr="008775D4">
        <w:rPr>
          <w:rFonts w:hAnsi="Times New Roman" w:ascii="Times New Roman"/>
          <w:sz w:val="22"/>
          <w:szCs w:val="22"/>
          <w:lang w:val="hr-HR"/>
        </w:rPr>
        <w:t>rija Krajnović</w:t>
      </w:r>
      <w:r w:rsidR="00C3758E" w:rsidRPr="008775D4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AB7883" w:rsidR="00AB7883" w:rsidRPr="008775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>Uputa o pravnom lijeku:</w:t>
      </w:r>
    </w:p>
    <w:p w:rsidRDefault="00AB7883" w:rsidR="00AB7883" w:rsidRPr="008775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 xml:space="preserve">Protiv ovog </w:t>
      </w:r>
      <w:r w:rsidR="00182088" w:rsidRPr="008775D4">
        <w:rPr>
          <w:rFonts w:hAnsi="Times New Roman" w:ascii="Times New Roman"/>
          <w:sz w:val="22"/>
          <w:szCs w:val="22"/>
          <w:lang w:val="hr-HR"/>
        </w:rPr>
        <w:t xml:space="preserve">rješenja </w:t>
      </w:r>
      <w:r w:rsidRPr="008775D4">
        <w:rPr>
          <w:rFonts w:hAnsi="Times New Roman" w:ascii="Times New Roman"/>
          <w:sz w:val="22"/>
          <w:szCs w:val="22"/>
          <w:lang w:val="hr-HR"/>
        </w:rPr>
        <w:t>dopuštena</w:t>
      </w:r>
      <w:r w:rsidR="00182088" w:rsidRPr="008775D4">
        <w:rPr>
          <w:rFonts w:hAnsi="Times New Roman" w:ascii="Times New Roman"/>
          <w:sz w:val="22"/>
          <w:szCs w:val="22"/>
          <w:lang w:val="hr-HR"/>
        </w:rPr>
        <w:t xml:space="preserve"> je </w:t>
      </w:r>
      <w:r w:rsidRPr="008775D4">
        <w:rPr>
          <w:rFonts w:hAnsi="Times New Roman" w:ascii="Times New Roman"/>
          <w:sz w:val="22"/>
          <w:szCs w:val="22"/>
          <w:lang w:val="hr-HR"/>
        </w:rPr>
        <w:t xml:space="preserve"> žalba</w:t>
      </w:r>
      <w:r w:rsidR="00182088" w:rsidRPr="008775D4">
        <w:rPr>
          <w:rFonts w:hAnsi="Times New Roman" w:ascii="Times New Roman"/>
          <w:sz w:val="22"/>
          <w:szCs w:val="22"/>
          <w:lang w:val="hr-HR"/>
        </w:rPr>
        <w:t xml:space="preserve"> Visokom trgovačkom sudu RH</w:t>
      </w:r>
      <w:r w:rsidR="00D44D4F" w:rsidRPr="008775D4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82088" w:rsidRPr="008775D4">
        <w:rPr>
          <w:rFonts w:hAnsi="Times New Roman" w:ascii="Times New Roman"/>
          <w:sz w:val="22"/>
          <w:szCs w:val="22"/>
          <w:lang w:val="hr-HR"/>
        </w:rPr>
        <w:t xml:space="preserve">a koja se podnosi u roku od 8 dana ovome sudu u 3 primjerka. </w:t>
      </w:r>
      <w:r w:rsidRPr="008775D4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361131" w:rsidP="00361131" w:rsidR="00361131" w:rsidRPr="008775D4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>Za točnost otpravka – ovlašteni službenik:</w:t>
      </w:r>
    </w:p>
    <w:p w:rsidRDefault="00361131" w:rsidP="00361131" w:rsidR="00361131" w:rsidRPr="008775D4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8775D4">
        <w:rPr>
          <w:rFonts w:hAnsi="Times New Roman" w:ascii="Times New Roman"/>
          <w:sz w:val="22"/>
          <w:szCs w:val="22"/>
          <w:lang w:val="hr-HR"/>
        </w:rPr>
        <w:t>Karmen Malkoč</w:t>
      </w:r>
    </w:p>
    <w:p w:rsidRDefault="00182088" w:rsidP="00C3758E" w:rsidR="0018208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A6B23" w:rsidP="00C3758E" w:rsidR="00DA6B23" w:rsidRPr="008775D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DA6B23" w:rsidRPr="008775D4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A6B2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0E"/>
    <w:rsid w:val="0006201E"/>
    <w:rsid w:val="00083AAA"/>
    <w:rsid w:val="00085B8C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45FD0"/>
    <w:rsid w:val="002602EA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77278"/>
    <w:rsid w:val="006A257F"/>
    <w:rsid w:val="006A2A70"/>
    <w:rsid w:val="006B213C"/>
    <w:rsid w:val="006E764B"/>
    <w:rsid w:val="00730EAB"/>
    <w:rsid w:val="007955A1"/>
    <w:rsid w:val="007A29F9"/>
    <w:rsid w:val="007A650E"/>
    <w:rsid w:val="007E16CB"/>
    <w:rsid w:val="007F375F"/>
    <w:rsid w:val="00840E3D"/>
    <w:rsid w:val="00842045"/>
    <w:rsid w:val="00867F16"/>
    <w:rsid w:val="008775D4"/>
    <w:rsid w:val="0088293F"/>
    <w:rsid w:val="008A697D"/>
    <w:rsid w:val="008B2E7E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9493D"/>
    <w:rsid w:val="00BB3E4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2B5"/>
    <w:rsid w:val="00D37C8C"/>
    <w:rsid w:val="00D44D4F"/>
    <w:rsid w:val="00D7117D"/>
    <w:rsid w:val="00D831A9"/>
    <w:rsid w:val="00D955F3"/>
    <w:rsid w:val="00DA5614"/>
    <w:rsid w:val="00DA6B23"/>
    <w:rsid w:val="00DB29D2"/>
    <w:rsid w:val="00DB4528"/>
    <w:rsid w:val="00DD6211"/>
    <w:rsid w:val="00E60127"/>
    <w:rsid w:val="00E76A0A"/>
    <w:rsid w:val="00EC4930"/>
    <w:rsid w:val="00EE2B54"/>
    <w:rsid w:val="00EE5750"/>
    <w:rsid w:val="00EE671E"/>
    <w:rsid w:val="00EE69E5"/>
    <w:rsid w:val="00EF4D17"/>
    <w:rsid w:val="00F62A72"/>
    <w:rsid w:val="00F667BC"/>
    <w:rsid w:val="00FB4493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5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B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B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B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5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B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B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B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B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5853</izvorni_sadrzaj>
    <derivirana_varijabla naziv="DomainObject.Predmet.Broj_1">5853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St-5853/2015</izvorni_sadrzaj>
    <derivirana_varijabla naziv="DomainObject.Predmet.OznakaBroj_1">St-5853/2015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BANIJSKA DEMOKRATSKA STRANKA</izvorni_sadrzaj>
    <derivirana_varijabla naziv="DomainObject.Predmet.ProtustrankaFormated_1">  BANIJSKA DEMOKRATSKA STRANKA</derivirana_varijabla>
  </DomainObject.Predmet.ProtustrankaFormated>
  <DomainObject.Predmet.ProtustrankaFormatedOIB>
    <izvorni_sadrzaj>  BANIJSKA DEMOKRATSKA STRANKA, OIB 14792043957</izvorni_sadrzaj>
    <derivirana_varijabla naziv="DomainObject.Predmet.ProtustrankaFormatedOIB_1">  BANIJSKA DEMOKRATSKA STRANKA, OIB 14792043957</derivirana_varijabla>
  </DomainObject.Predmet.ProtustrankaFormatedOIB>
  <DomainObject.Predmet.ProtustrankaFormatedWithAdress>
    <izvorni_sadrzaj> BANIJSKA DEMOKRATSKA STRANKA, TRG B.J.JELAČIĆA, 44440 Dvor</izvorni_sadrzaj>
    <derivirana_varijabla naziv="DomainObject.Predmet.ProtustrankaFormatedWithAdress_1"> BANIJSKA DEMOKRATSKA STRANKA, TRG B.J.JELAČIĆA, 44440 Dvor</derivirana_varijabla>
  </DomainObject.Predmet.ProtustrankaFormatedWithAdress>
  <DomainObject.Predmet.ProtustrankaFormatedWithAdressOIB>
    <izvorni_sadrzaj> BANIJSKA DEMOKRATSKA STRANKA, OIB 14792043957, TRG B.J.JELAČIĆA, 44440 Dvor</izvorni_sadrzaj>
    <derivirana_varijabla naziv="DomainObject.Predmet.ProtustrankaFormatedWithAdressOIB_1"> BANIJSKA DEMOKRATSKA STRANKA, OIB 14792043957, TRG B.J.JELAČIĆA, 44440 Dvor</derivirana_varijabla>
  </DomainObject.Predmet.ProtustrankaFormatedWithAdressOIB>
  <DomainObject.Predmet.ProtustrankaWithAdress>
    <izvorni_sadrzaj>BANIJSKA DEMOKRATSKA STRANKA TRG B.J.JELAČIĆA, 44440 Dvor</izvorni_sadrzaj>
    <derivirana_varijabla naziv="DomainObject.Predmet.ProtustrankaWithAdress_1">BANIJSKA DEMOKRATSKA STRANKA TRG B.J.JELAČIĆA, 44440 Dvor</derivirana_varijabla>
  </DomainObject.Predmet.ProtustrankaWithAdress>
  <DomainObject.Predmet.ProtustrankaWithAdressOIB>
    <izvorni_sadrzaj>BANIJSKA DEMOKRATSKA STRANKA, OIB 14792043957, TRG B.J.JELAČIĆA, 44440 Dvor</izvorni_sadrzaj>
    <derivirana_varijabla naziv="DomainObject.Predmet.ProtustrankaWithAdressOIB_1">BANIJSKA DEMOKRATSKA STRANKA, OIB 14792043957, TRG B.J.JELAČIĆA, 44440 Dvor</derivirana_varijabla>
  </DomainObject.Predmet.ProtustrankaWithAdressOIB>
  <DomainObject.Predmet.ProtustrankaNazivFormated>
    <izvorni_sadrzaj>BANIJSKA DEMOKRATSKA STRANKA</izvorni_sadrzaj>
    <derivirana_varijabla naziv="DomainObject.Predmet.ProtustrankaNazivFormated_1">BANIJSKA DEMOKRATSKA STRANKA</derivirana_varijabla>
  </DomainObject.Predmet.ProtustrankaNazivFormated>
  <DomainObject.Predmet.ProtustrankaNazivFormatedOIB>
    <izvorni_sadrzaj>BANIJSKA DEMOKRATSKA STRANKA, OIB 14792043957</izvorni_sadrzaj>
    <derivirana_varijabla naziv="DomainObject.Predmet.ProtustrankaNazivFormatedOIB_1">BANIJSKA DEMOKRATSKA STRANKA, OIB 14792043957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BANIJSKA DEMOKRATSKA STRANKA</item>
    </izvorni_sadrzaj>
    <derivirana_varijabla naziv="DomainObject.Predmet.ProtuStrankaListFormated_1">
      <item>BANIJSKA DEMOKRATSKA STRANKA</item>
    </derivirana_varijabla>
  </DomainObject.Predmet.ProtuStrankaListFormated>
  <DomainObject.Predmet.ProtuStrankaListFormatedOIB>
    <izvorni_sadrzaj>
      <item>BANIJSKA DEMOKRATSKA STRANKA, OIB 14792043957</item>
    </izvorni_sadrzaj>
    <derivirana_varijabla naziv="DomainObject.Predmet.ProtuStrankaListFormatedOIB_1">
      <item>BANIJSKA DEMOKRATSKA STRANKA, OIB 14792043957</item>
    </derivirana_varijabla>
  </DomainObject.Predmet.ProtuStrankaListFormatedOIB>
  <DomainObject.Predmet.ProtuStrankaListFormatedWithAdress>
    <izvorni_sadrzaj>
      <item>BANIJSKA DEMOKRATSKA STRANKA, TRG B.J.JELAČIĆA, 44440 Dvor</item>
    </izvorni_sadrzaj>
    <derivirana_varijabla naziv="DomainObject.Predmet.ProtuStrankaListFormatedWithAdress_1">
      <item>BANIJSKA DEMOKRATSKA STRANKA, TRG B.J.JELAČIĆA, 44440 Dvor</item>
    </derivirana_varijabla>
  </DomainObject.Predmet.ProtuStrankaListFormatedWithAdress>
  <DomainObject.Predmet.ProtuStrankaListFormatedWithAdressOIB>
    <izvorni_sadrzaj>
      <item>BANIJSKA DEMOKRATSKA STRANKA, OIB 14792043957, TRG B.J.JELAČIĆA, 44440 Dvor</item>
    </izvorni_sadrzaj>
    <derivirana_varijabla naziv="DomainObject.Predmet.ProtuStrankaListFormatedWithAdressOIB_1">
      <item>BANIJSKA DEMOKRATSKA STRANKA, OIB 14792043957, TRG B.J.JELAČIĆA, 44440 Dvor</item>
    </derivirana_varijabla>
  </DomainObject.Predmet.ProtuStrankaListFormatedWithAdressOIB>
  <DomainObject.Predmet.ProtuStrankaListNazivFormated>
    <izvorni_sadrzaj>
      <item>BANIJSKA DEMOKRATSKA STRANKA</item>
    </izvorni_sadrzaj>
    <derivirana_varijabla naziv="DomainObject.Predmet.ProtuStrankaListNazivFormated_1">
      <item>BANIJSKA DEMOKRATSKA STRANKA</item>
    </derivirana_varijabla>
  </DomainObject.Predmet.ProtuStrankaListNazivFormated>
  <DomainObject.Predmet.ProtuStrankaListNazivFormatedOIB>
    <izvorni_sadrzaj>
      <item>BANIJSKA DEMOKRATSKA STRANKA, OIB 14792043957</item>
    </izvorni_sadrzaj>
    <derivirana_varijabla naziv="DomainObject.Predmet.ProtuStrankaListNazivFormatedOIB_1">
      <item>BANIJSKA DEMOKRATSKA STRANKA, OIB 14792043957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BANIJSKA DEMOKRATSKA STRANKA</izvorni_sadrzaj>
    <derivirana_varijabla naziv="DomainObject.Predmet.ProtustrankaIDrugi_1">BANIJSKA DEMOKRATSKA STRANKA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BANIJSKA DEMOKRATSKA STRANKA, OIB 14792043957, TRG B.J.JELAČIĆA, 44440 Dvor</izvorni_sadrzaj>
    <derivirana_varijabla naziv="DomainObject.Predmet.ProtustrankaIDrugiAdressOIB_1">BANIJSKA DEMOKRATSKA STRANKA, OIB 14792043957, TRG B.J.JELAČIĆA,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BANIJSKA DEMOKRATSKA STRANKA</item>
    </izvorni_sadrzaj>
    <derivirana_varijabla naziv="DomainObject.Predmet.SudioniciListNaziv_1">
      <item>FINA Regionalni centar Zagreb</item>
      <item>BANIJSKA DEMOKRATSKA STRANKA</item>
    </derivirana_varijabla>
  </DomainObject.Predmet.SudioniciListNaziv>
  <DomainObject.Predmet.SudioniciListAdressOIB>
    <izvorni_sadrzaj>
      <item>FINA Regionalni centar Zagreb, OIB 85821130368, Trg svibanjskih žrtava 1995. 1,10000 Zagreb</item>
      <item>BANIJSKA DEMOKRATSKA STRANKA, OIB 14792043957, TRG B.J.JELAČIĆA,44440 Dvor</item>
    </izvorni_sadrzaj>
    <derivirana_varijabla naziv="DomainObject.Predmet.SudioniciListAdressOIB_1">
      <item>FINA Regionalni centar Zagreb, OIB 85821130368, Trg svibanjskih žrtava 1995. 1,10000 Zagreb</item>
      <item>BANIJSKA DEMOKRATSKA STRANKA, OIB 14792043957, TRG B.J.JELAČIĆA,44440 Dvor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14792043957</item>
    </izvorni_sadrzaj>
    <derivirana_varijabla naziv="DomainObject.Predmet.SudioniciListNazivOIB_1">
      <item>, OIB 85821130368</item>
      <item>, OIB 14792043957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CBCA4-340C-47E2-ACA0-9BA97F5997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501</properties:Words>
  <properties:Characters>2675</properties:Characters>
  <properties:Lines>53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2016-10-27T09:37:00Z</dcterms:created>
  <dc:creator>Sudsko vijeæe</dc:creator>
  <cp:lastModifiedBy>Karmen Malkoč</cp:lastModifiedBy>
  <cp:lastPrinted>2016-12-13T08:14:00Z</cp:lastPrinted>
  <dcterms:modified xmlns:xsi="http://www.w3.org/2001/XMLSchema-instance" xsi:type="dcterms:W3CDTF">2016-12-13T08:15:00Z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