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e0f3" w14:paraId="1cae0f3" w:rsidRDefault="00A02EF0" w:rsidP="00A02EF0" w:rsidR="00A02EF0">
      <w:pPr>
        <w:jc w:val="both"/>
        <w15:collapsed w:val="false"/>
      </w:pPr>
      <w:bookmarkStart w:name="_GoBack" w:id="0"/>
      <w:bookmarkEnd w:id="0"/>
      <w:r>
        <w:t xml:space="preserve">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A02EF0" w:rsidP="00A02EF0" w:rsidR="00A02EF0">
      <w:pPr>
        <w:jc w:val="both"/>
      </w:pPr>
      <w:r>
        <w:t xml:space="preserve">       REPUBLIKA HRVATSKA</w:t>
      </w:r>
    </w:p>
    <w:p w:rsidRDefault="00A02EF0" w:rsidP="00A02EF0" w:rsidR="00A02EF0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02EF0" w:rsidP="00A02EF0" w:rsidR="00A02EF0">
      <w:pPr>
        <w:rPr>
          <w:b/>
        </w:rPr>
      </w:pPr>
      <w:r>
        <w:t xml:space="preserve">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</w:rPr>
        <w:tab/>
      </w:r>
    </w:p>
    <w:p w:rsidRDefault="00A02EF0" w:rsidP="00A02EF0" w:rsidR="00A02EF0">
      <w:pPr>
        <w:rPr>
          <w:b/>
        </w:rPr>
      </w:pPr>
    </w:p>
    <w:p w:rsidRDefault="00A02EF0" w:rsidP="00A02EF0" w:rsidR="00A02EF0">
      <w:pPr>
        <w:jc w:val="center"/>
      </w:pPr>
      <w:r>
        <w:t>REPUBLIKA HRVATSKA</w:t>
      </w:r>
    </w:p>
    <w:p w:rsidRDefault="00A02EF0" w:rsidP="00A02EF0" w:rsidR="00A02EF0">
      <w:pPr>
        <w:jc w:val="center"/>
      </w:pPr>
      <w:r>
        <w:t>R J E Š E NJ E</w:t>
      </w:r>
    </w:p>
    <w:p w:rsidRDefault="00A02EF0" w:rsidP="00A02EF0" w:rsidR="00A02EF0">
      <w:pPr>
        <w:jc w:val="center"/>
      </w:pPr>
    </w:p>
    <w:p w:rsidRDefault="00A02EF0" w:rsidP="00A02EF0" w:rsidR="00A02EF0">
      <w:pPr>
        <w:ind w:firstLine="708"/>
        <w:jc w:val="both"/>
      </w:pPr>
      <w:r>
        <w:t xml:space="preserve">Trgovački sud u Varaždinu, po sucu toga suda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 kao stečajnom sucu, u povodu zahtjeva Financijske agencije Regionalni centar Zagreb, Podružnica Varaždin, Augusta Cesarca 2, Varaždin, za pokretanje skraćenog stečajnog postupka nad dužnikom PAAM AUTO d.o.o., sa sjedištem u Jarki 23, Jarki, OIB: 04524504384, dana 21. listopada 2015. godine,</w:t>
      </w: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jc w:val="center"/>
      </w:pPr>
      <w:r>
        <w:t>r i j e š i o  j e</w:t>
      </w:r>
    </w:p>
    <w:p w:rsidRDefault="00A02EF0" w:rsidP="00A02EF0" w:rsidR="00A02EF0">
      <w:pPr>
        <w:jc w:val="both"/>
      </w:pPr>
    </w:p>
    <w:p w:rsidRDefault="00A02EF0" w:rsidP="00A02EF0" w:rsidR="00A02EF0">
      <w:pPr>
        <w:ind w:firstLine="708"/>
        <w:jc w:val="both"/>
      </w:pPr>
      <w:r>
        <w:t xml:space="preserve">Odbacuje se </w:t>
      </w:r>
      <w:r w:rsidR="008B0820">
        <w:t>zahtjev</w:t>
      </w:r>
      <w:r>
        <w:t xml:space="preserve"> predlagatelja Financijske agencije, Regionalni centar Zagreb, Podružnica Varaždin, Augusta Cesarca 2, Varaždin, za </w:t>
      </w:r>
      <w:r w:rsidR="008B0820">
        <w:t>provedbu</w:t>
      </w:r>
      <w:r>
        <w:t xml:space="preserve"> skraćenog stečajnog postupka nad dužnikom PAAM AUTO d.o.o., sa sjedištem u Jarki 23, Jarki, OIB: 04524504384, zaprimljen na ovom sudu 17. rujna 2015.</w:t>
      </w:r>
    </w:p>
    <w:p w:rsidRDefault="00A02EF0" w:rsidP="00A02EF0" w:rsidR="00A02EF0">
      <w:pPr>
        <w:jc w:val="both"/>
      </w:pPr>
    </w:p>
    <w:p w:rsidRDefault="00A02EF0" w:rsidP="00A02EF0" w:rsidR="00A02EF0">
      <w:pPr>
        <w:jc w:val="center"/>
      </w:pPr>
      <w:r>
        <w:t>Obrazloženje</w:t>
      </w:r>
    </w:p>
    <w:p w:rsidRDefault="00A02EF0" w:rsidP="00A02EF0" w:rsidR="00A02EF0">
      <w:pPr>
        <w:jc w:val="both"/>
      </w:pPr>
    </w:p>
    <w:p w:rsidRDefault="00A02EF0" w:rsidP="00A02EF0" w:rsidR="00A02EF0">
      <w:pPr>
        <w:ind w:firstLine="708"/>
        <w:jc w:val="both"/>
      </w:pPr>
      <w:r>
        <w:t xml:space="preserve">Predlagatelj je dana 17. rujna 2015. podnio </w:t>
      </w:r>
      <w:r w:rsidR="008B0820">
        <w:t>zahtjev</w:t>
      </w:r>
      <w:r>
        <w:t xml:space="preserve"> za p</w:t>
      </w:r>
      <w:r w:rsidR="008B0820">
        <w:t>rovedbu</w:t>
      </w:r>
      <w:r>
        <w:t xml:space="preserve"> skraćenog stečajnog postupka nad dužnikom PAAM AUTO d.o.o., sa sjedištem u Jarki 23, Jarki, OIB: 04524504384.</w:t>
      </w: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ind w:firstLine="708"/>
        <w:jc w:val="both"/>
      </w:pPr>
      <w:r>
        <w:t xml:space="preserve">Iz izvatka iz sudskog registra za dužnika proizlazi da je rješenjem ovog suda poslovni broj </w:t>
      </w:r>
      <w:proofErr w:type="spellStart"/>
      <w:r>
        <w:t>Tt</w:t>
      </w:r>
      <w:proofErr w:type="spellEnd"/>
      <w:r>
        <w:t>-15/359-1 od 10.03.2015. pokrenut postupak brisanja po čl. 70. Zakona o sudskom registru (" Narodne novine" broj: 1/95, 57/96, 1/98, 30/99, 45/99, 54/05, 40/07, 91/10, 90/11, 148/13, 93/14).</w:t>
      </w: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ind w:firstLine="708"/>
        <w:jc w:val="both"/>
      </w:pPr>
      <w:r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jc w:val="center"/>
      </w:pPr>
      <w:r>
        <w:t>U Varaždinu, 21. listopada 2015. godine</w:t>
      </w: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02EF0" w:rsidP="00A02EF0" w:rsidR="00A02EF0">
      <w:pPr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 v.r.</w:t>
      </w:r>
    </w:p>
    <w:p w:rsidRDefault="00A02EF0" w:rsidP="00A02EF0" w:rsidR="00A02EF0">
      <w:pPr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jc w:val="both"/>
      </w:pPr>
      <w:r>
        <w:t>Pouka o pravnom lijeku:</w:t>
      </w:r>
    </w:p>
    <w:p w:rsidRDefault="00A02EF0" w:rsidP="00A02EF0" w:rsidR="00A02EF0">
      <w:pPr>
        <w:ind w:firstLine="708"/>
        <w:jc w:val="both"/>
      </w:pPr>
      <w:r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ind w:firstLine="708"/>
        <w:jc w:val="both"/>
      </w:pPr>
    </w:p>
    <w:p w:rsidRDefault="00A02EF0" w:rsidP="00A02EF0" w:rsidR="00A02EF0">
      <w:pPr>
        <w:ind w:firstLine="708"/>
        <w:jc w:val="both"/>
      </w:pPr>
      <w:r>
        <w:t xml:space="preserve">DNA: </w:t>
      </w:r>
    </w:p>
    <w:p w:rsidRDefault="00A02EF0" w:rsidP="00A02EF0" w:rsidR="00A02EF0">
      <w:pPr>
        <w:numPr>
          <w:ilvl w:val="0"/>
          <w:numId w:val="47"/>
        </w:numPr>
        <w:jc w:val="both"/>
      </w:pPr>
      <w:r>
        <w:t>Financijska agencije Regionalni centar Zagreb, Podružnica Varaždin, Augusta Cesarca 2, Varaždin</w:t>
      </w:r>
    </w:p>
    <w:p w:rsidRDefault="00A02EF0" w:rsidP="00A02EF0" w:rsidR="00A02EF0">
      <w:pPr>
        <w:numPr>
          <w:ilvl w:val="0"/>
          <w:numId w:val="47"/>
        </w:numPr>
        <w:jc w:val="both"/>
      </w:pPr>
      <w:r>
        <w:t xml:space="preserve">e- oglasna ploča TS-a u Varaždinu </w:t>
      </w:r>
    </w:p>
    <w:p w:rsidRDefault="00A02EF0" w:rsidP="00A02EF0" w:rsidR="00A02EF0">
      <w:pPr>
        <w:jc w:val="both"/>
      </w:pPr>
    </w:p>
    <w:p w:rsidRDefault="00DA0242" w:rsidP="003C2846" w:rsidR="00DA0242" w:rsidRPr="003C2846"/>
    <w:sectPr w:rsidSect="00A02EF0" w:rsidR="00DA0242" w:rsidRPr="003C2846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EF0" w:rsidR="008333A9">
    <w:pPr>
      <w:pStyle w:val="Zaglavlje"/>
    </w:pPr>
    <w:r>
      <w:rPr>
        <w:rStyle w:val="PozadinaSvijetloCrvena"/>
        <w:shd w:fill="auto" w:color="auto" w:val="clear"/>
      </w:rPr>
      <w:t>Poslovni broj: 7 St-180/15-4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846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2E9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20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EF0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02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02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5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St-180/2015-4</izvorni_sadrzaj>
    <derivirana_varijabla naziv="DomainObject.Oznaka_1">St-180/2015-4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St-180/2015</izvorni_sadrzaj>
    <derivirana_varijabla naziv="DomainObject.Predmet.OznakaBroj_1">St-180/2015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čl. 70. ZSR-a</izvorni_sadrzaj>
    <derivirana_varijabla naziv="DomainObject.Predmet.PrimjedbaSuca_1">Pokrenut postupak brisanja po čl. 70. ZSR-a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PAAM AUTO, društvo s ograničenom odgovornošću za prodaju motornih vozila i usluga</izvorni_sadrzaj>
    <derivirana_varijabla naziv="DomainObject.Predmet.ProtustrankaFormated_1">  PAAM AUTO, društvo s ograničenom odgovornošću za prodaju motornih vozila i usluga</derivirana_varijabla>
  </DomainObject.Predmet.ProtustrankaFormated>
  <DomainObject.Predmet.ProtustrankaFormatedOIB>
    <izvorni_sadrzaj>  PAAM AUTO, društvo s ograničenom odgovornošću za prodaju motornih vozila i usluga, OIB 04524504384</izvorni_sadrzaj>
    <derivirana_varijabla naziv="DomainObject.Predmet.ProtustrankaFormatedOIB_1">  PAAM AUTO, društvo s ograničenom odgovornošću za prodaju motornih vozila i usluga, OIB 04524504384</derivirana_varijabla>
  </DomainObject.Predmet.ProtustrankaFormatedOIB>
  <DomainObject.Predmet.ProtustrankaFormatedWithAdress>
    <izvorni_sadrzaj> PAAM AUTO, društvo s ograničenom odgovornošću za prodaju motornih vozila i usluga, Jarki 23, 42208 Jarki</izvorni_sadrzaj>
    <derivirana_varijabla naziv="DomainObject.Predmet.ProtustrankaFormatedWithAdress_1"> PAAM AUTO, društvo s ograničenom odgovornošću za prodaju motornih vozila i usluga, Jarki 23, 42208 Jarki</derivirana_varijabla>
  </DomainObject.Predmet.ProtustrankaFormatedWithAdress>
  <DomainObject.Predmet.ProtustrankaFormatedWithAdressOIB>
    <izvorni_sadrzaj> PAAM AUTO, društvo s ograničenom odgovornošću za prodaju motornih vozila i usluga, OIB 04524504384, Jarki 23, 42208 Jarki</izvorni_sadrzaj>
    <derivirana_varijabla naziv="DomainObject.Predmet.ProtustrankaFormatedWithAdressOIB_1"> PAAM AUTO, društvo s ograničenom odgovornošću za prodaju motornih vozila i usluga, OIB 04524504384, Jarki 23, 42208 Jarki</derivirana_varijabla>
  </DomainObject.Predmet.ProtustrankaFormatedWithAdressOIB>
  <DomainObject.Predmet.ProtustrankaWithAdress>
    <izvorni_sadrzaj>PAAM AUTO, društvo s ograničenom odgovornošću za prodaju motornih vozila i usluga Jarki 23, 42208 Jarki</izvorni_sadrzaj>
    <derivirana_varijabla naziv="DomainObject.Predmet.ProtustrankaWithAdress_1">PAAM AUTO, društvo s ograničenom odgovornošću za prodaju motornih vozila i usluga Jarki 23, 42208 Jarki</derivirana_varijabla>
  </DomainObject.Predmet.ProtustrankaWithAdress>
  <DomainObject.Predmet.ProtustrankaWithAdressOIB>
    <izvorni_sadrzaj>PAAM AUTO, društvo s ograničenom odgovornošću za prodaju motornih vozila i usluga, OIB 04524504384, Jarki 23, 42208 Jarki</izvorni_sadrzaj>
    <derivirana_varijabla naziv="DomainObject.Predmet.ProtustrankaWithAdressOIB_1">PAAM AUTO, društvo s ograničenom odgovornošću za prodaju motornih vozila i usluga, OIB 04524504384, Jarki 23, 42208 Jarki</derivirana_varijabla>
  </DomainObject.Predmet.ProtustrankaWithAdressOIB>
  <DomainObject.Predmet.ProtustrankaNazivFormated>
    <izvorni_sadrzaj>PAAM AUTO, društvo s ograničenom odgovornošću za prodaju motornih vozila i usluga</izvorni_sadrzaj>
    <derivirana_varijabla naziv="DomainObject.Predmet.ProtustrankaNazivFormated_1">PAAM AUTO, društvo s ograničenom odgovornošću za prodaju motornih vozila i usluga</derivirana_varijabla>
  </DomainObject.Predmet.ProtustrankaNazivFormated>
  <DomainObject.Predmet.ProtustrankaNazivFormatedOIB>
    <izvorni_sadrzaj>PAAM AUTO, društvo s ograničenom odgovornošću za prodaju motornih vozila i usluga, OIB 04524504384</izvorni_sadrzaj>
    <derivirana_varijabla naziv="DomainObject.Predmet.ProtustrankaNazivFormatedOIB_1">PAAM AUTO, društvo s ograničenom odgovornošću za prodaju motornih vozila i usluga, OIB 04524504384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5371.74</izvorni_sadrzaj>
    <derivirana_varijabla naziv="DomainObject.Predmet.TrenutnaVrijednost_1">5371.74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PAAM AUTO, društvo s ograničenom odgovornošću za prodaju motornih vozila i usluga</item>
    </izvorni_sadrzaj>
    <derivirana_varijabla naziv="DomainObject.Predmet.ProtuStrankaListFormated_1">
      <item>PAAM AUTO, društvo s ograničenom odgovornošću za prodaju motornih vozila i usluga</item>
    </derivirana_varijabla>
  </DomainObject.Predmet.ProtuStrankaListFormated>
  <DomainObject.Predmet.ProtuStrankaListFormatedOIB>
    <izvorni_sadrzaj>
      <item>PAAM AUTO, društvo s ograničenom odgovornošću za prodaju motornih vozila i usluga, OIB 04524504384</item>
    </izvorni_sadrzaj>
    <derivirana_varijabla naziv="DomainObject.Predmet.ProtuStrankaListFormatedOIB_1">
      <item>PAAM AUTO, društvo s ograničenom odgovornošću za prodaju motornih vozila i usluga, OIB 04524504384</item>
    </derivirana_varijabla>
  </DomainObject.Predmet.ProtuStrankaListFormatedOIB>
  <DomainObject.Predmet.ProtuStrankaListFormatedWithAdress>
    <izvorni_sadrzaj>
      <item>PAAM AUTO, društvo s ograničenom odgovornošću za prodaju motornih vozila i usluga, Jarki 23, 42208 Jarki</item>
    </izvorni_sadrzaj>
    <derivirana_varijabla naziv="DomainObject.Predmet.ProtuStrankaListFormatedWithAdress_1">
      <item>PAAM AUTO, društvo s ograničenom odgovornošću za prodaju motornih vozila i usluga, Jarki 23, 42208 Jarki</item>
    </derivirana_varijabla>
  </DomainObject.Predmet.ProtuStrankaListFormatedWithAdress>
  <DomainObject.Predmet.ProtuStrankaListFormatedWithAdressOIB>
    <izvorni_sadrzaj>
      <item>PAAM AUTO, društvo s ograničenom odgovornošću za prodaju motornih vozila i usluga, OIB 04524504384, Jarki 23, 42208 Jarki</item>
    </izvorni_sadrzaj>
    <derivirana_varijabla naziv="DomainObject.Predmet.ProtuStrankaListFormatedWithAdressOIB_1">
      <item>PAAM AUTO, društvo s ograničenom odgovornošću za prodaju motornih vozila i usluga, OIB 04524504384, Jarki 23, 42208 Jarki</item>
    </derivirana_varijabla>
  </DomainObject.Predmet.ProtuStrankaListFormatedWithAdressOIB>
  <DomainObject.Predmet.ProtuStrankaListNazivFormated>
    <izvorni_sadrzaj>
      <item>PAAM AUTO, društvo s ograničenom odgovornošću za prodaju motornih vozila i usluga</item>
    </izvorni_sadrzaj>
    <derivirana_varijabla naziv="DomainObject.Predmet.ProtuStrankaListNazivFormated_1">
      <item>PAAM AUTO, društvo s ograničenom odgovornošću za prodaju motornih vozila i usluga</item>
    </derivirana_varijabla>
  </DomainObject.Predmet.ProtuStrankaListNazivFormated>
  <DomainObject.Predmet.ProtuStrankaListNazivFormatedOIB>
    <izvorni_sadrzaj>
      <item>PAAM AUTO, društvo s ograničenom odgovornošću za prodaju motornih vozila i usluga, OIB 04524504384</item>
    </izvorni_sadrzaj>
    <derivirana_varijabla naziv="DomainObject.Predmet.ProtuStrankaListNazivFormatedOIB_1">
      <item>PAAM AUTO, društvo s ograničenom odgovornošću za prodaju motornih vozila i usluga, OIB 04524504384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St-180/2015-4</izvorni_sadrzaj>
    <derivirana_varijabla naziv="DomainObject.PoslovniBrojDokumenta_1">St-180/2015-4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PAAM AUTO, društvo s ograničenom odgovornošću za prodaju motornih vozila i usluga</izvorni_sadrzaj>
    <derivirana_varijabla naziv="DomainObject.Predmet.ProtustrankaIDrugi_1">PAAM AUTO, društvo s ograničenom odgovornošću za prodaju motornih vozila i usluga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PAAM AUTO, društvo s ograničenom odgovornošću za prodaju motornih vozila i usluga, OIB 04524504384, Jarki 23, 42208 Jarki</izvorni_sadrzaj>
    <derivirana_varijabla naziv="DomainObject.Predmet.ProtustrankaIDrugiAdressOIB_1">PAAM AUTO, društvo s ograničenom odgovornošću za prodaju motornih vozila i usluga, OIB 04524504384, Jarki 23, 42208 Jarki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PAAM AUTO, društvo s ograničenom odgovornošću za prodaju motornih vozila i usluga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PAAM AUTO, društvo s ograničenom odgovornošću za prodaju motornih vozila i usluga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PAAM AUTO, društvo s ograničenom odgovornošću za prodaju motornih vozila i usluga, OIB 04524504384, Jarki 23,42208 Jarki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PAAM AUTO, društvo s ograničenom odgovornošću za prodaju motornih vozila i usluga, OIB 04524504384, Jarki 23,42208 Jarki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DC1C9-9D7A-435A-B050-7532E9873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2030</properties:Characters>
  <properties:Lines>63</properties:Lines>
  <properties:Paragraphs>21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2015-10-22T06:04:00Z</cp:lastPrinted>
  <dcterms:modified xmlns:xsi="http://www.w3.org/2001/XMLSchema-instance" xsi:type="dcterms:W3CDTF">2015-10-22T06:04:00Z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St-180/2015-4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