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c9ddc" w14:paraId="f6c9ddc" w:rsidRDefault="00DF20B9" w:rsidP="000F0F07" w:rsidR="0055583A" w:rsidRPr="00D53D42">
      <w:pPr>
        <w:jc w:val="right"/>
        <w15:collapsed w:val="false"/>
        <w:rPr>
          <w:b/>
        </w:rPr>
      </w:pPr>
      <w:bookmarkStart w:name="_GoBack" w:id="0"/>
      <w:bookmarkEnd w:id="0"/>
      <w:r w:rsidRPr="00D53D42">
        <w:rPr>
          <w:b/>
        </w:rPr>
        <w:t>Posl. br. 7 St</w:t>
      </w:r>
      <w:r w:rsidR="00E2769C" w:rsidRPr="00D53D42">
        <w:rPr>
          <w:b/>
        </w:rPr>
        <w:t>.</w:t>
      </w:r>
      <w:r w:rsidR="00E13F2F">
        <w:rPr>
          <w:b/>
        </w:rPr>
        <w:t>18/11</w:t>
      </w:r>
    </w:p>
    <w:p w:rsidRDefault="002641C2" w:rsidR="002641C2" w:rsidRPr="00D53D42">
      <w:pPr>
        <w:rPr>
          <w:b/>
        </w:rPr>
      </w:pPr>
    </w:p>
    <w:p w:rsidRDefault="00D9311A" w:rsidR="00DF20B9" w:rsidRPr="00D53D42">
      <w:pPr>
        <w:ind w:firstLine="708"/>
        <w:rPr>
          <w:b/>
        </w:rPr>
      </w:pPr>
      <w:r w:rsidRPr="00D53D42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20B9" w:rsidR="00DF20B9" w:rsidRPr="00D53D42">
      <w:pPr>
        <w:rPr>
          <w:b/>
        </w:rPr>
      </w:pPr>
      <w:r w:rsidRPr="00D53D42">
        <w:rPr>
          <w:b/>
        </w:rPr>
        <w:t>REPUBLIKA HRVATSKA</w:t>
      </w:r>
    </w:p>
    <w:p w:rsidRDefault="00DF20B9" w:rsidR="00DF20B9" w:rsidRPr="00D53D42">
      <w:pPr>
        <w:rPr>
          <w:b/>
        </w:rPr>
      </w:pPr>
      <w:r w:rsidRPr="00D53D42">
        <w:rPr>
          <w:b/>
        </w:rPr>
        <w:t>TRGOVAČKI SUD U SPLITU</w:t>
      </w:r>
    </w:p>
    <w:p w:rsidRDefault="00DF20B9" w:rsidR="00DF20B9" w:rsidRPr="00D53D42">
      <w:pPr>
        <w:rPr>
          <w:b/>
        </w:rPr>
      </w:pPr>
      <w:r w:rsidRPr="00D53D42">
        <w:rPr>
          <w:b/>
        </w:rPr>
        <w:t>STALNA SLUŽBA U DUBROVNIKU</w:t>
      </w:r>
    </w:p>
    <w:p w:rsidRDefault="00DF20B9" w:rsidR="00DF20B9" w:rsidRPr="00D53D42">
      <w:pPr>
        <w:rPr>
          <w:b/>
        </w:rPr>
      </w:pPr>
      <w:r w:rsidRPr="00D53D42">
        <w:rPr>
          <w:b/>
        </w:rPr>
        <w:t>Dubrovnik, Dr. A. Starčevića 23</w:t>
      </w:r>
    </w:p>
    <w:p w:rsidRDefault="00DF20B9" w:rsidP="00044B16" w:rsidR="00044B16" w:rsidRPr="00D53D42">
      <w:pPr>
        <w:jc w:val="both"/>
        <w:rPr>
          <w:b/>
        </w:rPr>
      </w:pPr>
      <w:r w:rsidRPr="00D53D42">
        <w:rPr>
          <w:b/>
        </w:rPr>
        <w:t xml:space="preserve"> </w:t>
      </w:r>
      <w:r w:rsidR="002641C2" w:rsidRPr="00D53D42">
        <w:rPr>
          <w:b/>
        </w:rPr>
        <w:t xml:space="preserve"> </w:t>
      </w:r>
    </w:p>
    <w:p w:rsidRDefault="00BD6C0B" w:rsidP="003F48DE" w:rsidR="00BD6C0B" w:rsidRPr="00D53D42">
      <w:pPr>
        <w:jc w:val="center"/>
        <w:rPr>
          <w:b/>
        </w:rPr>
      </w:pPr>
    </w:p>
    <w:p w:rsidRDefault="00A663DA" w:rsidP="003F48DE" w:rsidR="00A663DA" w:rsidRPr="00D53D42">
      <w:pPr>
        <w:jc w:val="center"/>
        <w:rPr>
          <w:b/>
        </w:rPr>
      </w:pPr>
    </w:p>
    <w:p w:rsidRDefault="002641C2" w:rsidP="003F48DE" w:rsidR="002641C2" w:rsidRPr="00D53D42">
      <w:pPr>
        <w:jc w:val="center"/>
        <w:rPr>
          <w:b/>
        </w:rPr>
      </w:pPr>
    </w:p>
    <w:p w:rsidRDefault="00C66557" w:rsidP="003F48DE" w:rsidR="00A663DA" w:rsidRPr="00D53D42">
      <w:pPr>
        <w:jc w:val="center"/>
        <w:rPr>
          <w:b/>
        </w:rPr>
      </w:pPr>
      <w:r w:rsidRPr="00D53D42">
        <w:rPr>
          <w:b/>
        </w:rPr>
        <w:t>R E P U B L I K A  H R V A T S K A</w:t>
      </w:r>
    </w:p>
    <w:p w:rsidRDefault="00C66557" w:rsidP="003F48DE" w:rsidR="00C66557" w:rsidRPr="00D53D42">
      <w:pPr>
        <w:jc w:val="center"/>
        <w:rPr>
          <w:b/>
        </w:rPr>
      </w:pPr>
    </w:p>
    <w:p w:rsidRDefault="003F48DE" w:rsidP="003F48DE" w:rsidR="003F48DE" w:rsidRPr="00D53D42">
      <w:pPr>
        <w:jc w:val="center"/>
        <w:rPr>
          <w:b/>
        </w:rPr>
      </w:pPr>
      <w:r w:rsidRPr="00D53D42">
        <w:rPr>
          <w:b/>
        </w:rPr>
        <w:t xml:space="preserve">R J E Š E N J E </w:t>
      </w:r>
    </w:p>
    <w:p w:rsidRDefault="003F48DE" w:rsidR="003F48DE" w:rsidRPr="00D53D42">
      <w:pPr>
        <w:rPr>
          <w:b/>
        </w:rPr>
      </w:pPr>
    </w:p>
    <w:p w:rsidRDefault="007303F7" w:rsidR="007303F7" w:rsidRPr="00D53D42">
      <w:pPr>
        <w:rPr>
          <w:b/>
        </w:rPr>
      </w:pPr>
    </w:p>
    <w:p w:rsidRDefault="003F48DE" w:rsidP="003F48DE" w:rsidR="003F48DE" w:rsidRPr="00D53D42">
      <w:pPr>
        <w:jc w:val="both"/>
      </w:pPr>
    </w:p>
    <w:p w:rsidRDefault="003F48DE" w:rsidP="003F48DE" w:rsidR="003F48DE" w:rsidRPr="00D53D42">
      <w:pPr>
        <w:ind w:firstLine="708"/>
        <w:jc w:val="both"/>
      </w:pPr>
      <w:r w:rsidRPr="00D53D42">
        <w:t xml:space="preserve">Trgovački sud u </w:t>
      </w:r>
      <w:r w:rsidR="00C1159D" w:rsidRPr="00D53D42">
        <w:t>Splitu, Stalna služba u Dubrovniku</w:t>
      </w:r>
      <w:r w:rsidRPr="00D53D42">
        <w:t xml:space="preserve">, </w:t>
      </w:r>
      <w:r w:rsidR="00044B16" w:rsidRPr="00D53D42">
        <w:t xml:space="preserve">po sucu </w:t>
      </w:r>
      <w:r w:rsidRPr="00D53D42">
        <w:t xml:space="preserve">toga suda </w:t>
      </w:r>
      <w:r w:rsidR="00C1159D" w:rsidRPr="00D53D42">
        <w:t>Diani Butigan Granić</w:t>
      </w:r>
      <w:r w:rsidRPr="00D53D42">
        <w:t xml:space="preserve">, kao </w:t>
      </w:r>
      <w:r w:rsidR="00044B16" w:rsidRPr="00D53D42">
        <w:t xml:space="preserve">stečajnom sucu </w:t>
      </w:r>
      <w:r w:rsidRPr="00D53D42">
        <w:t xml:space="preserve">u stečajnom postupku nad dužnikom </w:t>
      </w:r>
      <w:r w:rsidR="00E13F2F">
        <w:t>VRNI d.o.o. u stečaju Opuzen, Zagrebačka bb, OIB: 49881948668</w:t>
      </w:r>
      <w:r w:rsidR="002966D8" w:rsidRPr="00D53D42">
        <w:t xml:space="preserve">, </w:t>
      </w:r>
      <w:r w:rsidR="00DC728F" w:rsidRPr="00D53D42">
        <w:t xml:space="preserve">zastupano po stečajnom upravitelju </w:t>
      </w:r>
      <w:r w:rsidR="00E13F2F">
        <w:t xml:space="preserve">Matu Mariću, Dubrovnik, Zlatni potok 11, </w:t>
      </w:r>
      <w:r w:rsidR="00044B16" w:rsidRPr="00D53D42">
        <w:t xml:space="preserve"> dana </w:t>
      </w:r>
      <w:r w:rsidR="007911C0" w:rsidRPr="00D53D42">
        <w:t>2</w:t>
      </w:r>
      <w:r w:rsidR="00E13F2F">
        <w:t>7. studenog</w:t>
      </w:r>
      <w:r w:rsidR="00D53D42">
        <w:t xml:space="preserve"> </w:t>
      </w:r>
      <w:r w:rsidR="00E2769C" w:rsidRPr="00D53D42">
        <w:t>2015</w:t>
      </w:r>
      <w:r w:rsidR="00C1159D" w:rsidRPr="00D53D42">
        <w:t>.</w:t>
      </w:r>
      <w:r w:rsidR="00044B16" w:rsidRPr="00D53D42">
        <w:t xml:space="preserve"> godine</w:t>
      </w:r>
      <w:r w:rsidRPr="00D53D42">
        <w:t xml:space="preserve">  </w:t>
      </w:r>
    </w:p>
    <w:p w:rsidRDefault="007303F7" w:rsidP="003F48DE" w:rsidR="007303F7" w:rsidRPr="00D53D42">
      <w:pPr>
        <w:ind w:firstLine="708"/>
        <w:jc w:val="both"/>
      </w:pPr>
    </w:p>
    <w:p w:rsidRDefault="003F48DE" w:rsidP="003F48DE" w:rsidR="003F48DE" w:rsidRPr="00D53D42">
      <w:pPr>
        <w:ind w:firstLine="708"/>
        <w:jc w:val="both"/>
      </w:pPr>
    </w:p>
    <w:p w:rsidRDefault="003F48DE" w:rsidP="003F48DE" w:rsidR="003F48DE" w:rsidRPr="00D53D42">
      <w:pPr>
        <w:jc w:val="center"/>
        <w:rPr>
          <w:b/>
        </w:rPr>
      </w:pPr>
      <w:r w:rsidRPr="00D53D42">
        <w:rPr>
          <w:b/>
        </w:rPr>
        <w:t>r i j e š i o   j e</w:t>
      </w:r>
    </w:p>
    <w:p w:rsidRDefault="003F48DE" w:rsidP="003F48DE" w:rsidR="003F48DE" w:rsidRPr="00D53D42">
      <w:pPr>
        <w:ind w:firstLine="708"/>
        <w:jc w:val="center"/>
        <w:rPr>
          <w:b/>
        </w:rPr>
      </w:pPr>
    </w:p>
    <w:p w:rsidRDefault="007303F7" w:rsidP="003F48DE" w:rsidR="007303F7" w:rsidRPr="00D53D42">
      <w:pPr>
        <w:ind w:firstLine="708"/>
        <w:jc w:val="center"/>
        <w:rPr>
          <w:b/>
        </w:rPr>
      </w:pPr>
    </w:p>
    <w:p w:rsidRDefault="007303F7" w:rsidP="003F48DE" w:rsidR="007303F7" w:rsidRPr="00D53D42">
      <w:pPr>
        <w:jc w:val="both"/>
      </w:pPr>
      <w:r w:rsidRPr="00D53D42">
        <w:tab/>
      </w:r>
      <w:r w:rsidR="003B7049" w:rsidRPr="00D53D42">
        <w:t>Posebno r</w:t>
      </w:r>
      <w:r w:rsidRPr="00D53D42">
        <w:t xml:space="preserve">očište za ispitivanje </w:t>
      </w:r>
      <w:r w:rsidR="00044B16" w:rsidRPr="00D53D42">
        <w:t>naknadno prija</w:t>
      </w:r>
      <w:r w:rsidR="003B7049" w:rsidRPr="00D53D42">
        <w:t xml:space="preserve">vljenih </w:t>
      </w:r>
      <w:r w:rsidRPr="00D53D42">
        <w:t xml:space="preserve">tražbina određuje se za dan </w:t>
      </w:r>
      <w:r w:rsidR="00E13F2F">
        <w:t xml:space="preserve">18. prosinca 2015.g. u 11,00 sati </w:t>
      </w:r>
      <w:r w:rsidRPr="00D53D42">
        <w:t>u zgradi ovog suda u Dubrovniku, Dr. Ante</w:t>
      </w:r>
      <w:r w:rsidR="007709EA" w:rsidRPr="00D53D42">
        <w:t xml:space="preserve"> Starčevića 67, sudnica br. 2.</w:t>
      </w:r>
    </w:p>
    <w:p w:rsidRDefault="005B4706" w:rsidP="003F48DE" w:rsidR="005B4706">
      <w:pPr>
        <w:jc w:val="both"/>
      </w:pPr>
    </w:p>
    <w:p w:rsidRDefault="00D53D42" w:rsidP="003F48DE" w:rsidR="00D53D42" w:rsidRPr="00D53D42">
      <w:pPr>
        <w:jc w:val="both"/>
      </w:pPr>
    </w:p>
    <w:p w:rsidRDefault="00DF20B9" w:rsidP="002641C2" w:rsidR="005B4706" w:rsidRPr="00D53D42">
      <w:pPr>
        <w:jc w:val="center"/>
        <w:rPr>
          <w:b/>
        </w:rPr>
      </w:pPr>
      <w:r w:rsidRPr="00D53D42">
        <w:rPr>
          <w:b/>
        </w:rPr>
        <w:t xml:space="preserve">U Dubrovniku, </w:t>
      </w:r>
      <w:r w:rsidR="005B4706" w:rsidRPr="00D53D42">
        <w:rPr>
          <w:b/>
        </w:rPr>
        <w:t xml:space="preserve"> </w:t>
      </w:r>
      <w:r w:rsidR="007911C0" w:rsidRPr="00D53D42">
        <w:rPr>
          <w:b/>
        </w:rPr>
        <w:t>2</w:t>
      </w:r>
      <w:r w:rsidR="00E13F2F">
        <w:rPr>
          <w:b/>
        </w:rPr>
        <w:t>7. studenog</w:t>
      </w:r>
      <w:r w:rsidR="00D53D42">
        <w:rPr>
          <w:b/>
        </w:rPr>
        <w:t xml:space="preserve"> </w:t>
      </w:r>
      <w:r w:rsidR="00D424E0" w:rsidRPr="00D53D42">
        <w:rPr>
          <w:b/>
        </w:rPr>
        <w:t>2015</w:t>
      </w:r>
      <w:r w:rsidR="005B4706" w:rsidRPr="00D53D42">
        <w:rPr>
          <w:b/>
        </w:rPr>
        <w:t>. godine</w:t>
      </w:r>
    </w:p>
    <w:p w:rsidRDefault="005B4706" w:rsidP="003F48DE" w:rsidR="005B4706" w:rsidRPr="00D53D42">
      <w:pPr>
        <w:jc w:val="both"/>
        <w:rPr>
          <w:b/>
        </w:rPr>
      </w:pPr>
    </w:p>
    <w:p w:rsidRDefault="007303F7" w:rsidP="003F48DE" w:rsidR="007303F7" w:rsidRPr="00D53D42">
      <w:pPr>
        <w:jc w:val="both"/>
        <w:rPr>
          <w:b/>
        </w:rPr>
      </w:pPr>
    </w:p>
    <w:p w:rsidRDefault="00A663DA" w:rsidP="003F48DE" w:rsidR="00A663DA" w:rsidRPr="00D53D42">
      <w:pPr>
        <w:jc w:val="both"/>
        <w:rPr>
          <w:b/>
        </w:rPr>
      </w:pPr>
    </w:p>
    <w:p w:rsidRDefault="005B4706" w:rsidP="003F48DE" w:rsidR="005B4706" w:rsidRPr="00D53D42">
      <w:pPr>
        <w:jc w:val="both"/>
        <w:rPr>
          <w:b/>
        </w:rPr>
      </w:pPr>
    </w:p>
    <w:p w:rsidRDefault="003D2A81" w:rsidP="003F48DE" w:rsidR="005B4706" w:rsidRPr="00D53D42">
      <w:pPr>
        <w:jc w:val="both"/>
        <w:rPr>
          <w:b/>
        </w:rPr>
      </w:pPr>
      <w:r w:rsidRPr="00D53D42">
        <w:rPr>
          <w:b/>
        </w:rPr>
        <w:tab/>
      </w:r>
      <w:r w:rsidRPr="00D53D42">
        <w:rPr>
          <w:b/>
        </w:rPr>
        <w:tab/>
      </w:r>
      <w:r w:rsidRPr="00D53D42">
        <w:rPr>
          <w:b/>
        </w:rPr>
        <w:tab/>
      </w:r>
      <w:r w:rsidRPr="00D53D42">
        <w:rPr>
          <w:b/>
        </w:rPr>
        <w:tab/>
      </w:r>
      <w:r w:rsidRPr="00D53D42">
        <w:rPr>
          <w:b/>
        </w:rPr>
        <w:tab/>
      </w:r>
      <w:r w:rsidR="00A663DA" w:rsidRPr="00D53D42">
        <w:rPr>
          <w:b/>
        </w:rPr>
        <w:tab/>
      </w:r>
      <w:r w:rsidR="00A663DA" w:rsidRPr="00D53D42">
        <w:rPr>
          <w:b/>
        </w:rPr>
        <w:tab/>
        <w:t>Stečajni sudac</w:t>
      </w:r>
      <w:r w:rsidR="005B4706" w:rsidRPr="00D53D42">
        <w:rPr>
          <w:b/>
        </w:rPr>
        <w:t>:</w:t>
      </w:r>
    </w:p>
    <w:p w:rsidRDefault="005B4706" w:rsidP="003F48DE" w:rsidR="005B4706" w:rsidRPr="00D53D42">
      <w:pPr>
        <w:jc w:val="both"/>
        <w:rPr>
          <w:b/>
        </w:rPr>
      </w:pPr>
    </w:p>
    <w:p w:rsidRDefault="003D2A81" w:rsidP="003F48DE" w:rsidR="005B4706" w:rsidRPr="00D53D42">
      <w:pPr>
        <w:jc w:val="both"/>
        <w:rPr>
          <w:b/>
        </w:rPr>
      </w:pPr>
      <w:r w:rsidRPr="00D53D42">
        <w:rPr>
          <w:b/>
        </w:rPr>
        <w:tab/>
      </w:r>
      <w:r w:rsidRPr="00D53D42">
        <w:rPr>
          <w:b/>
        </w:rPr>
        <w:tab/>
      </w:r>
      <w:r w:rsidRPr="00D53D42">
        <w:rPr>
          <w:b/>
        </w:rPr>
        <w:tab/>
      </w:r>
      <w:r w:rsidRPr="00D53D42">
        <w:rPr>
          <w:b/>
        </w:rPr>
        <w:tab/>
      </w:r>
      <w:r w:rsidRPr="00D53D42">
        <w:rPr>
          <w:b/>
        </w:rPr>
        <w:tab/>
      </w:r>
      <w:r w:rsidR="00C66557" w:rsidRPr="00D53D42">
        <w:rPr>
          <w:b/>
        </w:rPr>
        <w:tab/>
      </w:r>
      <w:r w:rsidR="00C66557" w:rsidRPr="00D53D42">
        <w:rPr>
          <w:b/>
        </w:rPr>
        <w:tab/>
      </w:r>
      <w:r w:rsidR="00DD1FA5">
        <w:rPr>
          <w:b/>
        </w:rPr>
        <w:t>Diana Butigan Granić</w:t>
      </w:r>
    </w:p>
    <w:p w:rsidRDefault="00A663DA" w:rsidP="003F48DE" w:rsidR="00A663DA" w:rsidRPr="00D53D42">
      <w:pPr>
        <w:jc w:val="both"/>
        <w:rPr>
          <w:b/>
        </w:rPr>
      </w:pPr>
    </w:p>
    <w:p w:rsidRDefault="00A663DA" w:rsidP="003F48DE" w:rsidR="00A663DA" w:rsidRPr="00D53D42">
      <w:pPr>
        <w:jc w:val="both"/>
        <w:rPr>
          <w:b/>
        </w:rPr>
      </w:pPr>
    </w:p>
    <w:p w:rsidRDefault="00A309DA" w:rsidP="003F48DE" w:rsidR="00A309DA" w:rsidRPr="00D53D42">
      <w:pPr>
        <w:jc w:val="both"/>
        <w:rPr>
          <w:b/>
        </w:rPr>
      </w:pPr>
      <w:r w:rsidRPr="00D53D42">
        <w:rPr>
          <w:b/>
        </w:rPr>
        <w:t>DN-a:</w:t>
      </w:r>
    </w:p>
    <w:p w:rsidRDefault="00A309DA" w:rsidP="003F48DE" w:rsidR="00A309DA" w:rsidRPr="00D53D42">
      <w:pPr>
        <w:jc w:val="both"/>
      </w:pPr>
      <w:r w:rsidRPr="00D53D42">
        <w:t xml:space="preserve">- </w:t>
      </w:r>
      <w:r w:rsidR="00E13F2F">
        <w:t>e-</w:t>
      </w:r>
      <w:r w:rsidRPr="00D53D42">
        <w:t>oglasna ploča suda</w:t>
      </w:r>
    </w:p>
    <w:p w:rsidRDefault="005B4706" w:rsidP="003F48DE" w:rsidR="005B4706" w:rsidRPr="00D53D42">
      <w:pPr>
        <w:jc w:val="both"/>
      </w:pPr>
    </w:p>
    <w:sectPr w:rsidSect="003D2A81" w:rsidR="005B4706" w:rsidRPr="00D53D42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3442B"/>
    <w:rsid w:val="00044B16"/>
    <w:rsid w:val="000A5687"/>
    <w:rsid w:val="000C60C4"/>
    <w:rsid w:val="000F0F07"/>
    <w:rsid w:val="0012466E"/>
    <w:rsid w:val="00156E93"/>
    <w:rsid w:val="00195207"/>
    <w:rsid w:val="001A1F1C"/>
    <w:rsid w:val="001D1E61"/>
    <w:rsid w:val="001D3358"/>
    <w:rsid w:val="00220FE7"/>
    <w:rsid w:val="002641C2"/>
    <w:rsid w:val="00295B03"/>
    <w:rsid w:val="002966D8"/>
    <w:rsid w:val="003169D2"/>
    <w:rsid w:val="003A1FD0"/>
    <w:rsid w:val="003B7049"/>
    <w:rsid w:val="003C640D"/>
    <w:rsid w:val="003D2A81"/>
    <w:rsid w:val="003F48DE"/>
    <w:rsid w:val="00481E3C"/>
    <w:rsid w:val="004821EE"/>
    <w:rsid w:val="0055583A"/>
    <w:rsid w:val="005B3A19"/>
    <w:rsid w:val="005B4706"/>
    <w:rsid w:val="005C7D44"/>
    <w:rsid w:val="006869BF"/>
    <w:rsid w:val="006E24DB"/>
    <w:rsid w:val="007303F7"/>
    <w:rsid w:val="007709EA"/>
    <w:rsid w:val="00771D5E"/>
    <w:rsid w:val="007911C0"/>
    <w:rsid w:val="00793761"/>
    <w:rsid w:val="007A7E91"/>
    <w:rsid w:val="007D4EA4"/>
    <w:rsid w:val="00800A10"/>
    <w:rsid w:val="00810563"/>
    <w:rsid w:val="00813656"/>
    <w:rsid w:val="00845D0C"/>
    <w:rsid w:val="008F3FD0"/>
    <w:rsid w:val="00920DF9"/>
    <w:rsid w:val="00940E28"/>
    <w:rsid w:val="009638E3"/>
    <w:rsid w:val="009C4F22"/>
    <w:rsid w:val="00A02B9A"/>
    <w:rsid w:val="00A309DA"/>
    <w:rsid w:val="00A663DA"/>
    <w:rsid w:val="00AA48B1"/>
    <w:rsid w:val="00AF0C9C"/>
    <w:rsid w:val="00BD6C0B"/>
    <w:rsid w:val="00C063A8"/>
    <w:rsid w:val="00C1159D"/>
    <w:rsid w:val="00C21A4D"/>
    <w:rsid w:val="00C45C32"/>
    <w:rsid w:val="00C51159"/>
    <w:rsid w:val="00C66557"/>
    <w:rsid w:val="00C8655B"/>
    <w:rsid w:val="00C91B65"/>
    <w:rsid w:val="00CC4F10"/>
    <w:rsid w:val="00CE3168"/>
    <w:rsid w:val="00D002D0"/>
    <w:rsid w:val="00D22F4B"/>
    <w:rsid w:val="00D27488"/>
    <w:rsid w:val="00D424E0"/>
    <w:rsid w:val="00D53D42"/>
    <w:rsid w:val="00D640DD"/>
    <w:rsid w:val="00D9311A"/>
    <w:rsid w:val="00DC728F"/>
    <w:rsid w:val="00DD1FA5"/>
    <w:rsid w:val="00DF20B9"/>
    <w:rsid w:val="00E04170"/>
    <w:rsid w:val="00E13F2F"/>
    <w:rsid w:val="00E272C7"/>
    <w:rsid w:val="00E2769C"/>
    <w:rsid w:val="00E50B1E"/>
    <w:rsid w:val="00E652C7"/>
    <w:rsid w:val="00E74E05"/>
    <w:rsid w:val="00E85544"/>
    <w:rsid w:val="00F15A46"/>
    <w:rsid w:val="00F16BD9"/>
    <w:rsid w:val="00F61906"/>
    <w:rsid w:val="00FF2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0F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FE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FE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FE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FE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0F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FE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FE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FE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FE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St-18/2011</izvorni_sadrzaj>
    <derivirana_varijabla naziv="DomainObject.Predmet.OznakaBroj_1">St-18/2011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VRNI D.O.O. OPUZEN zastupanog po punomoćniku IRENA ŠRIBAR RADIĆ</izvorni_sadrzaj>
    <derivirana_varijabla naziv="DomainObject.Predmet.ProtustrankaFormated_1">  VRNI D.O.O. OPUZEN zastupanog po punomoćniku IRENA ŠRIBAR RADIĆ</derivirana_varijabla>
  </DomainObject.Predmet.ProtustrankaFormated>
  <DomainObject.Predmet.ProtustrankaFormatedOIB>
    <izvorni_sadrzaj>  VRNI D.O.O. OPUZEN, OIB 49881948668 zastupanog po punomoćniku IRENA ŠRIBAR RADIĆ</izvorni_sadrzaj>
    <derivirana_varijabla naziv="DomainObject.Predmet.ProtustrankaFormatedOIB_1">  VRNI D.O.O. OPUZEN, OIB 49881948668 zastupanog po punomoćniku IRENA ŠRIBAR RADIĆ</derivirana_varijabla>
  </DomainObject.Predmet.ProtustrankaFormatedOIB>
  <DomainObject.Predmet.ProtustrankaFormatedWithAdress>
    <izvorni_sadrzaj> VRNI D.O.O. OPUZEN, Zagrebačka bb, 20355 Opuzen zastupanog po punomoćniku IRENA ŠRIBAR RADIĆ</izvorni_sadrzaj>
    <derivirana_varijabla naziv="DomainObject.Predmet.ProtustrankaFormatedWithAdress_1"> VRNI D.O.O. OPUZEN, Zagrebačka bb, 20355 Opuzen zastupanog po punomoćniku IRENA ŠRIBAR RADIĆ</derivirana_varijabla>
  </DomainObject.Predmet.ProtustrankaFormatedWithAdress>
  <DomainObject.Predmet.ProtustrankaFormatedWithAdressOIB>
    <izvorni_sadrzaj> VRNI D.O.O. OPUZEN, OIB 49881948668, Zagrebačka bb, 20355 Opuzen zastupanog po punomoćniku IRENA ŠRIBAR RADIĆ</izvorni_sadrzaj>
    <derivirana_varijabla naziv="DomainObject.Predmet.ProtustrankaFormatedWithAdressOIB_1"> VRNI D.O.O. OPUZEN, OIB 49881948668, Zagrebačka bb, 20355 Opuzen zastupanog po punomoćniku IRENA ŠRIBAR RADIĆ</derivirana_varijabla>
  </DomainObject.Predmet.ProtustrankaFormatedWithAdressOIB>
  <DomainObject.Predmet.ProtustrankaWithAdress>
    <izvorni_sadrzaj>VRNI D.O.O. OPUZEN Zagrebačka bb, 20355 Opuzen</izvorni_sadrzaj>
    <derivirana_varijabla naziv="DomainObject.Predmet.ProtustrankaWithAdress_1">VRNI D.O.O. OPUZEN Zagrebačka bb, 20355 Opuzen</derivirana_varijabla>
  </DomainObject.Predmet.ProtustrankaWithAdress>
  <DomainObject.Predmet.ProtustrankaWithAdressOIB>
    <izvorni_sadrzaj>VRNI D.O.O. OPUZEN, OIB 49881948668, Zagrebačka bb, 20355 Opuzen</izvorni_sadrzaj>
    <derivirana_varijabla naziv="DomainObject.Predmet.ProtustrankaWithAdressOIB_1">VRNI D.O.O. OPUZEN, OIB 49881948668, Zagrebačka bb, 20355 Opuzen</derivirana_varijabla>
  </DomainObject.Predmet.ProtustrankaWithAdressOIB>
  <DomainObject.Predmet.ProtustrankaNazivFormated>
    <izvorni_sadrzaj>VRNI D.O.O. OPUZEN</izvorni_sadrzaj>
    <derivirana_varijabla naziv="DomainObject.Predmet.ProtustrankaNazivFormated_1">VRNI D.O.O. OPUZEN</derivirana_varijabla>
  </DomainObject.Predmet.ProtustrankaNazivFormated>
  <DomainObject.Predmet.ProtustrankaNazivFormatedOIB>
    <izvorni_sadrzaj>VRNI D.O.O. OPUZEN, OIB 49881948668</izvorni_sadrzaj>
    <derivirana_varijabla naziv="DomainObject.Predmet.ProtustrankaNazivFormatedOIB_1">VRNI D.O.O. OPUZEN, OIB 49881948668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FRIGOTERM, inženjering, proizvodnja, trgovina, vanjskotrgovinski promet i usluge d.o.o. zastupanog po punomoćniku DRAŽEN GAZDA</izvorni_sadrzaj>
    <derivirana_varijabla naziv="DomainObject.Predmet.StrankaFormated_1">  FRIGOTERM, inženjering, proizvodnja, trgovina, vanjskotrgovinski promet i usluge d.o.o. zastupanog po punomoćniku DRAŽEN GAZDA</derivirana_varijabla>
  </DomainObject.Predmet.StrankaFormated>
  <DomainObject.Predmet.StrankaFormatedOIB>
    <izvorni_sadrzaj>  FRIGOTERM, inženjering, proizvodnja, trgovina, vanjskotrgovinski promet i usluge d.o.o., OIB 21595443694 zastupanog po punomoćniku DRAŽEN GAZDA</izvorni_sadrzaj>
    <derivirana_varijabla naziv="DomainObject.Predmet.StrankaFormatedOIB_1">  FRIGOTERM, inženjering, proizvodnja, trgovina, vanjskotrgovinski promet i usluge d.o.o., OIB 21595443694 zastupanog po punomoćniku DRAŽEN GAZDA</derivirana_varijabla>
  </DomainObject.Predmet.StrankaFormatedOIB>
  <DomainObject.Predmet.StrankaFormatedWithAdress>
    <izvorni_sadrzaj> FRIGOTERM, inženjering, proizvodnja, trgovina, vanjskotrgovinski promet i usluge d.o.o., Sv. Martina 26-Cerje, 10361 Sesvetski Kraljevec zastupanog po punomoćniku DRAŽEN GAZDA</izvorni_sadrzaj>
    <derivirana_varijabla naziv="DomainObject.Predmet.StrankaFormatedWithAdress_1"> FRIGOTERM, inženjering, proizvodnja, trgovina, vanjskotrgovinski promet i usluge d.o.o., Sv. Martina 26-Cerje, 10361 Sesvetski Kraljevec zastupanog po punomoćniku DRAŽEN GAZDA</derivirana_varijabla>
  </DomainObject.Predmet.StrankaFormatedWithAdress>
  <DomainObject.Predmet.StrankaFormatedWithAdressOIB>
    <izvorni_sadrzaj> FRIGOTERM, inženjering, proizvodnja, trgovina, vanjskotrgovinski promet i usluge d.o.o., OIB 21595443694, Sv. Martina 26-Cerje, 10361 Sesvetski Kraljevec zastupanog po punomoćniku DRAŽEN GAZDA</izvorni_sadrzaj>
    <derivirana_varijabla naziv="DomainObject.Predmet.StrankaFormatedWithAdressOIB_1"> FRIGOTERM, inženjering, proizvodnja, trgovina, vanjskotrgovinski promet i usluge d.o.o., OIB 21595443694, Sv. Martina 26-Cerje, 10361 Sesvetski Kraljevec zastupanog po punomoćniku DRAŽEN GAZDA</derivirana_varijabla>
  </DomainObject.Predmet.StrankaFormatedWithAdressOIB>
  <DomainObject.Predmet.StrankaWithAdress>
    <izvorni_sadrzaj>FRIGOTERM, inženjering, proizvodnja, trgovina, vanjskotrgovinski promet i usluge d.o.o. Sv. Martina 26-Cerje,10361 Sesvetski Kraljevec</izvorni_sadrzaj>
    <derivirana_varijabla naziv="DomainObject.Predmet.StrankaWithAdress_1">FRIGOTERM, inženjering, proizvodnja, trgovina, vanjskotrgovinski promet i usluge d.o.o. Sv. Martina 26-Cerje,10361 Sesvetski Kraljevec</derivirana_varijabla>
  </DomainObject.Predmet.StrankaWithAdress>
  <DomainObject.Predmet.StrankaWithAdressOIB>
    <izvorni_sadrzaj>FRIGOTERM, inženjering, proizvodnja, trgovina, vanjskotrgovinski promet i usluge d.o.o., OIB 21595443694, Sv. Martina 26-Cerje,10361 Sesvetski Kraljevec</izvorni_sadrzaj>
    <derivirana_varijabla naziv="DomainObject.Predmet.StrankaWithAdressOIB_1">FRIGOTERM, inženjering, proizvodnja, trgovina, vanjskotrgovinski promet i usluge d.o.o., OIB 21595443694, Sv. Martina 26-Cerje,10361 Sesvetski Kraljevec</derivirana_varijabla>
  </DomainObject.Predmet.StrankaWithAdressOIB>
  <DomainObject.Predmet.StrankaNazivFormated>
    <izvorni_sadrzaj>FRIGOTERM, inženjering, proizvodnja, trgovina, vanjskotrgovinski promet i usluge d.o.o.</izvorni_sadrzaj>
    <derivirana_varijabla naziv="DomainObject.Predmet.StrankaNazivFormated_1">FRIGOTERM, inženjering, proizvodnja, trgovina, vanjskotrgovinski promet i usluge d.o.o.</derivirana_varijabla>
  </DomainObject.Predmet.StrankaNazivFormated>
  <DomainObject.Predmet.StrankaNazivFormatedOIB>
    <izvorni_sadrzaj>FRIGOTERM, inženjering, proizvodnja, trgovina, vanjskotrgovinski promet i usluge d.o.o., OIB 21595443694</izvorni_sadrzaj>
    <derivirana_varijabla naziv="DomainObject.Predmet.StrankaNazivFormatedOIB_1">FRIGOTERM, inženjering, proizvodnja, trgovina, vanjskotrgovinski promet i usluge d.o.o., OIB 21595443694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FRIGOTERM, inženjering, proizvodnja, trgovina, vanjskotrgovinski promet i usluge d.o.o. zastupanog po punomoćniku DRAŽEN GAZDA</item>
    </izvorni_sadrzaj>
    <derivirana_varijabla naziv="DomainObject.Predmet.StrankaListFormated_1">
      <item>FRIGOTERM, inženjering, proizvodnja, trgovina, vanjskotrgovinski promet i usluge d.o.o. zastupanog po punomoćniku DRAŽEN GAZDA</item>
    </derivirana_varijabla>
  </DomainObject.Predmet.StrankaListFormated>
  <DomainObject.Predmet.StrankaListFormatedOIB>
    <izvorni_sadrzaj>
      <item>FRIGOTERM, inženjering, proizvodnja, trgovina, vanjskotrgovinski promet i usluge d.o.o., OIB 21595443694 zastupanog po punomoćniku DRAŽEN GAZDA</item>
    </izvorni_sadrzaj>
    <derivirana_varijabla naziv="DomainObject.Predmet.StrankaListFormatedOIB_1">
      <item>FRIGOTERM, inženjering, proizvodnja, trgovina, vanjskotrgovinski promet i usluge d.o.o., OIB 21595443694 zastupanog po punomoćniku DRAŽEN GAZDA</item>
    </derivirana_varijabla>
  </DomainObject.Predmet.StrankaListFormatedOIB>
  <DomainObject.Predmet.StrankaListFormatedWithAdress>
    <izvorni_sadrzaj>
      <item>FRIGOTERM, inženjering, proizvodnja, trgovina, vanjskotrgovinski promet i usluge d.o.o., Sv. Martina 26-Cerje, 10361 Sesvetski Kraljevec zastupanog po punomoćniku DRAŽEN GAZDA</item>
    </izvorni_sadrzaj>
    <derivirana_varijabla naziv="DomainObject.Predmet.StrankaListFormatedWithAdress_1">
      <item>FRIGOTERM, inženjering, proizvodnja, trgovina, vanjskotrgovinski promet i usluge d.o.o., Sv. Martina 26-Cerje, 10361 Sesvetski Kraljevec zastupanog po punomoćniku DRAŽEN GAZDA</item>
    </derivirana_varijabla>
  </DomainObject.Predmet.StrankaListFormatedWithAdress>
  <DomainObject.Predmet.StrankaListFormatedWithAdressOIB>
    <izvorni_sadrzaj>
      <item>FRIGOTERM, inženjering, proizvodnja, trgovina, vanjskotrgovinski promet i usluge d.o.o., OIB 21595443694, Sv. Martina 26-Cerje, 10361 Sesvetski Kraljevec zastupanog po punomoćniku DRAŽEN GAZDA</item>
    </izvorni_sadrzaj>
    <derivirana_varijabla naziv="DomainObject.Predmet.StrankaListFormatedWithAdressOIB_1">
      <item>FRIGOTERM, inženjering, proizvodnja, trgovina, vanjskotrgovinski promet i usluge d.o.o., OIB 21595443694, Sv. Martina 26-Cerje, 10361 Sesvetski Kraljevec zastupanog po punomoćniku DRAŽEN GAZDA</item>
    </derivirana_varijabla>
  </DomainObject.Predmet.StrankaListFormatedWithAdressOIB>
  <DomainObject.Predmet.StrankaListNazivFormated>
    <izvorni_sadrzaj>
      <item>FRIGOTERM, inženjering, proizvodnja, trgovina, vanjskotrgovinski promet i usluge d.o.o.</item>
    </izvorni_sadrzaj>
    <derivirana_varijabla naziv="DomainObject.Predmet.StrankaListNazivFormated_1">
      <item>FRIGOTERM, inženjering, proizvodnja, trgovina, vanjskotrgovinski promet i usluge d.o.o.</item>
    </derivirana_varijabla>
  </DomainObject.Predmet.StrankaListNazivFormated>
  <DomainObject.Predmet.StrankaListNazivFormatedOIB>
    <izvorni_sadrzaj>
      <item>FRIGOTERM, inženjering, proizvodnja, trgovina, vanjskotrgovinski promet i usluge d.o.o., OIB 21595443694</item>
    </izvorni_sadrzaj>
    <derivirana_varijabla naziv="DomainObject.Predmet.StrankaListNazivFormatedOIB_1">
      <item>FRIGOTERM, inženjering, proizvodnja, trgovina, vanjskotrgovinski promet i usluge d.o.o., OIB 21595443694</item>
    </derivirana_varijabla>
  </DomainObject.Predmet.StrankaListNazivFormatedOIB>
  <DomainObject.Predmet.ProtuStrankaListFormated>
    <izvorni_sadrzaj>
      <item>VRNI D.O.O. OPUZEN zastupanog po punomoćniku IRENA ŠRIBAR RADIĆ</item>
    </izvorni_sadrzaj>
    <derivirana_varijabla naziv="DomainObject.Predmet.ProtuStrankaListFormated_1">
      <item>VRNI D.O.O. OPUZEN zastupanog po punomoćniku IRENA ŠRIBAR RADIĆ</item>
    </derivirana_varijabla>
  </DomainObject.Predmet.ProtuStrankaListFormated>
  <DomainObject.Predmet.ProtuStrankaListFormatedOIB>
    <izvorni_sadrzaj>
      <item>VRNI D.O.O. OPUZEN, OIB 49881948668 zastupanog po punomoćniku IRENA ŠRIBAR RADIĆ</item>
    </izvorni_sadrzaj>
    <derivirana_varijabla naziv="DomainObject.Predmet.ProtuStrankaListFormatedOIB_1">
      <item>VRNI D.O.O. OPUZEN, OIB 49881948668 zastupanog po punomoćniku IRENA ŠRIBAR RADIĆ</item>
    </derivirana_varijabla>
  </DomainObject.Predmet.ProtuStrankaListFormatedOIB>
  <DomainObject.Predmet.ProtuStrankaListFormatedWithAdress>
    <izvorni_sadrzaj>
      <item>VRNI D.O.O. OPUZEN, Zagrebačka bb, 20355 Opuzen zastupanog po punomoćniku IRENA ŠRIBAR RADIĆ</item>
    </izvorni_sadrzaj>
    <derivirana_varijabla naziv="DomainObject.Predmet.ProtuStrankaListFormatedWithAdress_1">
      <item>VRNI D.O.O. OPUZEN, Zagrebačka bb, 20355 Opuzen zastupanog po punomoćniku IRENA ŠRIBAR RADIĆ</item>
    </derivirana_varijabla>
  </DomainObject.Predmet.ProtuStrankaListFormatedWithAdress>
  <DomainObject.Predmet.ProtuStrankaListFormatedWithAdressOIB>
    <izvorni_sadrzaj>
      <item>VRNI D.O.O. OPUZEN, OIB 49881948668, Zagrebačka bb, 20355 Opuzen zastupanog po punomoćniku IRENA ŠRIBAR RADIĆ</item>
    </izvorni_sadrzaj>
    <derivirana_varijabla naziv="DomainObject.Predmet.ProtuStrankaListFormatedWithAdressOIB_1">
      <item>VRNI D.O.O. OPUZEN, OIB 49881948668, Zagrebačka bb, 20355 Opuzen zastupanog po punomoćniku IRENA ŠRIBAR RADIĆ</item>
    </derivirana_varijabla>
  </DomainObject.Predmet.ProtuStrankaListFormatedWithAdressOIB>
  <DomainObject.Predmet.ProtuStrankaListNazivFormated>
    <izvorni_sadrzaj>
      <item>VRNI D.O.O. OPUZEN</item>
    </izvorni_sadrzaj>
    <derivirana_varijabla naziv="DomainObject.Predmet.ProtuStrankaListNazivFormated_1">
      <item>VRNI D.O.O. OPUZEN</item>
    </derivirana_varijabla>
  </DomainObject.Predmet.ProtuStrankaListNazivFormated>
  <DomainObject.Predmet.ProtuStrankaListNazivFormatedOIB>
    <izvorni_sadrzaj>
      <item>VRNI D.O.O. OPUZEN, OIB 49881948668</item>
    </izvorni_sadrzaj>
    <derivirana_varijabla naziv="DomainObject.Predmet.ProtuStrankaListNazivFormatedOIB_1">
      <item>VRNI D.O.O. OPUZEN, OIB 49881948668</item>
    </derivirana_varijabla>
  </DomainObject.Predmet.ProtuStrankaListNazivFormatedOIB>
  <DomainObject.Predmet.OstaliListFormated>
    <izvorni_sadrzaj>
      <item>IRENA ŠRIBAR RADIĆ punomoćnik sudionika u postupku VRNI D.O.O. OPUZEN</item>
      <item>GORDANA BRČIĆ</item>
      <item>DRAŽEN GAZDA punomoćnik sudionika u postupku FRIGOTERM, inženjering, proizvodnja, trgovina, vanjskotrgovinski promet i usluge d.o.o.</item>
      <item>Odvj. društvo Budin-Penić- Skerlev</item>
      <item>Mato Marić</item>
    </izvorni_sadrzaj>
    <derivirana_varijabla naziv="DomainObject.Predmet.OstaliListFormated_1">
      <item>IRENA ŠRIBAR RADIĆ punomoćnik sudionika u postupku VRNI D.O.O. OPUZEN</item>
      <item>GORDANA BRČIĆ</item>
      <item>DRAŽEN GAZDA punomoćnik sudionika u postupku FRIGOTERM, inženjering, proizvodnja, trgovina, vanjskotrgovinski promet i usluge d.o.o.</item>
      <item>Odvj. društvo Budin-Penić- Skerlev</item>
      <item>Mato Marić</item>
    </derivirana_varijabla>
  </DomainObject.Predmet.OstaliListFormated>
  <DomainObject.Predmet.OstaliListFormatedOIB>
    <izvorni_sadrzaj>
      <item>IRENA ŠRIBAR RADIĆ punomoćnik sudionika u postupku VRNI D.O.O. OPUZEN</item>
      <item>GORDANA BRČIĆ</item>
      <item>DRAŽEN GAZDA punomoćnik sudionika u postupku FRIGOTERM, inženjering, proizvodnja, trgovina, vanjskotrgovinski promet i usluge d.o.o.</item>
      <item>Odvj. društvo Budin-Penić- Skerlev</item>
      <item>Mato Marić, OIB 36879105664</item>
    </izvorni_sadrzaj>
    <derivirana_varijabla naziv="DomainObject.Predmet.OstaliListFormatedOIB_1">
      <item>IRENA ŠRIBAR RADIĆ punomoćnik sudionika u postupku VRNI D.O.O. OPUZEN</item>
      <item>GORDANA BRČIĆ</item>
      <item>DRAŽEN GAZDA punomoćnik sudionika u postupku FRIGOTERM, inženjering, proizvodnja, trgovina, vanjskotrgovinski promet i usluge d.o.o.</item>
      <item>Odvj. društvo Budin-Penić- Skerlev</item>
      <item>Mato Marić, OIB 36879105664</item>
    </derivirana_varijabla>
  </DomainObject.Predmet.OstaliListFormatedOIB>
  <DomainObject.Predmet.OstaliListFormatedWithAdress>
    <izvorni_sadrzaj>
      <item>IRENA ŠRIBAR RADIĆ punomoćnik sudionika u postupku VRNI D.O.O. OPUZEN</item>
      <item>GORDANA BRČIĆ, Split</item>
      <item>DRAŽEN GAZDA, Zvonimirova 67/II, 10000 Zagreb punomoćnik sudionika u postupku FRIGOTERM, inženjering, proizvodnja, trgovina, vanjskotrgovinski promet i usluge d.o.o.</item>
      <item>Odvj. društvo Budin-Penić- Skerlev, Svetice 23, 10000 Zagreb</item>
      <item>Mato Marić, Zlatni potok 11, 20000 Dubrovnik</item>
    </izvorni_sadrzaj>
    <derivirana_varijabla naziv="DomainObject.Predmet.OstaliListFormatedWithAdress_1">
      <item>IRENA ŠRIBAR RADIĆ punomoćnik sudionika u postupku VRNI D.O.O. OPUZEN</item>
      <item>GORDANA BRČIĆ, Split</item>
      <item>DRAŽEN GAZDA, Zvonimirova 67/II, 10000 Zagreb punomoćnik sudionika u postupku FRIGOTERM, inženjering, proizvodnja, trgovina, vanjskotrgovinski promet i usluge d.o.o.</item>
      <item>Odvj. društvo Budin-Penić- Skerlev, Svetice 23, 10000 Zagreb</item>
      <item>Mato Marić, Zlatni potok 11, 20000 Dubrovnik</item>
    </derivirana_varijabla>
  </DomainObject.Predmet.OstaliListFormatedWithAdress>
  <DomainObject.Predmet.OstaliListFormatedWithAdressOIB>
    <izvorni_sadrzaj>
      <item>IRENA ŠRIBAR RADIĆ punomoćnik sudionika u postupku VRNI D.O.O. OPUZEN</item>
      <item>GORDANA BRČIĆ, Split</item>
      <item>DRAŽEN GAZDA, Zvonimirova 67/II, 10000 Zagreb punomoćnik sudionika u postupku FRIGOTERM, inženjering, proizvodnja, trgovina, vanjskotrgovinski promet i usluge d.o.o.</item>
      <item>Odvj. društvo Budin-Penić- Skerlev, Svetice 23, 10000 Zagreb</item>
      <item>Mato Marić, OIB 36879105664, Zlatni potok 11, 20000 Dubrovnik</item>
    </izvorni_sadrzaj>
    <derivirana_varijabla naziv="DomainObject.Predmet.OstaliListFormatedWithAdressOIB_1">
      <item>IRENA ŠRIBAR RADIĆ punomoćnik sudionika u postupku VRNI D.O.O. OPUZEN</item>
      <item>GORDANA BRČIĆ, Split</item>
      <item>DRAŽEN GAZDA, Zvonimirova 67/II, 10000 Zagreb punomoćnik sudionika u postupku FRIGOTERM, inženjering, proizvodnja, trgovina, vanjskotrgovinski promet i usluge d.o.o.</item>
      <item>Odvj. društvo Budin-Penić- Skerlev, Svetice 23, 10000 Zagreb</item>
      <item>Mato Marić, OIB 36879105664, Zlatni potok 11, 20000 Dubrovnik</item>
    </derivirana_varijabla>
  </DomainObject.Predmet.OstaliListFormatedWithAdressOIB>
  <DomainObject.Predmet.OstaliListNazivFormated>
    <izvorni_sadrzaj>
      <item>IRENA ŠRIBAR RADIĆ</item>
      <item>GORDANA BRČIĆ</item>
      <item>DRAŽEN GAZDA</item>
      <item>Odvj. društvo Budin-Penić- Skerlev</item>
      <item>Mato Marić</item>
    </izvorni_sadrzaj>
    <derivirana_varijabla naziv="DomainObject.Predmet.OstaliListNazivFormated_1">
      <item>IRENA ŠRIBAR RADIĆ</item>
      <item>GORDANA BRČIĆ</item>
      <item>DRAŽEN GAZDA</item>
      <item>Odvj. društvo Budin-Penić- Skerlev</item>
      <item>Mato Marić</item>
    </derivirana_varijabla>
  </DomainObject.Predmet.OstaliListNazivFormated>
  <DomainObject.Predmet.OstaliListNazivFormatedOIB>
    <izvorni_sadrzaj>
      <item>IRENA ŠRIBAR RADIĆ</item>
      <item>GORDANA BRČIĆ</item>
      <item>DRAŽEN GAZDA</item>
      <item>Odvj. društvo Budin-Penić- Skerlev</item>
      <item>Mato Marić, OIB 36879105664</item>
    </izvorni_sadrzaj>
    <derivirana_varijabla naziv="DomainObject.Predmet.OstaliListNazivFormatedOIB_1">
      <item>IRENA ŠRIBAR RADIĆ</item>
      <item>GORDANA BRČIĆ</item>
      <item>DRAŽEN GAZDA</item>
      <item>Odvj. društvo Budin-Penić- Skerlev</item>
      <item>Mato Marić, OIB 36879105664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FRIGOTERM, inženjering, proizvodnja, trgovina, vanjskotrgovinski promet i usluge d.o.o.</izvorni_sadrzaj>
    <derivirana_varijabla naziv="DomainObject.Predmet.StrankaIDrugi_1">FRIGOTERM, inženjering, proizvodnja, trgovina, vanjskotrgovinski promet i usluge d.o.o.</derivirana_varijabla>
  </DomainObject.Predmet.StrankaIDrugi>
  <DomainObject.Predmet.ProtustrankaIDrugi>
    <izvorni_sadrzaj>VRNI D.O.O. OPUZEN</izvorni_sadrzaj>
    <derivirana_varijabla naziv="DomainObject.Predmet.ProtustrankaIDrugi_1">VRNI D.O.O. OPUZEN</derivirana_varijabla>
  </DomainObject.Predmet.ProtustrankaIDrugi>
  <DomainObject.Predmet.StrankaIDrugiAdressOIB>
    <izvorni_sadrzaj>FRIGOTERM, inženjering, proizvodnja, trgovina, vanjskotrgovinski promet i usluge d.o.o., OIB 21595443694, Sv. Martina 26-Cerje, 10361 Sesvetski Kraljevec</izvorni_sadrzaj>
    <derivirana_varijabla naziv="DomainObject.Predmet.StrankaIDrugiAdressOIB_1">FRIGOTERM, inženjering, proizvodnja, trgovina, vanjskotrgovinski promet i usluge d.o.o., OIB 21595443694, Sv. Martina 26-Cerje, 10361 Sesvetski Kraljevec</derivirana_varijabla>
  </DomainObject.Predmet.StrankaIDrugiAdressOIB>
  <DomainObject.Predmet.ProtustrankaIDrugiAdressOIB>
    <izvorni_sadrzaj>VRNI D.O.O. OPUZEN, OIB 49881948668, Zagrebačka bb, 20355 Opuzen</izvorni_sadrzaj>
    <derivirana_varijabla naziv="DomainObject.Predmet.ProtustrankaIDrugiAdressOIB_1">VRNI D.O.O. OPUZEN, OIB 49881948668, Zagrebačka bb, 20355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IRENA ŠRIBAR RADIĆ</item>
      <item>GORDANA BRČIĆ</item>
      <item>VRNI D.O.O. OPUZEN</item>
      <item>DRAŽEN GAZDA</item>
      <item>FRIGOTERM, inženjering, proizvodnja, trgovina, vanjskotrgovinski promet i usluge d.o.o.</item>
      <item>Odvj. društvo Budin-Penić- Skerlev</item>
      <item>Mato Marić</item>
    </izvorni_sadrzaj>
    <derivirana_varijabla naziv="DomainObject.Predmet.SudioniciListNaziv_1">
      <item>IRENA ŠRIBAR RADIĆ</item>
      <item>GORDANA BRČIĆ</item>
      <item>VRNI D.O.O. OPUZEN</item>
      <item>DRAŽEN GAZDA</item>
      <item>FRIGOTERM, inženjering, proizvodnja, trgovina, vanjskotrgovinski promet i usluge d.o.o.</item>
      <item>Odvj. društvo Budin-Penić- Skerlev</item>
      <item>Mato Marić</item>
    </derivirana_varijabla>
  </DomainObject.Predmet.SudioniciListNaziv>
  <DomainObject.Predmet.SudioniciListAdressOIB>
    <izvorni_sadrzaj>
      <item>IRENA ŠRIBAR RADIĆ</item>
      <item>GORDANA BRČIĆ, Split</item>
      <item>VRNI D.O.O. OPUZEN, OIB 49881948668, Zagrebačka bb,20355 Opuzen</item>
      <item>DRAŽEN GAZDA, Zvonimirova 67/II,10000 Zagreb</item>
      <item>FRIGOTERM, inženjering, proizvodnja, trgovina, vanjskotrgovinski promet i usluge d.o.o., OIB 21595443694, Sv. Martina 26-Cerje,10361 Sesvetski Kraljevec</item>
      <item>Odvj. društvo Budin-Penić- Skerlev, Svetice 23,10000 Zagreb</item>
      <item>Mato Marić, OIB 36879105664, Zlatni potok 11,20000 Dubrovnik</item>
    </izvorni_sadrzaj>
    <derivirana_varijabla naziv="DomainObject.Predmet.SudioniciListAdressOIB_1">
      <item>IRENA ŠRIBAR RADIĆ</item>
      <item>GORDANA BRČIĆ, Split</item>
      <item>VRNI D.O.O. OPUZEN, OIB 49881948668, Zagrebačka bb,20355 Opuzen</item>
      <item>DRAŽEN GAZDA, Zvonimirova 67/II,10000 Zagreb</item>
      <item>FRIGOTERM, inženjering, proizvodnja, trgovina, vanjskotrgovinski promet i usluge d.o.o., OIB 21595443694, Sv. Martina 26-Cerje,10361 Sesvetski Kraljevec</item>
      <item>Odvj. društvo Budin-Penić- Skerlev, Svetice 23,10000 Zagreb</item>
      <item>Mato Marić,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49881948668</item>
      <item>, OIB null</item>
      <item>, OIB 21595443694</item>
      <item>, OIB null</item>
      <item>, OIB 36879105664</item>
    </izvorni_sadrzaj>
    <derivirana_varijabla naziv="DomainObject.Predmet.SudioniciListNazivOIB_1">
      <item>, OIB null</item>
      <item>, OIB null</item>
      <item>, OIB 49881948668</item>
      <item>, OIB null</item>
      <item>, OIB 21595443694</item>
      <item>, OIB null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A64782-42B9-4659-8035-DDD3F20ED4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146</properties:Words>
  <properties:Characters>652</properties:Characters>
  <properties:Lines>44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2489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2015-11-27T09:23:00Z</dcterms:created>
  <dc:creator>RH-TDU</dc:creator>
  <cp:lastModifiedBy>Mara Marčinko</cp:lastModifiedBy>
  <cp:lastPrinted>2015-09-28T10:44:00Z</cp:lastPrinted>
  <dcterms:modified xmlns:xsi="http://www.w3.org/2001/XMLSchema-instance" xsi:type="dcterms:W3CDTF">2015-11-27T09:34:00Z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