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0a96" w14:paraId="c640a96" w:rsidRDefault="005B266D" w:rsidP="005B266D" w:rsidR="005B266D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9B468C" w:rsidP="009B468C" w:rsidR="005B266D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66D" w:rsidP="005B266D" w:rsidR="005B266D">
      <w:pPr>
        <w:pStyle w:val="Bezproreda"/>
      </w:pPr>
      <w:r>
        <w:t xml:space="preserve">REPUBLIKA HRVATSKA </w:t>
      </w:r>
    </w:p>
    <w:p w:rsidRDefault="005B266D" w:rsidP="005B266D" w:rsidR="005B266D">
      <w:pPr>
        <w:pStyle w:val="Bezproreda"/>
      </w:pPr>
      <w:r>
        <w:t>Trgovački sud u Zagrebu</w:t>
      </w:r>
    </w:p>
    <w:p w:rsidRDefault="005B266D" w:rsidP="005B266D" w:rsidR="005B266D">
      <w:pPr>
        <w:pStyle w:val="Bezproreda"/>
      </w:pPr>
      <w:r>
        <w:t xml:space="preserve">  Zagreb, Amruševa 2/II</w:t>
      </w:r>
    </w:p>
    <w:p w:rsidRDefault="005B266D" w:rsidP="005B266D" w:rsidR="005B2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90.St-5368/2015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  <w:jc w:val="center"/>
      </w:pPr>
      <w:r>
        <w:t>R E P U B L I K A    H R V A T S K A</w:t>
      </w:r>
    </w:p>
    <w:p w:rsidRDefault="005B266D" w:rsidP="005B266D" w:rsidR="005B266D">
      <w:pPr>
        <w:pStyle w:val="Bezproreda"/>
        <w:jc w:val="center"/>
      </w:pPr>
    </w:p>
    <w:p w:rsidRDefault="005B266D" w:rsidP="005B266D" w:rsidR="005B266D">
      <w:pPr>
        <w:pStyle w:val="Bezproreda"/>
        <w:jc w:val="center"/>
      </w:pPr>
      <w:r>
        <w:t>R J E Š E N J E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ab/>
        <w:t>Trgovački sud u Zagrebu po sucu Sandri Rotar Vogrin u skraćenom stečajnom postupku pokrenutom nad dužnikom</w:t>
      </w:r>
      <w:r w:rsidR="005068A5">
        <w:t xml:space="preserve"> </w:t>
      </w:r>
      <w:r w:rsidR="005068A5" w:rsidRPr="005068A5">
        <w:t xml:space="preserve">KRANJČEC PROMET jednostavno društvo s ograničenom odgovornošću za ugostiteljstvo i trgovinu Bedekovčina, Naselje </w:t>
      </w:r>
      <w:r w:rsidR="005068A5">
        <w:t>Petrovečki 11, OIB: 05140420009</w:t>
      </w:r>
      <w:r>
        <w:t xml:space="preserve">, dana 30. ožujka 2016. 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  <w:jc w:val="center"/>
      </w:pPr>
      <w:r>
        <w:t>r i j e š i o    je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>I.)</w:t>
      </w:r>
      <w:r>
        <w:tab/>
        <w:t xml:space="preserve">Otvara se stečajni postupak nad dužnikom </w:t>
      </w:r>
      <w:r w:rsidR="005068A5" w:rsidRPr="005068A5">
        <w:t>KRANJČEC PROMET jednostavno društvo s ograničenom odgovornošću za ugostiteljstvo i trgovinu Bedekovčina, Naselje Petrovečki 11, OIB: 05140420009.</w:t>
      </w:r>
    </w:p>
    <w:p w:rsidRDefault="00FD453D" w:rsidP="005B266D" w:rsidR="00FD453D">
      <w:pPr>
        <w:pStyle w:val="Bezproreda"/>
      </w:pPr>
    </w:p>
    <w:p w:rsidRDefault="005B266D" w:rsidP="005B266D" w:rsidR="005B266D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>II.)</w:t>
      </w:r>
      <w:r>
        <w:tab/>
        <w:t xml:space="preserve">Za stečajnog upravitelja imenuje se </w:t>
      </w:r>
      <w:r w:rsidR="00955E95">
        <w:t xml:space="preserve">Davor Ivančić, Čakovec, Ivana pl. Zajca 17, OIB: </w:t>
      </w:r>
      <w:r w:rsidR="00955E95" w:rsidRPr="00955E95">
        <w:t>21146522885</w:t>
      </w:r>
      <w:r w:rsidR="00955E95">
        <w:t>.</w:t>
      </w:r>
    </w:p>
    <w:p w:rsidRDefault="00FD453D" w:rsidP="005B266D" w:rsidR="00FD453D">
      <w:pPr>
        <w:pStyle w:val="Bezproreda"/>
      </w:pPr>
    </w:p>
    <w:p w:rsidRDefault="005B266D" w:rsidP="005B266D" w:rsidR="005B266D">
      <w:pPr>
        <w:pStyle w:val="Bezproreda"/>
      </w:pPr>
      <w:r>
        <w:t>III.)</w:t>
      </w:r>
      <w:r>
        <w:tab/>
        <w:t xml:space="preserve">Zaključuje se stečajni postupak nad dužnikom </w:t>
      </w:r>
      <w:r w:rsidR="005068A5" w:rsidRPr="005068A5">
        <w:t>KRANJČEC PROMET jednostavno društvo s ograničenom odgovornošću za ugostiteljstvo i trgovinu Bedekovčina, Naselje Petrovečki 11, OIB: 05140420009.</w:t>
      </w:r>
    </w:p>
    <w:p w:rsidRDefault="00FD453D" w:rsidP="005B266D" w:rsidR="00FD453D">
      <w:pPr>
        <w:pStyle w:val="Bezproreda"/>
      </w:pPr>
    </w:p>
    <w:p w:rsidRDefault="005B266D" w:rsidP="005B266D" w:rsidR="005B266D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  <w:jc w:val="center"/>
      </w:pPr>
      <w:r>
        <w:t>Obrazloženje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5B266D" w:rsidP="005B266D" w:rsidR="005B266D">
      <w:pPr>
        <w:pStyle w:val="Bezproreda"/>
      </w:pPr>
      <w:r>
        <w:t xml:space="preserve"> </w:t>
      </w:r>
    </w:p>
    <w:p w:rsidRDefault="005B266D" w:rsidP="005B266D" w:rsidR="005B266D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  <w:jc w:val="center"/>
      </w:pPr>
      <w:r>
        <w:t>U Zagrebu, 30. ožujka 2016.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B266D" w:rsidP="009B468C" w:rsidR="009B468C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  <w:r>
        <w:t>Uputa o pravnom lijeku:</w:t>
      </w:r>
    </w:p>
    <w:p w:rsidRDefault="005B266D" w:rsidP="005B266D" w:rsidR="005B266D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5B266D" w:rsidP="005B266D" w:rsidR="005B266D">
      <w:pPr>
        <w:pStyle w:val="Bezproreda"/>
      </w:pPr>
    </w:p>
    <w:p w:rsidRDefault="00C2212F" w:rsidP="005B266D" w:rsidR="00C2212F">
      <w:pPr>
        <w:pStyle w:val="Bezproreda"/>
      </w:pPr>
    </w:p>
    <w:sectPr w:rsidSect="009B468C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68C" w:rsidP="009B468C" w:rsidR="009B468C">
      <w:pPr>
        <w:spacing w:lineRule="auto" w:line="240" w:after="0"/>
      </w:pPr>
      <w:r>
        <w:separator/>
      </w:r>
    </w:p>
  </w:endnote>
  <w:endnote w:id="0" w:type="continuationSeparator">
    <w:p w:rsidRDefault="009B468C" w:rsidP="009B468C" w:rsidR="009B46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68C" w:rsidP="009B468C" w:rsidR="009B468C">
      <w:pPr>
        <w:spacing w:lineRule="auto" w:line="240" w:after="0"/>
      </w:pPr>
      <w:r>
        <w:separator/>
      </w:r>
    </w:p>
  </w:footnote>
  <w:footnote w:id="0" w:type="continuationSeparator">
    <w:p w:rsidRDefault="009B468C" w:rsidP="009B468C" w:rsidR="009B46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5567812"/>
      <w:docPartObj>
        <w:docPartGallery w:val="Page Numbers (Top of Page)"/>
        <w:docPartUnique/>
      </w:docPartObj>
    </w:sdtPr>
    <w:sdtEndPr/>
    <w:sdtContent>
      <w:p w:rsidRDefault="009B468C" w:rsidR="009B468C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45B1">
          <w:rPr>
            <w:noProof/>
          </w:rPr>
          <w:t>2</w:t>
        </w:r>
        <w:r>
          <w:fldChar w:fldCharType="end"/>
        </w:r>
        <w:r>
          <w:t xml:space="preserve">                                90. St-5368/2015</w:t>
        </w:r>
      </w:p>
    </w:sdtContent>
  </w:sdt>
  <w:p w:rsidRDefault="009B468C" w:rsidR="009B468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66D"/>
    <w:rsid w:val="005068A5"/>
    <w:rsid w:val="005B266D"/>
    <w:rsid w:val="00955E95"/>
    <w:rsid w:val="009B468C"/>
    <w:rsid w:val="00C2212F"/>
    <w:rsid w:val="00DC45B1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66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46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46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468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468C"/>
  </w:style>
  <w:style w:styleId="Podnoje" w:type="paragraph">
    <w:name w:val="footer"/>
    <w:basedOn w:val="Normal"/>
    <w:link w:val="PodnojeChar"/>
    <w:uiPriority w:val="99"/>
    <w:unhideWhenUsed/>
    <w:rsid w:val="009B468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468C"/>
  </w:style>
  <w:style w:styleId="Tekstrezerviranogmjesta" w:type="character">
    <w:name w:val="Placeholder Text"/>
    <w:basedOn w:val="Zadanifontodlomka"/>
    <w:uiPriority w:val="99"/>
    <w:semiHidden/>
    <w:rsid w:val="00DC4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66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46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46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468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468C"/>
  </w:style>
  <w:style w:styleId="Podnoje" w:type="paragraph">
    <w:name w:val="footer"/>
    <w:basedOn w:val="Normal"/>
    <w:link w:val="PodnojeChar"/>
    <w:uiPriority w:val="99"/>
    <w:unhideWhenUsed/>
    <w:rsid w:val="009B468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468C"/>
  </w:style>
  <w:style w:styleId="Tekstrezerviranogmjesta" w:type="character">
    <w:name w:val="Placeholder Text"/>
    <w:basedOn w:val="Zadanifontodlomka"/>
    <w:uiPriority w:val="99"/>
    <w:semiHidden/>
    <w:rsid w:val="00DC4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5368</izvorni_sadrzaj>
    <derivirana_varijabla naziv="DomainObject.Predmet.Broj_1">5368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St-5368/2015</izvorni_sadrzaj>
    <derivirana_varijabla naziv="DomainObject.Predmet.OznakaBroj_1">St-5368/2015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KRANJČEC PROMET j.do.o.</izvorni_sadrzaj>
    <derivirana_varijabla naziv="DomainObject.Predmet.ProtustrankaFormated_1">  KRANJČEC PROMET j.do.o.</derivirana_varijabla>
  </DomainObject.Predmet.ProtustrankaFormated>
  <DomainObject.Predmet.ProtustrankaFormatedOIB>
    <izvorni_sadrzaj>  KRANJČEC PROMET j.do.o., OIB 05140420009</izvorni_sadrzaj>
    <derivirana_varijabla naziv="DomainObject.Predmet.ProtustrankaFormatedOIB_1">  KRANJČEC PROMET j.do.o., OIB 05140420009</derivirana_varijabla>
  </DomainObject.Predmet.ProtustrankaFormatedOIB>
  <DomainObject.Predmet.ProtustrankaFormatedWithAdress>
    <izvorni_sadrzaj> KRANJČEC PROMET j.do.o., Naselje Petrovečki 11, 49221 Bedekovčina</izvorni_sadrzaj>
    <derivirana_varijabla naziv="DomainObject.Predmet.ProtustrankaFormatedWithAdress_1"> KRANJČEC PROMET j.do.o., Naselje Petrovečki 11, 49221 Bedekovčina</derivirana_varijabla>
  </DomainObject.Predmet.ProtustrankaFormatedWithAdress>
  <DomainObject.Predmet.ProtustrankaFormatedWithAdressOIB>
    <izvorni_sadrzaj> KRANJČEC PROMET j.do.o., OIB 05140420009, Naselje Petrovečki 11, 49221 Bedekovčina</izvorni_sadrzaj>
    <derivirana_varijabla naziv="DomainObject.Predmet.ProtustrankaFormatedWithAdressOIB_1"> KRANJČEC PROMET j.do.o., OIB 05140420009, Naselje Petrovečki 11, 49221 Bedekovčina</derivirana_varijabla>
  </DomainObject.Predmet.ProtustrankaFormatedWithAdressOIB>
  <DomainObject.Predmet.ProtustrankaWithAdress>
    <izvorni_sadrzaj>KRANJČEC PROMET j.do.o. Naselje Petrovečki 11, 49221 Bedekovčina</izvorni_sadrzaj>
    <derivirana_varijabla naziv="DomainObject.Predmet.ProtustrankaWithAdress_1">KRANJČEC PROMET j.do.o. Naselje Petrovečki 11, 49221 Bedekovčina</derivirana_varijabla>
  </DomainObject.Predmet.ProtustrankaWithAdress>
  <DomainObject.Predmet.ProtustrankaWithAdressOIB>
    <izvorni_sadrzaj>KRANJČEC PROMET j.do.o., OIB 05140420009, Naselje Petrovečki 11, 49221 Bedekovčina</izvorni_sadrzaj>
    <derivirana_varijabla naziv="DomainObject.Predmet.ProtustrankaWithAdressOIB_1">KRANJČEC PROMET j.do.o., OIB 05140420009, Naselje Petrovečki 11, 49221 Bedekovčina</derivirana_varijabla>
  </DomainObject.Predmet.ProtustrankaWithAdressOIB>
  <DomainObject.Predmet.ProtustrankaNazivFormated>
    <izvorni_sadrzaj>KRANJČEC PROMET j.do.o.</izvorni_sadrzaj>
    <derivirana_varijabla naziv="DomainObject.Predmet.ProtustrankaNazivFormated_1">KRANJČEC PROMET j.do.o.</derivirana_varijabla>
  </DomainObject.Predmet.ProtustrankaNazivFormated>
  <DomainObject.Predmet.ProtustrankaNazivFormatedOIB>
    <izvorni_sadrzaj>KRANJČEC PROMET j.do.o., OIB 05140420009</izvorni_sadrzaj>
    <derivirana_varijabla naziv="DomainObject.Predmet.ProtustrankaNazivFormatedOIB_1">KRANJČEC PROMET j.do.o., OIB 05140420009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KRANJČEC PROMET j.do.o.</item>
    </izvorni_sadrzaj>
    <derivirana_varijabla naziv="DomainObject.Predmet.ProtuStrankaListFormated_1">
      <item>KRANJČEC PROMET j.do.o.</item>
    </derivirana_varijabla>
  </DomainObject.Predmet.ProtuStrankaListFormated>
  <DomainObject.Predmet.ProtuStrankaListFormatedOIB>
    <izvorni_sadrzaj>
      <item>KRANJČEC PROMET j.do.o., OIB 05140420009</item>
    </izvorni_sadrzaj>
    <derivirana_varijabla naziv="DomainObject.Predmet.ProtuStrankaListFormatedOIB_1">
      <item>KRANJČEC PROMET j.do.o., OIB 05140420009</item>
    </derivirana_varijabla>
  </DomainObject.Predmet.ProtuStrankaListFormatedOIB>
  <DomainObject.Predmet.ProtuStrankaListFormatedWithAdress>
    <izvorni_sadrzaj>
      <item>KRANJČEC PROMET j.do.o., Naselje Petrovečki 11, 49221 Bedekovčina</item>
    </izvorni_sadrzaj>
    <derivirana_varijabla naziv="DomainObject.Predmet.ProtuStrankaListFormatedWithAdress_1">
      <item>KRANJČEC PROMET j.do.o., Naselje Petrovečki 11, 49221 Bedekovčina</item>
    </derivirana_varijabla>
  </DomainObject.Predmet.ProtuStrankaListFormatedWithAdress>
  <DomainObject.Predmet.ProtuStrankaListFormatedWithAdressOIB>
    <izvorni_sadrzaj>
      <item>KRANJČEC PROMET j.do.o., OIB 05140420009, Naselje Petrovečki 11, 49221 Bedekovčina</item>
    </izvorni_sadrzaj>
    <derivirana_varijabla naziv="DomainObject.Predmet.ProtuStrankaListFormatedWithAdressOIB_1">
      <item>KRANJČEC PROMET j.do.o., OIB 05140420009, Naselje Petrovečki 11, 49221 Bedekovčina</item>
    </derivirana_varijabla>
  </DomainObject.Predmet.ProtuStrankaListFormatedWithAdressOIB>
  <DomainObject.Predmet.ProtuStrankaListNazivFormated>
    <izvorni_sadrzaj>
      <item>KRANJČEC PROMET j.do.o.</item>
    </izvorni_sadrzaj>
    <derivirana_varijabla naziv="DomainObject.Predmet.ProtuStrankaListNazivFormated_1">
      <item>KRANJČEC PROMET j.do.o.</item>
    </derivirana_varijabla>
  </DomainObject.Predmet.ProtuStrankaListNazivFormated>
  <DomainObject.Predmet.ProtuStrankaListNazivFormatedOIB>
    <izvorni_sadrzaj>
      <item>KRANJČEC PROMET j.do.o., OIB 05140420009</item>
    </izvorni_sadrzaj>
    <derivirana_varijabla naziv="DomainObject.Predmet.ProtuStrankaListNazivFormatedOIB_1">
      <item>KRANJČEC PROMET j.do.o., OIB 05140420009</item>
    </derivirana_varijabla>
  </DomainObject.Predmet.ProtuStrankaListNazivFormatedOIB>
  <DomainObject.Predmet.OstaliListFormated>
    <izvorni_sadrzaj>
      <item>Martina Kranjčec</item>
      <item>Davor Ivančić</item>
    </izvorni_sadrzaj>
    <derivirana_varijabla naziv="DomainObject.Predmet.OstaliListFormated_1">
      <item>Martina Kranjčec</item>
      <item>Davor Ivančić</item>
    </derivirana_varijabla>
  </DomainObject.Predmet.OstaliListFormated>
  <DomainObject.Predmet.OstaliListFormatedOIB>
    <izvorni_sadrzaj>
      <item>Martina Kranjčec, OIB 82515544149</item>
      <item>Davor Ivančić, OIB 21146522885</item>
    </izvorni_sadrzaj>
    <derivirana_varijabla naziv="DomainObject.Predmet.OstaliListFormatedOIB_1">
      <item>Martina Kranjčec, OIB 82515544149</item>
      <item>Davor Ivančić, OIB 21146522885</item>
    </derivirana_varijabla>
  </DomainObject.Predmet.OstaliListFormatedOIB>
  <DomainObject.Predmet.OstaliListFormatedWithAdress>
    <izvorni_sadrzaj>
      <item>Martina Kranjčec, Naselje Petrovečki 11, 49221 Bedekovčina</item>
      <item>Davor Ivančić, Ivana pl. Zajca 17, 40000 Čakovec</item>
    </izvorni_sadrzaj>
    <derivirana_varijabla naziv="DomainObject.Predmet.OstaliListFormatedWithAdress_1">
      <item>Martina Kranjčec, Naselje Petrovečki 11, 49221 Bedekovčina</item>
      <item>Davor Ivančić, Ivana pl. Zajca 17, 40000 Čakovec</item>
    </derivirana_varijabla>
  </DomainObject.Predmet.OstaliListFormatedWithAdress>
  <DomainObject.Predmet.OstaliListFormatedWithAdressOIB>
    <izvorni_sadrzaj>
      <item>Martina Kranjčec, OIB 82515544149, Naselje Petrovečki 11, 49221 Bedekovčina</item>
      <item>Davor Ivančić, OIB 21146522885, Ivana pl. Zajca 17, 40000 Čakovec</item>
    </izvorni_sadrzaj>
    <derivirana_varijabla naziv="DomainObject.Predmet.OstaliListFormatedWithAdressOIB_1">
      <item>Martina Kranjčec, OIB 82515544149, Naselje Petrovečki 11, 49221 Bedekovčina</item>
      <item>Davor Ivančić, OIB 21146522885, Ivana pl. Zajca 17, 40000 Čakovec</item>
    </derivirana_varijabla>
  </DomainObject.Predmet.OstaliListFormatedWithAdressOIB>
  <DomainObject.Predmet.OstaliListNazivFormated>
    <izvorni_sadrzaj>
      <item>Martina Kranjčec</item>
      <item>Davor Ivančić</item>
    </izvorni_sadrzaj>
    <derivirana_varijabla naziv="DomainObject.Predmet.OstaliListNazivFormated_1">
      <item>Martina Kranjčec</item>
      <item>Davor Ivančić</item>
    </derivirana_varijabla>
  </DomainObject.Predmet.OstaliListNazivFormated>
  <DomainObject.Predmet.OstaliListNazivFormatedOIB>
    <izvorni_sadrzaj>
      <item>Martina Kranjčec, OIB 82515544149</item>
      <item>Davor Ivančić, OIB 21146522885</item>
    </izvorni_sadrzaj>
    <derivirana_varijabla naziv="DomainObject.Predmet.OstaliListNazivFormatedOIB_1">
      <item>Martina Kranjčec, OIB 82515544149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KRANJČEC PROMET j.do.o.</izvorni_sadrzaj>
    <derivirana_varijabla naziv="DomainObject.Predmet.ProtustrankaIDrugi_1">KRANJČEC PROMET j.do.o.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KRANJČEC PROMET j.do.o., OIB 05140420009, Naselje Petrovečki 11, 49221 Bedekovčina</izvorni_sadrzaj>
    <derivirana_varijabla naziv="DomainObject.Predmet.ProtustrankaIDrugiAdressOIB_1">KRANJČEC PROMET j.do.o., OIB 05140420009, Naselje Petrovečki 11,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KRANJČEC PROMET j.do.o.</item>
      <item>FINA Regionalni centar Zagreb</item>
      <item>Martina Kranjčec</item>
      <item>Davor Ivančić</item>
    </izvorni_sadrzaj>
    <derivirana_varijabla naziv="DomainObject.Predmet.SudioniciListNaziv_1">
      <item>KRANJČEC PROMET j.do.o.</item>
      <item>FINA Regionalni centar Zagreb</item>
      <item>Martina Kranjčec</item>
      <item>Davor Ivančić</item>
    </derivirana_varijabla>
  </DomainObject.Predmet.SudioniciListNaziv>
  <DomainObject.Predmet.SudioniciListAdressOIB>
    <izvorni_sadrzaj>
      <item>KRANJČEC PROMET j.do.o., OIB 05140420009, Naselje Petrovečki 11,49221 Bedekovčina</item>
      <item>FINA Regionalni centar Zagreb, OIB 85821130368, Trg svibanjskih žrtava 1995. Br. 1,10000 Zagreb</item>
      <item>Martina Kranjčec, OIB 82515544149, Naselje Petrovečki 11,49221 Bedekovčina</item>
      <item>Davor Ivančić, OIB 21146522885, Ivana pl. Zajca 17,40000 Čakovec</item>
    </izvorni_sadrzaj>
    <derivirana_varijabla naziv="DomainObject.Predmet.SudioniciListAdressOIB_1">
      <item>KRANJČEC PROMET j.do.o., OIB 05140420009, Naselje Petrovečki 11,49221 Bedekovčina</item>
      <item>FINA Regionalni centar Zagreb, OIB 85821130368, Trg svibanjskih žrtava 1995. Br. 1,10000 Zagreb</item>
      <item>Martina Kranjčec, OIB 82515544149, Naselje Petrovečki 11,49221 Bedekovčina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05140420009</item>
      <item>, OIB 85821130368</item>
      <item>, OIB 82515544149</item>
      <item>, OIB 21146522885</item>
    </izvorni_sadrzaj>
    <derivirana_varijabla naziv="DomainObject.Predmet.SudioniciListNazivOIB_1">
      <item>, OIB 05140420009</item>
      <item>, OIB 85821130368</item>
      <item>, OIB 82515544149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2153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2016-03-22T12:56:00Z</dcterms:created>
  <dc:creator>Sandra Rotar Vogrin</dc:creator>
  <cp:lastModifiedBy>Višnja Jurlina</cp:lastModifiedBy>
  <cp:lastPrinted>2016-03-23T12:45:00Z</cp:lastPrinted>
  <dcterms:modified xmlns:xsi="http://www.w3.org/2001/XMLSchema-instance" xsi:type="dcterms:W3CDTF">2016-03-30T09:12:00Z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