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5E1EA8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E1EA8">
              <w:rPr>
                <w:noProof/>
              </w:rPr>
              <w:t>498/2013</w:t>
            </w:r>
            <w:r w:rsidR="00F00F0D">
              <w:rPr>
                <w:noProof/>
              </w:rPr>
              <w:t>-120</w:t>
            </w:r>
          </w:p>
        </w:tc>
      </w:tr>
    </w:tbl>
    <w:p w14:textId="3f7555a" w14:paraId="3f7555a" w:rsidRDefault="00A16878" w:rsidP="00F7384A" w:rsidR="00A16878" w:rsidRPr="00A16878">
      <w:pPr>
        <w:spacing w:after="100" w:before="20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</w:t>
      </w:r>
      <w:r w:rsidR="00690BD4" w:rsidRPr="00690BD4">
        <w:t xml:space="preserve">u </w:t>
      </w:r>
      <w:r w:rsidR="00690BD4">
        <w:t xml:space="preserve">stečajnom </w:t>
      </w:r>
      <w:r w:rsidR="00690BD4" w:rsidRPr="00690BD4">
        <w:t xml:space="preserve">postupku nad dužnikom </w:t>
      </w:r>
      <w:r w:rsidR="005E1EA8" w:rsidRPr="005E1EA8">
        <w:t>MALA VALA d.o.o. u stečaju, OIB: 30541904537, Split, Frana Supila 30</w:t>
      </w:r>
      <w:r w:rsidR="00747D04">
        <w:t xml:space="preserve">, </w:t>
      </w:r>
      <w:r w:rsidR="00F00F0D">
        <w:rPr>
          <w:bCs/>
        </w:rPr>
        <w:t>4. prosinca</w:t>
      </w:r>
      <w:r w:rsidR="002866A8">
        <w:t xml:space="preserve"> 2018</w:t>
      </w:r>
      <w:r w:rsidR="00FA0F09">
        <w:t>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7A5E0A">
        <w:t xml:space="preserve">Saziva se skupština vjerovnika </w:t>
      </w:r>
      <w:r w:rsidR="00590E39" w:rsidRPr="00037EED">
        <w:t xml:space="preserve">za </w:t>
      </w:r>
      <w:r w:rsidR="00747D04">
        <w:t xml:space="preserve">dan </w:t>
      </w:r>
      <w:r w:rsidR="00F00F0D">
        <w:t>21. prosinca</w:t>
      </w:r>
      <w:r w:rsidR="006A333E">
        <w:t xml:space="preserve"> </w:t>
      </w:r>
      <w:r w:rsidR="00FA0F09">
        <w:t>2018.</w:t>
      </w:r>
      <w:r w:rsidR="00256C42" w:rsidRPr="00973DE1">
        <w:rPr>
          <w:bCs/>
        </w:rPr>
        <w:t xml:space="preserve"> u </w:t>
      </w:r>
      <w:r w:rsidR="005E1EA8">
        <w:rPr>
          <w:bCs/>
        </w:rPr>
        <w:t>09</w:t>
      </w:r>
      <w:r w:rsidR="007A5E0A">
        <w:rPr>
          <w:bCs/>
        </w:rPr>
        <w:t>:</w:t>
      </w:r>
      <w:r w:rsidR="005E1EA8">
        <w:rPr>
          <w:bCs/>
        </w:rPr>
        <w:t>00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747D04" w:rsidR="00F7384A">
      <w:pPr>
        <w:pStyle w:val="Tijeloteksta2"/>
        <w:spacing w:after="200" w:before="200"/>
        <w:jc w:val="center"/>
      </w:pPr>
      <w:r>
        <w:t>Dnevnim redom:</w:t>
      </w:r>
    </w:p>
    <w:p w:rsidRDefault="005E1EA8" w:rsidP="005E1EA8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 prihvaćanju i</w:t>
      </w:r>
      <w:r w:rsidR="00747D04">
        <w:t>zvješć</w:t>
      </w:r>
      <w:r>
        <w:t>a stečajne upraviteljice</w:t>
      </w:r>
      <w:r w:rsidR="00747D04">
        <w:t xml:space="preserve"> o tijeku stečajnog postupk</w:t>
      </w:r>
      <w:r w:rsidR="007A5E0A">
        <w:t>a</w:t>
      </w:r>
      <w:r w:rsidR="00747D04">
        <w:t xml:space="preserve"> i stanju stečajne mase</w:t>
      </w:r>
      <w:r>
        <w:t xml:space="preserve"> te o prihvaćanju dosada poduzetih radnji stečajne upraviteljice</w:t>
      </w:r>
    </w:p>
    <w:p w:rsidRDefault="007A5E0A" w:rsidP="00690BD4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 xml:space="preserve">Donošenje odluke o </w:t>
      </w:r>
      <w:r w:rsidR="005E1EA8">
        <w:t>daljnjem tijeku postupka</w:t>
      </w:r>
      <w:r>
        <w:t>.</w:t>
      </w:r>
    </w:p>
    <w:p w:rsidRDefault="00B92914" w:rsidP="00747D04" w:rsidR="00166B6B">
      <w:pPr>
        <w:spacing w:before="160"/>
        <w:ind w:firstLine="703"/>
        <w:jc w:val="both"/>
      </w:pPr>
      <w:r>
        <w:t xml:space="preserve">II. Na skupštinu se pozivaju </w:t>
      </w:r>
      <w:r w:rsidR="007A5E0A">
        <w:t>stečajn</w:t>
      </w:r>
      <w:r w:rsidR="005E1EA8">
        <w:t>a</w:t>
      </w:r>
      <w:r w:rsidR="00FB7F6A">
        <w:t xml:space="preserve"> upravitelj</w:t>
      </w:r>
      <w:r w:rsidR="005E1EA8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747D04" w:rsidR="00FA40C6">
      <w:pPr>
        <w:spacing w:after="120" w:before="240"/>
        <w:jc w:val="center"/>
      </w:pPr>
      <w:r>
        <w:t>Obrazloženje</w:t>
      </w:r>
    </w:p>
    <w:p w:rsidRDefault="00FA40C6" w:rsidP="00747D04" w:rsidR="001D7C00">
      <w:pPr>
        <w:jc w:val="both"/>
      </w:pPr>
      <w:r>
        <w:tab/>
      </w:r>
      <w:r w:rsidR="005E1EA8">
        <w:t xml:space="preserve">U stečajnom postupku koji se kod ovoga suda vodi </w:t>
      </w:r>
      <w:r w:rsidR="005E1EA8" w:rsidRPr="00B12AE6">
        <w:t xml:space="preserve">nad dužnikom </w:t>
      </w:r>
      <w:r w:rsidR="005E1EA8" w:rsidRPr="00A3631D">
        <w:t>MALA VALA d.o.o. u stečaju</w:t>
      </w:r>
      <w:r w:rsidR="005E1EA8">
        <w:t>,</w:t>
      </w:r>
      <w:r w:rsidR="005E1EA8" w:rsidRPr="00A3631D">
        <w:t xml:space="preserve"> OIB: 30541904537</w:t>
      </w:r>
      <w:r w:rsidR="005E1EA8" w:rsidRPr="00C15292">
        <w:t>,</w:t>
      </w:r>
      <w:r w:rsidR="005E1EA8">
        <w:t xml:space="preserve"> </w:t>
      </w:r>
      <w:r w:rsidR="005E1EA8" w:rsidRPr="00A3631D">
        <w:t xml:space="preserve">Split, Frana Supila 30, </w:t>
      </w:r>
      <w:r w:rsidR="005E1EA8">
        <w:t xml:space="preserve">podneskom od </w:t>
      </w:r>
      <w:r w:rsidR="00F00F0D">
        <w:t>3. prosinca</w:t>
      </w:r>
      <w:r w:rsidR="005E1EA8">
        <w:t xml:space="preserve"> 2018. stečajna upraviteljica Mira </w:t>
      </w:r>
      <w:proofErr w:type="spellStart"/>
      <w:r w:rsidR="005E1EA8">
        <w:t>Hajdić</w:t>
      </w:r>
      <w:proofErr w:type="spellEnd"/>
      <w:r w:rsidR="005E1EA8">
        <w:t xml:space="preserve"> predložila je sudu sazivanje skupštine vjerovnika sa dnevnim redom navedenim pod točkom I. izreke ovog rješenja</w:t>
      </w:r>
      <w:r w:rsidR="0067050D">
        <w:t>.</w:t>
      </w:r>
      <w:r w:rsidR="005E1EA8">
        <w:t xml:space="preserve"> </w:t>
      </w:r>
    </w:p>
    <w:p w:rsidRDefault="00FA40C6" w:rsidP="00747D04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7A5E0A">
        <w:t xml:space="preserve">103. i 104. </w:t>
      </w:r>
      <w:r w:rsidR="007A5E0A" w:rsidRPr="0032578D">
        <w:t xml:space="preserve">Stečajnog zakona („Narodne novine“ </w:t>
      </w:r>
      <w:r w:rsidR="007A5E0A">
        <w:t>71/15 i 104/17; dalje SZ)</w:t>
      </w:r>
      <w:r w:rsidR="00237BF5">
        <w:t xml:space="preserve"> odlučeno je kao u izreci ovog rješenja.</w:t>
      </w:r>
    </w:p>
    <w:p w:rsidRDefault="001027D0" w:rsidP="00747D04" w:rsidR="00007AF7">
      <w:pPr>
        <w:spacing w:before="240"/>
        <w:jc w:val="center"/>
      </w:pPr>
      <w:r>
        <w:t>U Splitu</w:t>
      </w:r>
      <w:r w:rsidR="00FA0F09">
        <w:t xml:space="preserve"> </w:t>
      </w:r>
      <w:r w:rsidR="00F00F0D">
        <w:t>4. prosinca</w:t>
      </w:r>
      <w:r w:rsidR="00FA0F09" w:rsidRPr="00FA0F09">
        <w:t xml:space="preserve"> 2018.</w:t>
      </w:r>
    </w:p>
    <w:p w:rsidRDefault="00007AF7" w:rsidP="00747D04" w:rsidR="00007AF7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A447FB">
        <w:t xml:space="preserve">    </w:t>
      </w:r>
      <w:r w:rsidR="00FA0F09">
        <w:t>Sutkinja</w:t>
      </w:r>
    </w:p>
    <w:p w:rsidRDefault="00FA0F09" w:rsidP="0094096C" w:rsidR="00A447FB">
      <w:pPr>
        <w:ind w:left="6372"/>
        <w:jc w:val="center"/>
      </w:pPr>
      <w:r>
        <w:t>Ana Golub Gruić</w:t>
      </w:r>
      <w:r w:rsidR="00A447FB">
        <w:t>, v.r.</w:t>
      </w:r>
    </w:p>
    <w:p w:rsidRDefault="00A447FB" w:rsidP="008832A6" w:rsidR="00A447FB">
      <w:pPr>
        <w:jc w:val="right"/>
      </w:pPr>
      <w:r>
        <w:t>za točnost otpravka – ovlašteni službenik</w:t>
      </w:r>
    </w:p>
    <w:p w:rsidRDefault="00A447FB" w:rsidP="008832A6" w:rsidR="00A447FB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007AF7" w:rsidP="001B7F9A" w:rsidR="00007AF7">
      <w:pPr>
        <w:jc w:val="right"/>
      </w:pPr>
    </w:p>
    <w:p w:rsidRDefault="00007AF7" w:rsidP="00007AF7" w:rsidR="00007AF7"/>
    <w:p w:rsidRDefault="00FA0F09" w:rsidP="005E1EA8" w:rsidR="00007AF7">
      <w:pPr>
        <w:jc w:val="both"/>
      </w:pPr>
      <w:r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</w:t>
      </w:r>
      <w:r w:rsidR="005E1EA8">
        <w:t xml:space="preserve"> ZPP u vezi sa člankom 6. SZ-a).</w:t>
      </w:r>
      <w:r w:rsidR="00007AF7">
        <w:tab/>
      </w:r>
    </w:p>
    <w:sectPr w:rsidSect="003100FD" w:rsidR="00007AF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7FB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11.St-</w:t>
    </w:r>
    <w:r w:rsidR="00747D04">
      <w:t>2041/2016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E1EA8"/>
    <w:rsid w:val="005F6BFE"/>
    <w:rsid w:val="00624107"/>
    <w:rsid w:val="0067050D"/>
    <w:rsid w:val="00690BD4"/>
    <w:rsid w:val="006951FE"/>
    <w:rsid w:val="006A333E"/>
    <w:rsid w:val="006F308F"/>
    <w:rsid w:val="00747D04"/>
    <w:rsid w:val="00760BEA"/>
    <w:rsid w:val="007659A5"/>
    <w:rsid w:val="00792894"/>
    <w:rsid w:val="007A4677"/>
    <w:rsid w:val="007A5E0A"/>
    <w:rsid w:val="007A7272"/>
    <w:rsid w:val="007B40F5"/>
    <w:rsid w:val="007C20FA"/>
    <w:rsid w:val="007E2957"/>
    <w:rsid w:val="0080300F"/>
    <w:rsid w:val="0087363E"/>
    <w:rsid w:val="008A22CF"/>
    <w:rsid w:val="008D31C1"/>
    <w:rsid w:val="009133B2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447FB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3512E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00F0D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St-498/2013</izvorni_sadrzaj>
    <derivirana_varijabla naziv="DomainObject.Predmet.OznakaBroj_1">St-498/2013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VALA d.o.o. za promet nekretninama u stečaju zastupanog po punomoćniku Ivica Vulić</izvorni_sadrzaj>
    <derivirana_varijabla naziv="DomainObject.Predmet.ProtustrankaFormated_1">  MALA VALA d.o.o. za promet nekretninama u stečaju zastupanog po punomoćniku Ivica Vulić</derivirana_varijabla>
  </DomainObject.Predmet.ProtustrankaFormated>
  <DomainObject.Predmet.ProtustrankaFormatedOIB>
    <izvorni_sadrzaj>  MALA VALA d.o.o. za promet nekretninama u stečaju, OIB 30541904537 zastupanog po punomoćniku Ivica Vulić</izvorni_sadrzaj>
    <derivirana_varijabla naziv="DomainObject.Predmet.ProtustrankaFormatedOIB_1">  MALA VALA d.o.o. za promet nekretninama u stečaju, OIB 30541904537 zastupanog po punomoćniku Ivica Vulić</derivirana_varijabla>
  </DomainObject.Predmet.ProtustrankaFormatedOIB>
  <DomainObject.Predmet.ProtustrankaFormatedWithAdress>
    <izvorni_sadrzaj> MALA VALA d.o.o. za promet nekretninama u stečaju, Frana Supila 30, 21000 Split zastupanog po punomoćniku Ivica Vulić</izvorni_sadrzaj>
    <derivirana_varijabla naziv="DomainObject.Predmet.ProtustrankaFormatedWithAdress_1"> MALA VALA d.o.o. za promet nekretninama u stečaju, Frana Supila 30, 21000 Split zastupanog po punomoćniku Ivica Vulić</derivirana_varijabla>
  </DomainObject.Predmet.ProtustrankaFormatedWithAdress>
  <DomainObject.Predmet.ProtustrankaFormatedWithAdressOIB>
    <izvorni_sadrzaj> MALA VALA d.o.o. za promet nekretninama u stečaju, OIB 30541904537, Frana Supila 30, 21000 Split zastupanog po punomoćniku Ivica Vulić</izvorni_sadrzaj>
    <derivirana_varijabla naziv="DomainObject.Predmet.ProtustrankaFormatedWithAdressOIB_1"> MALA VALA d.o.o. za promet nekretninama u stečaju, OIB 30541904537, Frana Supila 30, 21000 Split zastupanog po punomoćniku Ivica Vulić</derivirana_varijabla>
  </DomainObject.Predmet.ProtustrankaFormatedWithAdressOIB>
  <DomainObject.Predmet.ProtustrankaWithAdress>
    <izvorni_sadrzaj>MALA VALA d.o.o. za promet nekretninama u stečaju Frana Supila 30, 21000 Split</izvorni_sadrzaj>
    <derivirana_varijabla naziv="DomainObject.Predmet.ProtustrankaWithAdress_1">MALA VALA d.o.o. za promet nekretninama u stečaju Frana Supila 30, 21000 Split</derivirana_varijabla>
  </DomainObject.Predmet.ProtustrankaWithAdress>
  <DomainObject.Predmet.ProtustrankaWithAdressOIB>
    <izvorni_sadrzaj>MALA VALA d.o.o. za promet nekretninama u stečaju, OIB 30541904537, Frana Supila 30, 21000 Split</izvorni_sadrzaj>
    <derivirana_varijabla naziv="DomainObject.Predmet.ProtustrankaWithAdressOIB_1">MALA VALA d.o.o. za promet nekretninama u stečaju, OIB 30541904537, Frana Supila 30, 21000 Split</derivirana_varijabla>
  </DomainObject.Predmet.ProtustrankaWithAdressOIB>
  <DomainObject.Predmet.ProtustrankaNazivFormated>
    <izvorni_sadrzaj>MALA VALA d.o.o. za promet nekretninama u stečaju</izvorni_sadrzaj>
    <derivirana_varijabla naziv="DomainObject.Predmet.ProtustrankaNazivFormated_1">MALA VALA d.o.o. za promet nekretninama u stečaju</derivirana_varijabla>
  </DomainObject.Predmet.ProtustrankaNazivFormated>
  <DomainObject.Predmet.ProtustrankaNazivFormatedOIB>
    <izvorni_sadrzaj>MALA VALA d.o.o. za promet nekretninama u stečaju, OIB 30541904537</izvorni_sadrzaj>
    <derivirana_varijabla naziv="DomainObject.Predmet.ProtustrankaNazivFormatedOIB_1">MALA VALA d.o.o. za promet nekretninama u stečaju, OIB 30541904537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23285600.00</izvorni_sadrzaj>
    <derivirana_varijabla naziv="DomainObject.Predmet.TrenutnaVrijednost_1">23285600.00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MALA VALA d.o.o. za promet nekretninama u stečaju zastupanog po punomoćniku Ivica Vulić</item>
    </izvorni_sadrzaj>
    <derivirana_varijabla naziv="DomainObject.Predmet.ProtuStrankaListFormated_1">
      <item>MALA VALA d.o.o. za promet nekretninama u stečaju zastupanog po punomoćniku Ivica Vulić</item>
    </derivirana_varijabla>
  </DomainObject.Predmet.ProtuStrankaListFormated>
  <DomainObject.Predmet.ProtuStrankaListFormatedOIB>
    <izvorni_sadrzaj>
      <item>MALA VALA d.o.o. za promet nekretninama u stečaju, OIB 30541904537 zastupanog po punomoćniku Ivica Vulić</item>
    </izvorni_sadrzaj>
    <derivirana_varijabla naziv="DomainObject.Predmet.ProtuStrankaListFormatedOIB_1">
      <item>MALA VALA d.o.o. za promet nekretninama u stečaju, OIB 30541904537 zastupanog po punomoćniku Ivica Vulić</item>
    </derivirana_varijabla>
  </DomainObject.Predmet.ProtuStrankaListFormatedOIB>
  <DomainObject.Predmet.ProtuStrankaListFormatedWithAdress>
    <izvorni_sadrzaj>
      <item>MALA VALA d.o.o. za promet nekretninama u stečaju, Frana Supila 30, 21000 Split zastupanog po punomoćniku Ivica Vulić</item>
    </izvorni_sadrzaj>
    <derivirana_varijabla naziv="DomainObject.Predmet.ProtuStrankaListFormatedWithAdress_1">
      <item>MALA VALA d.o.o. za promet nekretninama u stečaju, Frana Supila 30, 21000 Split zastupanog po punomoćniku Ivica Vulić</item>
    </derivirana_varijabla>
  </DomainObject.Predmet.ProtuStrankaListFormatedWithAdress>
  <DomainObject.Predmet.ProtuStrankaListFormatedWithAdressOIB>
    <izvorni_sadrzaj>
      <item>MALA VALA d.o.o. za promet nekretninama u stečaju, OIB 30541904537, Frana Supila 30, 21000 Split zastupanog po punomoćniku Ivica Vulić</item>
    </izvorni_sadrzaj>
    <derivirana_varijabla naziv="DomainObject.Predmet.ProtuStrankaListFormatedWithAdressOIB_1">
      <item>MALA VALA d.o.o. za promet nekretninama u stečaju, OIB 30541904537, Frana Supila 30, 21000 Split zastupanog po punomoćniku Ivica Vulić</item>
    </derivirana_varijabla>
  </DomainObject.Predmet.ProtuStrankaListFormatedWithAdressOIB>
  <DomainObject.Predmet.ProtuStrankaListNazivFormated>
    <izvorni_sadrzaj>
      <item>MALA VALA d.o.o. za promet nekretninama u stečaju</item>
    </izvorni_sadrzaj>
    <derivirana_varijabla naziv="DomainObject.Predmet.ProtuStrankaListNazivFormated_1">
      <item>MALA VALA d.o.o. za promet nekretninama u stečaju</item>
    </derivirana_varijabla>
  </DomainObject.Predmet.ProtuStrankaListNazivFormated>
  <DomainObject.Predmet.ProtuStrankaListNazivFormatedOIB>
    <izvorni_sadrzaj>
      <item>MALA VALA d.o.o. za promet nekretninama u stečaju, OIB 30541904537</item>
    </izvorni_sadrzaj>
    <derivirana_varijabla naziv="DomainObject.Predmet.ProtuStrankaListNazivFormatedOIB_1">
      <item>MALA VALA d.o.o. za promet nekretninama u stečaju, OIB 30541904537</item>
    </derivirana_varijabla>
  </DomainObject.Predmet.ProtuStrankaListNazivFormatedOIB>
  <DomainObject.Predmet.OstaliListFormated>
    <izvorni_sadrzaj>
      <item>Ivica Vulić punomoćnik sudionika u postupku MALA VALA d.o.o. za promet nekretninama u stečaju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Formated_1">
      <item>Ivica Vulić punomoćnik sudionika u postupku MALA VALA d.o.o. za promet nekretninama u stečaju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Formated>
  <DomainObject.Predmet.OstaliListFormatedOIB>
    <izvorni_sadrzaj>
      <item>Ivica Vulić, OIB 82671688314 punomoćnik sudionika u postupku MALA VALA d.o.o. za promet nekretninama u stečaju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FormatedOIB_1">
      <item>Ivica Vulić, OIB 82671688314 punomoćnik sudionika u postupku MALA VALA d.o.o. za promet nekretninama u stečaju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FormatedOIB>
  <DomainObject.Predmet.OstaliListFormatedWithAdress>
    <izvorni_sadrzaj>
      <item>Ivica Vulić, Frana Supila 30, 21000 Split punomoćnik sudionika u postupku MALA VALA d.o.o. za promet nekretninama u stečaju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izvorni_sadrzaj>
    <derivirana_varijabla naziv="DomainObject.Predmet.OstaliListFormatedWithAdress_1">
      <item>Ivica Vulić, Frana Supila 30, 21000 Split punomoćnik sudionika u postupku MALA VALA d.o.o. za promet nekretninama u stečaju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derivirana_varijabla>
  </DomainObject.Predmet.OstaliListFormatedWithAdress>
  <DomainObject.Predmet.OstaliListFormatedWithAdressOIB>
    <izvorni_sadrzaj>
      <item>Ivica Vulić, OIB 82671688314, Frana Supila 30, 21000 Split punomoćnik sudionika u postupku MALA VALA d.o.o. za promet nekretninama u stečaju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izvorni_sadrzaj>
    <derivirana_varijabla naziv="DomainObject.Predmet.OstaliListFormatedWithAdressOIB_1">
      <item>Ivica Vulić, OIB 82671688314, Frana Supila 30, 21000 Split punomoćnik sudionika u postupku MALA VALA d.o.o. za promet nekretninama u stečaju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derivirana_varijabla>
  </DomainObject.Predmet.OstaliListFormatedWithAdressOIB>
  <DomainObject.Predmet.OstaliListNazivFormated>
    <izvorni_sadrzaj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NazivFormated_1"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NazivFormated>
  <DomainObject.Predmet.OstaliListNazivFormatedOIB>
    <izvorni_sadrzaj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NazivFormatedOIB_1"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MALA VALA d.o.o. za promet nekretninama u stečaju</izvorni_sadrzaj>
    <derivirana_varijabla naziv="DomainObject.Predmet.ProtustrankaIDrugi_1">MALA VALA d.o.o. za promet nekretninama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MALA VALA d.o.o. za promet nekretninama u stečaju, OIB 30541904537, Frana Supila 30, 21000 Split</izvorni_sadrzaj>
    <derivirana_varijabla naziv="DomainObject.Predmet.ProtustrankaIDrugiAdressOIB_1">MALA VALA d.o.o. za promet nekretninama u stečaju, OIB 30541904537, Frana Supila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MALA VALA d.o.o. za promet nekretninama u stečaju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SudioniciListNaziv_1">
      <item>FINA ZAGREB</item>
      <item>MALA VALA d.o.o. za promet nekretninama u stečaju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SudioniciListNaziv>
  <DomainObject.Predmet.SudioniciListAdressOIB>
    <izvorni_sadrzaj>
      <item>FINA ZAGREB, OIB 85821130368, Ilica 307,10000 Zagreb</item>
      <item>MALA VALA d.o.o. za promet nekretninama u stečaju, OIB 30541904537, Frana Supila 30,21000 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izvorni_sadrzaj>
    <derivirana_varijabla naziv="DomainObject.Predmet.SudioniciListAdressOIB_1">
      <item>FINA ZAGREB, OIB 85821130368, Ilica 307,10000 Zagreb</item>
      <item>MALA VALA d.o.o. za promet nekretninama u stečaju, OIB 30541904537, Frana Supila 30,21000 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izvorni_sadrzaj>
    <derivirana_varijabla naziv="DomainObject.Predmet.SudioniciListNazivOIB_1"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16F1EC-77AA-41E1-931F-FAEDC93FC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275</properties:Words>
  <properties:Characters>1393</properties:Characters>
  <properties:Lines>43</properties:Lines>
  <properties:Paragraphs>22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2018-12-04T11:38:00Z</cp:lastPrinted>
  <dcterms:modified xmlns:xsi="http://www.w3.org/2001/XMLSchema-instance" xsi:type="dcterms:W3CDTF">2018-12-04T11:38:00Z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(ST-498-2013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