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5ac2" w14:paraId="dd05ac2" w:rsidRDefault="00E00E26" w:rsidP="00E00E26" w:rsidR="00E00E2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E26" w:rsidP="00E00E26" w:rsidR="00E00E2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0E26" w:rsidP="00E00E26" w:rsidR="00E00E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0E26" w:rsidP="00E00E26" w:rsidR="00E00E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0E26" w:rsidP="00E00E26" w:rsidR="00E00E2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00E26" w:rsidP="00E00E26" w:rsidR="00E00E2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0E26" w:rsidP="00E00E26" w:rsidR="00E00E26" w:rsidRPr="005D578C">
      <w:pPr>
        <w:jc w:val="center"/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JELOVAC NASELJE d. o. o. Vrsar, Rade Končara 84, OIB 91791777800, MBS 040183489,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 w:rsidR="008845CF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2016.</w:t>
      </w: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JELOVAC NASELJE d. o. o. Vrsar, Rade Končara 84, OIB 91791777800, MBS 040183489,</w:t>
      </w:r>
      <w:r w:rsidRPr="005D578C">
        <w:rPr>
          <w:rFonts w:cs="Times New Roman" w:eastAsia="Times New Roman"/>
          <w:szCs w:val="24"/>
        </w:rPr>
        <w:t xml:space="preserve"> s danom </w:t>
      </w:r>
      <w:r w:rsidR="008845CF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Jelenko Lehki iz Zagreba, Pavla Hatza 10, OIB 96068307857. </w:t>
      </w:r>
    </w:p>
    <w:p w:rsidRDefault="00E00E26" w:rsidP="00E00E26" w:rsidR="00E00E26">
      <w:pPr>
        <w:ind w:firstLine="708"/>
        <w:rPr>
          <w:rFonts w:cs="Times New Roman" w:eastAsia="Times New Roman"/>
          <w:szCs w:val="20"/>
        </w:rPr>
      </w:pPr>
    </w:p>
    <w:p w:rsidRDefault="00E00E26" w:rsidP="00E00E26" w:rsidR="00E00E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JELOVAC NASELJE d. o. o. Vrsar, Rade Končara 84, OIB 91791777800, MBS 040183489.</w:t>
      </w:r>
    </w:p>
    <w:p w:rsidRDefault="00E00E26" w:rsidP="00E00E26" w:rsidR="00E00E26">
      <w:pPr>
        <w:rPr>
          <w:rFonts w:cs="Times New Roman" w:eastAsia="Times New Roman"/>
          <w:szCs w:val="24"/>
        </w:rPr>
      </w:pPr>
    </w:p>
    <w:p w:rsidRDefault="00E00E26" w:rsidP="00E00E26" w:rsidR="00E00E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JELOVAC NASELJE d. o. o. Vrsar, Rade Končara 84, OIB 91791777800, MBS 040183489.</w:t>
      </w:r>
    </w:p>
    <w:p w:rsidRDefault="00E00E26" w:rsidP="00E00E26" w:rsidR="00E00E26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0E26" w:rsidP="00E00E26" w:rsidR="00E00E26">
      <w:pPr>
        <w:ind w:firstLine="708"/>
        <w:rPr>
          <w:rFonts w:cs="Times New Roman" w:eastAsia="Times New Roman"/>
          <w:szCs w:val="24"/>
        </w:rPr>
      </w:pPr>
    </w:p>
    <w:p w:rsidRDefault="00E00E26" w:rsidP="00E00E26" w:rsidR="00E00E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JELOVAC NASELJE d. o. o. Vrsar.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00E26" w:rsidP="00E00E26" w:rsidR="00E00E2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8845CF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00E26" w:rsidP="00E00E26" w:rsidR="00E00E26" w:rsidRPr="005D578C">
      <w:pPr>
        <w:jc w:val="center"/>
        <w:rPr>
          <w:rFonts w:cs="Times New Roman" w:eastAsia="Times New Roman"/>
          <w:szCs w:val="24"/>
        </w:rPr>
      </w:pPr>
    </w:p>
    <w:p w:rsidRDefault="00E00E26" w:rsidP="008845CF" w:rsidR="00E00E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0E26" w:rsidP="008845CF" w:rsidR="00E00E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D4AAC">
        <w:rPr>
          <w:rFonts w:cs="Times New Roman" w:eastAsia="Times New Roman"/>
          <w:szCs w:val="24"/>
        </w:rPr>
        <w:t>, v. r.</w:t>
      </w:r>
    </w:p>
    <w:p w:rsidRDefault="00E00E26" w:rsidP="00E00E26" w:rsidR="00E00E26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00E26" w:rsidP="00E00E26" w:rsidR="00E00E26" w:rsidRPr="005D578C">
      <w:pPr>
        <w:jc w:val="left"/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0E26" w:rsidP="00E00E26" w:rsidR="00E00E2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00E26" w:rsidP="00E00E26" w:rsidR="00E00E26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rPr>
          <w:rFonts w:cs="Times New Roman" w:eastAsia="Times New Roman"/>
          <w:szCs w:val="24"/>
        </w:rPr>
      </w:pPr>
    </w:p>
    <w:p w:rsidRDefault="00E00E26" w:rsidP="00E00E26" w:rsidR="00E00E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JELOVAC NASELJE d. o. o. Vrsar, Rade Končara 84, 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Vinko Jelovac, Vrsar, Rade Končara 84, </w:t>
      </w:r>
    </w:p>
    <w:p w:rsidRDefault="00E00E26" w:rsidP="00E00E26" w:rsidR="00E00E2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00E26" w:rsidP="00E00E26" w:rsidR="00E00E26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00E26" w:rsidP="00E00E26" w:rsidR="00AD4A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AD4AAC">
        <w:rPr>
          <w:rFonts w:cs="Times New Roman" w:eastAsia="Times New Roman"/>
          <w:szCs w:val="24"/>
        </w:rPr>
        <w:t xml:space="preserve">8 dana, 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00E26" w:rsidP="00E00E26" w:rsidR="00E00E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E00E26" w:rsidP="00E00E26" w:rsidR="00E00E26"/>
    <w:p w:rsidRDefault="00857691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26" w:rsidP="00E00E26" w:rsidR="00E00E26">
      <w:r>
        <w:separator/>
      </w:r>
    </w:p>
  </w:endnote>
  <w:endnote w:id="0" w:type="continuationSeparator">
    <w:p w:rsidRDefault="00E00E26" w:rsidP="00E00E26" w:rsidR="00E0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26" w:rsidP="00E00E26" w:rsidR="00E00E26">
      <w:r>
        <w:separator/>
      </w:r>
    </w:p>
  </w:footnote>
  <w:footnote w:id="0" w:type="continuationSeparator">
    <w:p w:rsidRDefault="00E00E26" w:rsidP="00E00E26" w:rsidR="00E00E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26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5769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St-728/2015-5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26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 St-728/2015-5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11B"/>
    <w:rsid w:val="002C711B"/>
    <w:rsid w:val="0075528E"/>
    <w:rsid w:val="0079403F"/>
    <w:rsid w:val="00857691"/>
    <w:rsid w:val="008845CF"/>
    <w:rsid w:val="00AD4AAC"/>
    <w:rsid w:val="00E0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E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E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0E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E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E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E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6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76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76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76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E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0E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0E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E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0E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E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6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76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76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76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JELOVAC NASELJE d. o. o. VRSAR</izvorni_sadrzaj>
    <derivirana_varijabla naziv="DomainObject.Predmet.ProtustrankaFormated_1">  JELOVAC NASELJE d. o. o. VRSAR</derivirana_varijabla>
  </DomainObject.Predmet.ProtustrankaFormated>
  <DomainObject.Predmet.ProtustrankaFormatedOIB>
    <izvorni_sadrzaj>  JELOVAC NASELJE d. o. o. VRSAR, OIB 91791777800</izvorni_sadrzaj>
    <derivirana_varijabla naziv="DomainObject.Predmet.ProtustrankaFormatedOIB_1">  JELOVAC NASELJE d. o. o. VRSAR, OIB 91791777800</derivirana_varijabla>
  </DomainObject.Predmet.ProtustrankaFormatedOIB>
  <DomainObject.Predmet.ProtustrankaFormatedWithAdress>
    <izvorni_sadrzaj> JELOVAC NASELJE d. o. o. VRSAR, Rade Končara 84, 52450 Vrsar</izvorni_sadrzaj>
    <derivirana_varijabla naziv="DomainObject.Predmet.ProtustrankaFormatedWithAdress_1"> JELOVAC NASELJE d. o. o. VRSAR, Rade Končara 84, 52450 Vrsar</derivirana_varijabla>
  </DomainObject.Predmet.ProtustrankaFormatedWithAdress>
  <DomainObject.Predmet.ProtustrankaFormatedWithAdressOIB>
    <izvorni_sadrzaj> JELOVAC NASELJE d. o. o. VRSAR, OIB 91791777800, Rade Končara 84, 52450 Vrsar</izvorni_sadrzaj>
    <derivirana_varijabla naziv="DomainObject.Predmet.ProtustrankaFormatedWithAdressOIB_1"> JELOVAC NASELJE d. o. o. VRSAR, OIB 91791777800, Rade Končara 84, 52450 Vrsar</derivirana_varijabla>
  </DomainObject.Predmet.ProtustrankaFormatedWithAdressOIB>
  <DomainObject.Predmet.ProtustrankaWithAdress>
    <izvorni_sadrzaj>JELOVAC NASELJE d. o. o. VRSAR Rade Končara 84, 52450 Vrsar</izvorni_sadrzaj>
    <derivirana_varijabla naziv="DomainObject.Predmet.ProtustrankaWithAdress_1">JELOVAC NASELJE d. o. o. VRSAR Rade Končara 84, 52450 Vrsar</derivirana_varijabla>
  </DomainObject.Predmet.ProtustrankaWithAdress>
  <DomainObject.Predmet.ProtustrankaWithAdressOIB>
    <izvorni_sadrzaj>JELOVAC NASELJE d. o. o. VRSAR, OIB 91791777800, Rade Končara 84, 52450 Vrsar</izvorni_sadrzaj>
    <derivirana_varijabla naziv="DomainObject.Predmet.ProtustrankaWithAdressOIB_1">JELOVAC NASELJE d. o. o. VRSAR, OIB 91791777800, Rade Končara 84, 52450 Vrsar</derivirana_varijabla>
  </DomainObject.Predmet.ProtustrankaWithAdressOIB>
  <DomainObject.Predmet.ProtustrankaNazivFormated>
    <izvorni_sadrzaj>JELOVAC NASELJE d. o. o. VRSAR</izvorni_sadrzaj>
    <derivirana_varijabla naziv="DomainObject.Predmet.ProtustrankaNazivFormated_1">JELOVAC NASELJE d. o. o. VRSAR</derivirana_varijabla>
  </DomainObject.Predmet.ProtustrankaNazivFormated>
  <DomainObject.Predmet.ProtustrankaNazivFormatedOIB>
    <izvorni_sadrzaj>JELOVAC NASELJE d. o. o. VRSAR, OIB 91791777800</izvorni_sadrzaj>
    <derivirana_varijabla naziv="DomainObject.Predmet.ProtustrankaNazivFormatedOIB_1">JELOVAC NASELJE d. o. o. VRSAR, OIB 91791777800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227936.40</izvorni_sadrzaj>
    <derivirana_varijabla naziv="DomainObject.Predmet.TrenutnaVrijednost_1">227936.40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JELOVAC NASELJE d. o. o. VRSAR</item>
    </izvorni_sadrzaj>
    <derivirana_varijabla naziv="DomainObject.Predmet.ProtuStrankaListFormated_1">
      <item>JELOVAC NASELJE d. o. o. VRSAR</item>
    </derivirana_varijabla>
  </DomainObject.Predmet.ProtuStrankaListFormated>
  <DomainObject.Predmet.ProtuStrankaListFormatedOIB>
    <izvorni_sadrzaj>
      <item>JELOVAC NASELJE d. o. o. VRSAR, OIB 91791777800</item>
    </izvorni_sadrzaj>
    <derivirana_varijabla naziv="DomainObject.Predmet.ProtuStrankaListFormatedOIB_1">
      <item>JELOVAC NASELJE d. o. o. VRSAR, OIB 91791777800</item>
    </derivirana_varijabla>
  </DomainObject.Predmet.ProtuStrankaListFormatedOIB>
  <DomainObject.Predmet.ProtuStrankaListFormatedWithAdress>
    <izvorni_sadrzaj>
      <item>JELOVAC NASELJE d. o. o. VRSAR, Rade Končara 84, 52450 Vrsar</item>
    </izvorni_sadrzaj>
    <derivirana_varijabla naziv="DomainObject.Predmet.ProtuStrankaListFormatedWithAdress_1">
      <item>JELOVAC NASELJE d. o. o. VRSAR, Rade Končara 84, 52450 Vrsar</item>
    </derivirana_varijabla>
  </DomainObject.Predmet.ProtuStrankaListFormatedWithAdress>
  <DomainObject.Predmet.ProtuStrankaListFormatedWithAdressOIB>
    <izvorni_sadrzaj>
      <item>JELOVAC NASELJE d. o. o. VRSAR, OIB 91791777800, Rade Končara 84, 52450 Vrsar</item>
    </izvorni_sadrzaj>
    <derivirana_varijabla naziv="DomainObject.Predmet.ProtuStrankaListFormatedWithAdressOIB_1">
      <item>JELOVAC NASELJE d. o. o. VRSAR, OIB 91791777800, Rade Končara 84, 52450 Vrsar</item>
    </derivirana_varijabla>
  </DomainObject.Predmet.ProtuStrankaListFormatedWithAdressOIB>
  <DomainObject.Predmet.ProtuStrankaListNazivFormated>
    <izvorni_sadrzaj>
      <item>JELOVAC NASELJE d. o. o. VRSAR</item>
    </izvorni_sadrzaj>
    <derivirana_varijabla naziv="DomainObject.Predmet.ProtuStrankaListNazivFormated_1">
      <item>JELOVAC NASELJE d. o. o. VRSAR</item>
    </derivirana_varijabla>
  </DomainObject.Predmet.ProtuStrankaListNazivFormated>
  <DomainObject.Predmet.ProtuStrankaListNazivFormatedOIB>
    <izvorni_sadrzaj>
      <item>JELOVAC NASELJE d. o. o. VRSAR, OIB 91791777800</item>
    </izvorni_sadrzaj>
    <derivirana_varijabla naziv="DomainObject.Predmet.ProtuStrankaListNazivFormatedOIB_1">
      <item>JELOVAC NASELJE d. o. o. VRSAR, OIB 91791777800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JELOVAC NASELJE d. o. o. VRSAR</izvorni_sadrzaj>
    <derivirana_varijabla naziv="DomainObject.Predmet.ProtustrankaIDrugi_1">JELOVAC NASELJE d. o. 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JELOVAC NASELJE d. o. o. VRSAR, OIB 91791777800, Rade Končara 84, 52450 Vrsar</izvorni_sadrzaj>
    <derivirana_varijabla naziv="DomainObject.Predmet.ProtustrankaIDrugiAdressOIB_1">JELOVAC NASELJE d. o. o. VRSAR, OIB 91791777800, Rade Končara 84,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JELOVAC NASELJE d. o. o. VRSAR</item>
    </izvorni_sadrzaj>
    <derivirana_varijabla naziv="DomainObject.Predmet.SudioniciListNaziv_1">
      <item>FINANCIJSKA AGENCIJA, RC RIJEKA, PODRUŽNICA PULA, PULA</item>
      <item>JELOVAC NASELJE d. o. 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JELOVAC NASELJE d. o. o. VRSAR, OIB 91791777800, Rade Končara 84,52450 Vrsar</item>
    </izvorni_sadrzaj>
    <derivirana_varijabla naziv="DomainObject.Predmet.SudioniciListAdressOIB_1">
      <item>FINANCIJSKA AGENCIJA, RC RIJEKA, PODRUŽNICA PULA, PULA, OIB 85821130368, Giardini 5,52100 Pula</item>
      <item>JELOVAC NASELJE d. o. o. VRSAR, OIB 91791777800, Rade Končara 84,52450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91791777800</item>
    </izvorni_sadrzaj>
    <derivirana_varijabla naziv="DomainObject.Predmet.SudioniciListNazivOIB_1">
      <item>, OIB 85821130368</item>
      <item>, OIB 91791777800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3095</properties:Characters>
  <properties:Lines>96</properties:Lines>
  <properties:Paragraphs>30</properties:Paragraphs>
  <properties:TotalTime>5</properties:TotalTime>
  <properties:ScaleCrop>false</properties:ScaleCrop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2016-03-16T14:01:00Z</dcterms:created>
  <dc:creator>Mihaela Kaligari</dc:creator>
  <dc:description/>
  <cp:keywords/>
  <cp:lastModifiedBy>Jasmina Matika</cp:lastModifiedBy>
  <cp:lastPrinted>2016-03-18T08:42:00Z</cp:lastPrinted>
  <dcterms:modified xmlns:xsi="http://www.w3.org/2001/XMLSchema-instance" xsi:type="dcterms:W3CDTF">2016-03-18T13:13:00Z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