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b20a" w14:paraId="70cb20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959BF" w:rsidRPr="004178A6">
        <w:rPr>
          <w:sz w:val="24"/>
          <w:szCs w:val="24"/>
          <w:lang w:eastAsia="en-US"/>
        </w:rPr>
        <w:t>IPG - Internacionalna projektantska grupa d. o. o. za projektiranje i građenje Crni Lug, Bela Vodica 30 ( MBS 040256184 – OIB 18835500485 )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056B2E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824482">
        <w:rPr>
          <w:color w:val="000000"/>
          <w:sz w:val="24"/>
          <w:szCs w:val="24"/>
        </w:rPr>
        <w:t>4.</w:t>
      </w:r>
      <w:r w:rsidR="002959BF">
        <w:rPr>
          <w:color w:val="000000"/>
          <w:sz w:val="24"/>
          <w:szCs w:val="24"/>
        </w:rPr>
        <w:t>050,98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56B2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2959BF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056B2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</w:t>
      </w:r>
      <w:r w:rsidR="002959BF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880" w:rsidP="00FF2B80" w:rsidR="00642880">
      <w:pPr>
        <w:spacing w:lineRule="auto" w:line="240" w:after="0"/>
      </w:pPr>
      <w:r>
        <w:separator/>
      </w:r>
    </w:p>
  </w:endnote>
  <w:endnote w:id="0" w:type="continuationSeparator">
    <w:p w:rsidRDefault="00642880" w:rsidP="00FF2B80" w:rsidR="006428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880" w:rsidP="00FF2B80" w:rsidR="00642880">
      <w:pPr>
        <w:spacing w:lineRule="auto" w:line="240" w:after="0"/>
      </w:pPr>
      <w:r>
        <w:separator/>
      </w:r>
    </w:p>
  </w:footnote>
  <w:footnote w:id="0" w:type="continuationSeparator">
    <w:p w:rsidRDefault="00642880" w:rsidP="00FF2B80" w:rsidR="006428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</w:t>
    </w:r>
    <w:r w:rsidR="001450BC">
      <w:rPr>
        <w:sz w:val="24"/>
        <w:szCs w:val="24"/>
      </w:rPr>
      <w:t>9</w:t>
    </w:r>
    <w:r w:rsidR="002959BF">
      <w:rPr>
        <w:sz w:val="24"/>
        <w:szCs w:val="24"/>
      </w:rPr>
      <w:t>2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64288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56B2E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959BF"/>
    <w:rsid w:val="002A3583"/>
    <w:rsid w:val="002B69E8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0480E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42880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74E03"/>
    <w:rsid w:val="00A85448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2581B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227EB"/>
    <w:rsid w:val="00E32DEB"/>
    <w:rsid w:val="00E33B14"/>
    <w:rsid w:val="00E518D1"/>
    <w:rsid w:val="00E51C57"/>
    <w:rsid w:val="00E735C1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8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5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8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5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IPG - Internacionalna projektantska grupa d.o.o.  Crni Lug</izvorni_sadrzaj>
    <derivirana_varijabla naziv="DomainObject.Predmet.ProtustrankaFormated_1">  IPG - Internacionalna projektantska grupa d.o.o.  Crni Lug</derivirana_varijabla>
  </DomainObject.Predmet.ProtustrankaFormated>
  <DomainObject.Predmet.ProtustrankaFormatedOIB>
    <izvorni_sadrzaj>  IPG - Internacionalna projektantska grupa d.o.o.  Crni Lug, OIB 18835500485</izvorni_sadrzaj>
    <derivirana_varijabla naziv="DomainObject.Predmet.ProtustrankaFormatedOIB_1">  IPG - Internacionalna projektantska grupa d.o.o.  Crni Lug, OIB 18835500485</derivirana_varijabla>
  </DomainObject.Predmet.ProtustrankaFormatedOIB>
  <DomainObject.Predmet.ProtustrankaFormatedWithAdress>
    <izvorni_sadrzaj> IPG - Internacionalna projektantska grupa d.o.o.  Crni Lug, Bela Vodica 30, 51317 Crni Lug</izvorni_sadrzaj>
    <derivirana_varijabla naziv="DomainObject.Predmet.ProtustrankaFormatedWithAdress_1"> IPG - Internacionalna projektantska grupa d.o.o.  Crni Lug, Bela Vodica 30, 51317 Crni Lug</derivirana_varijabla>
  </DomainObject.Predmet.ProtustrankaFormatedWithAdress>
  <DomainObject.Predmet.ProtustrankaFormatedWithAdressOIB>
    <izvorni_sadrzaj> IPG - Internacionalna projektantska grupa d.o.o.  Crni Lug, OIB 18835500485, Bela Vodica 30, 51317 Crni Lug</izvorni_sadrzaj>
    <derivirana_varijabla naziv="DomainObject.Predmet.ProtustrankaFormatedWithAdressOIB_1"> IPG - Internacionalna projektantska grupa d.o.o.  Crni Lug, OIB 18835500485, Bela Vodica 30, 51317 Crni Lug</derivirana_varijabla>
  </DomainObject.Predmet.ProtustrankaFormatedWithAdressOIB>
  <DomainObject.Predmet.ProtustrankaWithAdress>
    <izvorni_sadrzaj>IPG - Internacionalna projektantska grupa d.o.o.  Crni Lug Bela Vodica 30, 51317 Crni Lug</izvorni_sadrzaj>
    <derivirana_varijabla naziv="DomainObject.Predmet.ProtustrankaWithAdress_1">IPG - Internacionalna projektantska grupa d.o.o.  Crni Lug Bela Vodica 30, 51317 Crni Lug</derivirana_varijabla>
  </DomainObject.Predmet.ProtustrankaWithAdress>
  <DomainObject.Predmet.ProtustrankaWithAdressOIB>
    <izvorni_sadrzaj>IPG - Internacionalna projektantska grupa d.o.o.  Crni Lug, OIB 18835500485, Bela Vodica 30, 51317 Crni Lug</izvorni_sadrzaj>
    <derivirana_varijabla naziv="DomainObject.Predmet.ProtustrankaWithAdressOIB_1">IPG - Internacionalna projektantska grupa d.o.o.  Crni Lug, OIB 18835500485, Bela Vodica 30, 51317 Crni Lug</derivirana_varijabla>
  </DomainObject.Predmet.ProtustrankaWithAdressOIB>
  <DomainObject.Predmet.ProtustrankaNazivFormated>
    <izvorni_sadrzaj>IPG - Internacionalna projektantska grupa d.o.o.  Crni Lug</izvorni_sadrzaj>
    <derivirana_varijabla naziv="DomainObject.Predmet.ProtustrankaNazivFormated_1">IPG - Internacionalna projektantska grupa d.o.o.  Crni Lug</derivirana_varijabla>
  </DomainObject.Predmet.ProtustrankaNazivFormated>
  <DomainObject.Predmet.ProtustrankaNazivFormatedOIB>
    <izvorni_sadrzaj>IPG - Internacionalna projektantska grupa d.o.o.  Crni Lug, OIB 18835500485</izvorni_sadrzaj>
    <derivirana_varijabla naziv="DomainObject.Predmet.ProtustrankaNazivFormatedOIB_1">IPG - Internacionalna projektantska grupa d.o.o.  Crni Lug, OIB 18835500485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IPG - Internacionalna projektantska grupa d.o.o.  Crni Lug</item>
    </izvorni_sadrzaj>
    <derivirana_varijabla naziv="DomainObject.Predmet.ProtuStrankaListFormated_1">
      <item>IPG - Internacionalna projektantska grupa d.o.o.  Crni Lug</item>
    </derivirana_varijabla>
  </DomainObject.Predmet.ProtuStrankaListFormated>
  <DomainObject.Predmet.ProtuStrankaListFormatedOIB>
    <izvorni_sadrzaj>
      <item>IPG - Internacionalna projektantska grupa d.o.o.  Crni Lug, OIB 18835500485</item>
    </izvorni_sadrzaj>
    <derivirana_varijabla naziv="DomainObject.Predmet.ProtuStrankaListFormatedOIB_1">
      <item>IPG - Internacionalna projektantska grupa d.o.o.  Crni Lug, OIB 18835500485</item>
    </derivirana_varijabla>
  </DomainObject.Predmet.ProtuStrankaListFormatedOIB>
  <DomainObject.Predmet.ProtuStrankaListFormatedWithAdress>
    <izvorni_sadrzaj>
      <item>IPG - Internacionalna projektantska grupa d.o.o.  Crni Lug, Bela Vodica 30, 51317 Crni Lug</item>
    </izvorni_sadrzaj>
    <derivirana_varijabla naziv="DomainObject.Predmet.ProtuStrankaListFormatedWithAdress_1">
      <item>IPG - Internacionalna projektantska grupa d.o.o.  Crni Lug, Bela Vodica 30, 51317 Crni Lug</item>
    </derivirana_varijabla>
  </DomainObject.Predmet.ProtuStrankaListFormatedWithAdress>
  <DomainObject.Predmet.ProtuStrankaListFormatedWithAdressOIB>
    <izvorni_sadrzaj>
      <item>IPG - Internacionalna projektantska grupa d.o.o.  Crni Lug, OIB 18835500485, Bela Vodica 30, 51317 Crni Lug</item>
    </izvorni_sadrzaj>
    <derivirana_varijabla naziv="DomainObject.Predmet.ProtuStrankaListFormatedWithAdressOIB_1">
      <item>IPG - Internacionalna projektantska grupa d.o.o.  Crni Lug, OIB 18835500485, Bela Vodica 30, 51317 Crni Lug</item>
    </derivirana_varijabla>
  </DomainObject.Predmet.ProtuStrankaListFormatedWithAdressOIB>
  <DomainObject.Predmet.ProtuStrankaListNazivFormated>
    <izvorni_sadrzaj>
      <item>IPG - Internacionalna projektantska grupa d.o.o.  Crni Lug</item>
    </izvorni_sadrzaj>
    <derivirana_varijabla naziv="DomainObject.Predmet.ProtuStrankaListNazivFormated_1">
      <item>IPG - Internacionalna projektantska grupa d.o.o.  Crni Lug</item>
    </derivirana_varijabla>
  </DomainObject.Predmet.ProtuStrankaListNazivFormated>
  <DomainObject.Predmet.ProtuStrankaListNazivFormatedOIB>
    <izvorni_sadrzaj>
      <item>IPG - Internacionalna projektantska grupa d.o.o.  Crni Lug, OIB 18835500485</item>
    </izvorni_sadrzaj>
    <derivirana_varijabla naziv="DomainObject.Predmet.ProtuStrankaListNazivFormatedOIB_1">
      <item>IPG - Internacionalna projektantska grupa d.o.o.  Crni Lug, OIB 18835500485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IPG - Internacionalna projektantska grupa d.o.o.  Crni Lug</izvorni_sadrzaj>
    <derivirana_varijabla naziv="DomainObject.Predmet.ProtustrankaIDrugi_1">IPG - Internacionalna projektantska grupa d.o.o.  Crni Lug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IPG - Internacionalna projektantska grupa d.o.o.  Crni Lug, OIB 18835500485, Bela Vodica 30, 51317 Crni Lug</izvorni_sadrzaj>
    <derivirana_varijabla naziv="DomainObject.Predmet.ProtustrankaIDrugiAdressOIB_1">IPG - Internacionalna projektantska grupa d.o.o.  Crni Lug, OIB 18835500485, Bela Vodica 30, 51317 Crni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IPG - Internacionalna projektantska grupa d.o.o.  Crni Lug</item>
    </izvorni_sadrzaj>
    <derivirana_varijabla naziv="DomainObject.Predmet.SudioniciListNaziv_1">
      <item>FINA  Rijeka</item>
      <item>IPG - Internacionalna projektantska grupa d.o.o.  Crni Lug</item>
    </derivirana_varijabla>
  </DomainObject.Predmet.SudioniciListNaziv>
  <DomainObject.Predmet.SudioniciListAdressOIB>
    <izvorni_sadrzaj>
      <item>FINA  Rijeka, OIB 85821130368, Frana Kurelca 8,51000 Rijeka</item>
      <item>IPG - Internacionalna projektantska grupa d.o.o.  Crni Lug, OIB 18835500485, Bela Vodica 30,51317 Crni Lug</item>
    </izvorni_sadrzaj>
    <derivirana_varijabla naziv="DomainObject.Predmet.SudioniciListAdressOIB_1">
      <item>FINA  Rijeka, OIB 85821130368, Frana Kurelca 8,51000 Rijeka</item>
      <item>IPG - Internacionalna projektantska grupa d.o.o.  Crni Lug, OIB 18835500485, Bela Vodica 30,51317 Crni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18835500485</item>
    </izvorni_sadrzaj>
    <derivirana_varijabla naziv="DomainObject.Predmet.SudioniciListNazivOIB_1">
      <item>, OIB 85821130368</item>
      <item>, OIB 18835500485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733C8-7817-4C49-808E-3BB9E7B56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1295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2016-02-01T10:43:00Z</dcterms:created>
  <dc:creator>Vera Jelenović</dc:creator>
  <cp:lastModifiedBy>Sonja Krapić</cp:lastModifiedBy>
  <dcterms:modified xmlns:xsi="http://www.w3.org/2001/XMLSchema-instance" xsi:type="dcterms:W3CDTF">2016-02-01T10:48:00Z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