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c4f03" w14:paraId="a7c4f03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>
        <w:t>834</w:t>
      </w:r>
      <w:r w:rsidR="00814557" w:rsidRPr="006F1FF1">
        <w:t>/16-</w:t>
      </w:r>
      <w:r w:rsidR="0072760D">
        <w:t>71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OIB: </w:t>
      </w:r>
      <w:r w:rsidR="006212E6" w:rsidRPr="006F1FF1">
        <w:t xml:space="preserve">39670464653 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974410" w:rsidRPr="005C4A3D">
        <w:t>GRADNJA DALMACIJA d.o.o, Zadar, Široka ulica 10, OIB: 38615601297</w:t>
      </w:r>
      <w:r w:rsidR="006212E6" w:rsidRPr="006F1FF1">
        <w:t xml:space="preserve">, zastupanom po stečajnom upravitelju </w:t>
      </w:r>
      <w:r w:rsidR="00974410">
        <w:t>Draženu Vidmanu</w:t>
      </w:r>
      <w:r w:rsidRPr="006F1FF1">
        <w:t xml:space="preserve">, dana </w:t>
      </w:r>
      <w:r w:rsidR="0072760D">
        <w:t>8</w:t>
      </w:r>
      <w:r w:rsidR="00814557" w:rsidRPr="006F1FF1">
        <w:t xml:space="preserve">. </w:t>
      </w:r>
      <w:r w:rsidR="0072760D">
        <w:t>ožujka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974410" w:rsidRPr="005C4A3D">
        <w:t>GRADNJA DALMACIJA d.o.o, Zadar, Široka ulica 10, OIB: 38615601297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974410">
        <w:t>776</w:t>
      </w:r>
      <w:r w:rsidR="00814557" w:rsidRPr="006F1FF1">
        <w:t>/</w:t>
      </w:r>
      <w:r w:rsidR="00A37140">
        <w:t>2</w:t>
      </w:r>
      <w:r w:rsidR="00814557" w:rsidRPr="006F1FF1">
        <w:t xml:space="preserve"> k.o. </w:t>
      </w:r>
      <w:r w:rsidR="00974410">
        <w:t>Tribunj</w:t>
      </w:r>
      <w:r w:rsidR="00814557" w:rsidRPr="006F1FF1">
        <w:t xml:space="preserve">, zk. ul. </w:t>
      </w:r>
      <w:r w:rsidR="00A37140">
        <w:t>1647</w:t>
      </w:r>
      <w:r w:rsidR="00814557" w:rsidRPr="006F1FF1">
        <w:t>,</w:t>
      </w:r>
      <w:r w:rsidR="00A37140">
        <w:t xml:space="preserve"> suvlasnički dio </w:t>
      </w:r>
      <w:r w:rsidR="00331889">
        <w:t>1913/10000, etažno vlasništvo E-2</w:t>
      </w:r>
      <w:r w:rsidR="0072760D">
        <w:t>, etažna jedinica S2, u nacrtu označena plavom bojom,</w:t>
      </w:r>
      <w:r w:rsidR="00814557" w:rsidRPr="006F1FF1">
        <w:t xml:space="preserve"> </w:t>
      </w:r>
      <w:r w:rsidR="005A36A8">
        <w:t xml:space="preserve">stan u prizemlju, </w:t>
      </w:r>
      <w:r w:rsidR="00814557" w:rsidRPr="006F1FF1">
        <w:t xml:space="preserve">površine </w:t>
      </w:r>
      <w:r w:rsidR="005A36A8">
        <w:t xml:space="preserve">46,54 m2 i pripadajući vrt u nacrtu označen žutom bojom površine 14,9 m2, sve ukupne površine posebnog dijela </w:t>
      </w:r>
      <w:r w:rsidR="00331889">
        <w:t>61</w:t>
      </w:r>
      <w:r w:rsidR="003233E8">
        <w:t>,</w:t>
      </w:r>
      <w:r w:rsidR="00331889">
        <w:t>44</w:t>
      </w:r>
      <w:r w:rsidR="005A36A8">
        <w:t xml:space="preserve"> m2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A37023" w:rsidRPr="006F1FF1">
        <w:t xml:space="preserve"> </w:t>
      </w:r>
      <w:r w:rsidR="00974410">
        <w:t>HYPO ALPE-ADRIA-BANK INTERNATIONAL AG</w:t>
      </w:r>
      <w:r w:rsidR="00814557" w:rsidRPr="006F1FF1">
        <w:t xml:space="preserve">, </w:t>
      </w:r>
      <w:r w:rsidR="00974410">
        <w:t>Klagenfurt, Austrija</w:t>
      </w:r>
      <w:r w:rsidR="00814557" w:rsidRPr="006F1FF1">
        <w:t xml:space="preserve">, </w:t>
      </w:r>
      <w:r w:rsidR="00974410">
        <w:t>Alpen-Adria-Platz 1</w:t>
      </w:r>
      <w:r w:rsidR="003233E8">
        <w:t xml:space="preserve"> i RH, Ministarstvo financija, Porezna uprava, Poduručni ured Zadar</w:t>
      </w:r>
      <w:r w:rsidR="0094184A" w:rsidRPr="006F1FF1">
        <w:t>.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974410">
        <w:t>834</w:t>
      </w:r>
      <w:r w:rsidR="006212E6" w:rsidRPr="006F1FF1">
        <w:t>/16</w:t>
      </w:r>
      <w:r w:rsidR="00852B0D" w:rsidRPr="006F1FF1">
        <w:t>-</w:t>
      </w:r>
      <w:r w:rsidR="00974410">
        <w:t>11</w:t>
      </w:r>
      <w:r w:rsidR="00433D1F" w:rsidRPr="006F1FF1">
        <w:t xml:space="preserve"> </w:t>
      </w:r>
      <w:r w:rsidRPr="006F1FF1">
        <w:t xml:space="preserve">od </w:t>
      </w:r>
      <w:r w:rsidR="00814557" w:rsidRPr="006F1FF1">
        <w:t>30</w:t>
      </w:r>
      <w:r w:rsidR="0094184A" w:rsidRPr="006F1FF1">
        <w:t xml:space="preserve">. </w:t>
      </w:r>
      <w:r w:rsidR="00974410">
        <w:t>kolovoza</w:t>
      </w:r>
      <w:r w:rsidR="006212E6" w:rsidRPr="006F1FF1">
        <w:t xml:space="preserve"> 2016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974410" w:rsidRPr="005C4A3D">
        <w:t>GRADNJA DALMACIJA d.o.o, Zadar, Široka ulica 10, OIB: 38615601297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72760D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974410">
        <w:t>HYPO ALPE-ADRIA-BANK INTERNATIONAL AG</w:t>
      </w:r>
      <w:r w:rsidR="00974410" w:rsidRPr="006F1FF1">
        <w:t xml:space="preserve">, </w:t>
      </w:r>
      <w:r w:rsidR="00974410">
        <w:t>Klagenfurt, Austrija</w:t>
      </w:r>
      <w:r w:rsidR="00974410" w:rsidRPr="006F1FF1">
        <w:t xml:space="preserve">, </w:t>
      </w:r>
      <w:r w:rsidR="00974410">
        <w:t>Alpen-Adria-Platz 1</w:t>
      </w:r>
      <w:r w:rsidR="003233E8">
        <w:t xml:space="preserve"> i RH, Ministarstvo financija, Porezna uprava, Poduručni ured Zadar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72760D">
        <w:t>8</w:t>
      </w:r>
      <w:r w:rsidR="00814557" w:rsidRPr="006F1FF1">
        <w:t xml:space="preserve">. </w:t>
      </w:r>
      <w:r w:rsidR="0072760D">
        <w:t>ožujka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39490D" w:rsidP="0039490D" w:rsidR="0039490D" w:rsidRPr="006F1FF1">
      <w:pPr>
        <w:jc w:val="both"/>
      </w:pP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="00006969" w:rsidRPr="006F1FF1">
        <w:rPr>
          <w:b/>
        </w:rPr>
        <w:tab/>
      </w:r>
      <w:r w:rsidR="00CE0CC5" w:rsidRPr="006F1FF1">
        <w:rPr>
          <w:b/>
        </w:rPr>
        <w:t>S</w:t>
      </w:r>
      <w:r w:rsidRPr="006F1FF1">
        <w:t>u</w:t>
      </w:r>
      <w:r w:rsidR="00852B0D" w:rsidRPr="006F1FF1">
        <w:t>tkinja</w:t>
      </w:r>
      <w:r w:rsidRPr="006F1FF1">
        <w:t>:</w:t>
      </w:r>
    </w:p>
    <w:p w:rsidRDefault="00006969" w:rsidP="0039490D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  <w:t>Ardena Bajlo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3F1AFB" w:rsidP="003F1AFB" w:rsidR="003F1AFB" w:rsidRPr="006F1FF1">
      <w:pPr>
        <w:jc w:val="both"/>
      </w:pPr>
      <w:r w:rsidRPr="006F1FF1">
        <w:t>POUKA O PRAVNOM LIJEKU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72760D" w:rsidP="0072760D" w:rsidR="007276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>
        <w:t>Dražen Vidman</w:t>
      </w:r>
      <w:r w:rsidRPr="006F1FF1">
        <w:t>,</w:t>
      </w:r>
    </w:p>
    <w:p w:rsidRDefault="0072760D" w:rsidP="0072760D" w:rsidR="007276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u </w:t>
      </w:r>
      <w:r>
        <w:t>Šibeniku</w:t>
      </w:r>
      <w:r w:rsidRPr="006F1FF1">
        <w:t xml:space="preserve">, zemljišnoknjižni odjel, </w:t>
      </w:r>
    </w:p>
    <w:p w:rsidRDefault="0072760D" w:rsidP="0072760D" w:rsidR="0072760D" w:rsidRPr="00D46EB2">
      <w:pPr>
        <w:pStyle w:val="Odlomakpopisa"/>
        <w:numPr>
          <w:ilvl w:val="0"/>
          <w:numId w:val="1"/>
        </w:numPr>
        <w:jc w:val="both"/>
      </w:pPr>
      <w:r w:rsidRPr="00D46EB2">
        <w:t>HYPO ALPE-ADRIA-BANK INTERNATIONAL AG, Klagenfurt, Austrija, Alpen-Adria-Platz 1</w:t>
      </w:r>
      <w:r>
        <w:t xml:space="preserve"> – preko e-oglasne</w:t>
      </w:r>
    </w:p>
    <w:p w:rsidRDefault="0072760D" w:rsidP="0072760D" w:rsidR="0072760D" w:rsidRPr="003607D5">
      <w:pPr>
        <w:pStyle w:val="Odlomakpopisa"/>
        <w:numPr>
          <w:ilvl w:val="0"/>
          <w:numId w:val="1"/>
        </w:numPr>
        <w:jc w:val="both"/>
        <w:rPr>
          <w:color w:val="FF0000"/>
        </w:rPr>
      </w:pPr>
      <w:r>
        <w:t>RH, Ministarstvo financija, Porezna uprava, Poduručni ured Zadar po ŽDO Zadar-preko e-oglasne</w:t>
      </w:r>
    </w:p>
    <w:p w:rsidRDefault="0072760D" w:rsidP="0072760D" w:rsidR="007276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72760D" w:rsidP="0072760D" w:rsidR="007276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2A2DE8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>
      <w:t>834</w:t>
    </w:r>
    <w:r w:rsidR="00814557">
      <w:t>/</w:t>
    </w:r>
    <w:r>
      <w:t>20</w:t>
    </w:r>
    <w:r w:rsidR="00814557">
      <w:t>16-</w:t>
    </w:r>
    <w:r w:rsidR="0072760D">
      <w:t>71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A2DE8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233E8"/>
    <w:rsid w:val="00331223"/>
    <w:rsid w:val="00331889"/>
    <w:rsid w:val="00356AEA"/>
    <w:rsid w:val="003607D5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5A36A8"/>
    <w:rsid w:val="006212E6"/>
    <w:rsid w:val="0062393D"/>
    <w:rsid w:val="00646F4A"/>
    <w:rsid w:val="00666D9F"/>
    <w:rsid w:val="006F1FF1"/>
    <w:rsid w:val="00701301"/>
    <w:rsid w:val="007106C3"/>
    <w:rsid w:val="00710980"/>
    <w:rsid w:val="00721E83"/>
    <w:rsid w:val="00722625"/>
    <w:rsid w:val="0072760D"/>
    <w:rsid w:val="00743AF8"/>
    <w:rsid w:val="00745607"/>
    <w:rsid w:val="007502CE"/>
    <w:rsid w:val="0075254F"/>
    <w:rsid w:val="00764B42"/>
    <w:rsid w:val="00764CF5"/>
    <w:rsid w:val="00766B70"/>
    <w:rsid w:val="007747D9"/>
    <w:rsid w:val="00775C8F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37140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4269"/>
    <w:rsid w:val="00EF31BC"/>
    <w:rsid w:val="00F246EF"/>
    <w:rsid w:val="00F3509D"/>
    <w:rsid w:val="00F428F7"/>
    <w:rsid w:val="00F61AAB"/>
    <w:rsid w:val="00F62ECF"/>
    <w:rsid w:val="00F66841"/>
    <w:rsid w:val="00F927A1"/>
    <w:rsid w:val="00F92F36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2D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D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D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D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D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2D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D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D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D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D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15.12.16.</izvorni_sadrzaj>
    <derivirana_varijabla naziv="DomainObject.Predmet.PrimjedbaSuca_1">KOPIJA DIJELA SPISA NA VTS-U OD 15.12.16.</derivirana_varijabla>
  </DomainObject.Predmet.PrimjedbaSuc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  <item>FENIKS NOVA d.o.o. za knjigovodstvene usluge i savjetovanje</item>
      <item>Suzana Miljević</item>
    </izvorni_sadrzaj>
    <derivirana_varijabla naziv="DomainObject.Predmet.SudioniciListNaziv_1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  <item>, OIB 34542383786</item>
      <item>, OIB 55434892373</item>
    </izvorni_sadrzaj>
    <derivirana_varijabla naziv="DomainObject.Predmet.SudioniciListNazivOIB_1">
      <item>, OIB 85821130368</item>
      <item>, OIB 38615601297</item>
      <item>, OIB 44223918661</item>
      <item>, OIB 34542383786</item>
      <item>, OIB 55434892373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250D4F-36C2-4B78-9314-089FC31250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438</properties:Words>
  <properties:Characters>2392</properties:Characters>
  <properties:Lines>78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2018-01-26T09:32:00Z</dcterms:created>
  <dc:creator>Srđan Gavranić</dc:creator>
  <cp:lastModifiedBy>Ante Rubelj</cp:lastModifiedBy>
  <cp:lastPrinted>2016-07-13T07:15:00Z</cp:lastPrinted>
  <dcterms:modified xmlns:xsi="http://www.w3.org/2001/XMLSchema-instance" xsi:type="dcterms:W3CDTF">2018-03-08T13:16:00Z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St-834-16 776-2 E-2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