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db1b61" w14:paraId="adb1b61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085B9E" w:rsidR="00085B9E">
      <w:pPr>
        <w:rPr>
          <w:color w:themeColor="background1" w:val="FFFFFF"/>
        </w:rPr>
      </w:pPr>
    </w:p>
    <w:p w:rsidRDefault="00085B9E" w:rsidP="00085B9E" w:rsidR="00085B9E"/>
    <w:p w:rsidRDefault="00085B9E" w:rsidP="00085B9E" w:rsidR="00085B9E" w:rsidRPr="00A16A83">
      <w:pPr>
        <w:jc w:val="right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>3 Stpn-</w:t>
      </w:r>
      <w:r>
        <w:rPr>
          <w:rFonts w:hAnsi="Times New Roman" w:ascii="Times New Roman"/>
          <w:sz w:val="24"/>
          <w:szCs w:val="24"/>
        </w:rPr>
        <w:t>1</w:t>
      </w:r>
      <w:r w:rsidR="006E6C3B">
        <w:rPr>
          <w:rFonts w:hAnsi="Times New Roman" w:ascii="Times New Roman"/>
          <w:sz w:val="24"/>
          <w:szCs w:val="24"/>
        </w:rPr>
        <w:t>56/15-5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rPr>
          <w:rFonts w:hAnsi="Times New Roman" w:ascii="Times New Roman"/>
          <w:b/>
          <w:sz w:val="24"/>
          <w:szCs w:val="24"/>
        </w:rPr>
      </w:pPr>
    </w:p>
    <w:p w:rsidRDefault="00085B9E" w:rsidP="00085B9E" w:rsidR="00085B9E" w:rsidRPr="00A16A83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>Trgovački sud u Zagrebu, po su</w:t>
      </w:r>
      <w:r>
        <w:rPr>
          <w:rFonts w:hAnsi="Times New Roman" w:ascii="Times New Roman"/>
          <w:sz w:val="24"/>
          <w:szCs w:val="24"/>
        </w:rPr>
        <w:t>d</w:t>
      </w:r>
      <w:r w:rsidRPr="00A16A83">
        <w:rPr>
          <w:rFonts w:hAnsi="Times New Roman" w:ascii="Times New Roman"/>
          <w:sz w:val="24"/>
          <w:szCs w:val="24"/>
        </w:rPr>
        <w:t xml:space="preserve">cu Mihaelu Kovačiću, u izvanparničnoj stvari predlagatelja </w:t>
      </w:r>
      <w:r w:rsidR="006E6C3B">
        <w:rPr>
          <w:rFonts w:hAnsi="Times New Roman" w:ascii="Times New Roman"/>
          <w:sz w:val="24"/>
        </w:rPr>
        <w:t>FRANJO ANDRAŠEK, vl. obrta ANDRAŠEK-GRAĐEVINSKI OBRT, Matije Gupca 43, Petrinja, OIB: 06349271848</w:t>
      </w:r>
      <w:r w:rsidRPr="00A16A83">
        <w:rPr>
          <w:rFonts w:hAnsi="Times New Roman" w:ascii="Times New Roman"/>
          <w:sz w:val="24"/>
          <w:szCs w:val="24"/>
        </w:rPr>
        <w:t xml:space="preserve">, </w:t>
      </w:r>
      <w:r w:rsidRPr="00A16A83">
        <w:rPr>
          <w:rFonts w:hAnsi="Times New Roman" w:ascii="Times New Roman"/>
          <w:sz w:val="24"/>
          <w:szCs w:val="24"/>
          <w:lang w:val="en-US"/>
        </w:rPr>
        <w:t>r</w:t>
      </w:r>
      <w:r w:rsidRPr="00A16A83">
        <w:rPr>
          <w:rFonts w:hAnsi="Times New Roman" w:ascii="Times New Roman"/>
          <w:sz w:val="24"/>
          <w:szCs w:val="24"/>
        </w:rPr>
        <w:t xml:space="preserve">adi prijedloga za sklapanjem predstečajne nagodbe, na temelju članka 66. stavak 5., 7. i 8. Zakona o financijskom poslovanju i predstečajnoj nagodbi (NN 108/12, 144/12 i 81/13), </w:t>
      </w:r>
      <w:r w:rsidR="006E6C3B">
        <w:rPr>
          <w:rFonts w:hAnsi="Times New Roman" w:ascii="Times New Roman"/>
          <w:sz w:val="24"/>
          <w:szCs w:val="24"/>
        </w:rPr>
        <w:t>27. studenoga</w:t>
      </w:r>
      <w:r w:rsidRPr="00A16A83">
        <w:rPr>
          <w:rFonts w:hAnsi="Times New Roman" w:ascii="Times New Roman"/>
          <w:sz w:val="24"/>
          <w:szCs w:val="24"/>
        </w:rPr>
        <w:t xml:space="preserve"> 2015.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jc w:val="center"/>
        <w:rPr>
          <w:rFonts w:hAnsi="Times New Roman" w:ascii="Times New Roman"/>
          <w:b/>
          <w:sz w:val="24"/>
          <w:szCs w:val="24"/>
        </w:rPr>
      </w:pPr>
      <w:r w:rsidRPr="00A16A83">
        <w:rPr>
          <w:rFonts w:hAnsi="Times New Roman" w:ascii="Times New Roman"/>
          <w:b/>
          <w:sz w:val="24"/>
          <w:szCs w:val="24"/>
        </w:rPr>
        <w:t>O G L A S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>
      <w:pPr>
        <w:rPr>
          <w:rFonts w:hAnsi="Times New Roman" w:ascii="Times New Roman"/>
          <w:sz w:val="24"/>
          <w:szCs w:val="24"/>
        </w:rPr>
      </w:pPr>
    </w:p>
    <w:p w:rsidRDefault="006E6C3B" w:rsidP="006E6C3B" w:rsidR="006E6C3B" w:rsidRPr="006E6C3B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6E6C3B">
        <w:rPr>
          <w:rFonts w:hAnsi="Times New Roman" w:ascii="Times New Roman"/>
          <w:sz w:val="24"/>
          <w:szCs w:val="24"/>
        </w:rPr>
        <w:t xml:space="preserve">Ročište radi sklapanja predstečajne nagodbe u postupku nad dužnikom </w:t>
      </w:r>
      <w:r w:rsidRPr="006E6C3B">
        <w:rPr>
          <w:rFonts w:hAnsi="Times New Roman" w:ascii="Times New Roman"/>
          <w:sz w:val="24"/>
        </w:rPr>
        <w:t>FRANJO ANDRAŠEK, vl. obrta ANDRAŠEK-GRAĐEVINSKI OBRT, Matije Gupca 43, Petrinja, OIB: 06349271848</w:t>
      </w:r>
      <w:r w:rsidRPr="006E6C3B">
        <w:rPr>
          <w:rFonts w:hAnsi="Times New Roman" w:ascii="Times New Roman"/>
          <w:sz w:val="24"/>
          <w:szCs w:val="24"/>
        </w:rPr>
        <w:t>, saziva se za dan:</w:t>
      </w:r>
    </w:p>
    <w:p w:rsidRDefault="006E6C3B" w:rsidP="006E6C3B" w:rsidR="006E6C3B" w:rsidRPr="006E6C3B">
      <w:pPr>
        <w:pStyle w:val="Odlomakpopisa"/>
        <w:ind w:left="1668"/>
        <w:rPr>
          <w:rFonts w:hAnsi="Times New Roman" w:ascii="Times New Roman"/>
          <w:sz w:val="24"/>
          <w:szCs w:val="24"/>
        </w:rPr>
      </w:pPr>
    </w:p>
    <w:p w:rsidRDefault="006E6C3B" w:rsidP="006E6C3B" w:rsidR="006E6C3B" w:rsidRPr="00015EEC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13. siječnja 2016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.  u </w:t>
      </w:r>
      <w:r>
        <w:rPr>
          <w:rFonts w:hAnsi="Times New Roman" w:ascii="Times New Roman"/>
          <w:sz w:val="24"/>
          <w:szCs w:val="24"/>
          <w:u w:val="single"/>
        </w:rPr>
        <w:t>9,15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 sati</w:t>
      </w:r>
    </w:p>
    <w:p w:rsidRDefault="006E6C3B" w:rsidP="006E6C3B" w:rsidR="006E6C3B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6E6C3B" w:rsidP="006E6C3B" w:rsidR="006E6C3B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Zagreb, Petrinjska 8, soba </w:t>
      </w:r>
      <w:r>
        <w:rPr>
          <w:rFonts w:hAnsi="Times New Roman" w:ascii="Times New Roman"/>
          <w:sz w:val="24"/>
          <w:szCs w:val="24"/>
        </w:rPr>
        <w:t>96/II</w:t>
      </w:r>
      <w:r w:rsidRPr="00015EEC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mala dvorana</w:t>
      </w:r>
      <w:r w:rsidRPr="00015EEC">
        <w:rPr>
          <w:rFonts w:hAnsi="Times New Roman" w:ascii="Times New Roman"/>
          <w:sz w:val="24"/>
          <w:szCs w:val="24"/>
        </w:rPr>
        <w:t>)</w:t>
      </w:r>
    </w:p>
    <w:p w:rsidRDefault="006E6C3B" w:rsidP="006E6C3B" w:rsidR="006E6C3B" w:rsidRPr="00084D05">
      <w:pPr>
        <w:ind w:firstLine="708"/>
        <w:rPr>
          <w:rFonts w:hAnsi="Times New Roman" w:ascii="Times New Roman"/>
          <w:sz w:val="24"/>
          <w:szCs w:val="24"/>
        </w:rPr>
      </w:pPr>
    </w:p>
    <w:p w:rsidRDefault="006E6C3B" w:rsidP="006E6C3B" w:rsidR="006E6C3B" w:rsidRPr="00084D05">
      <w:pPr>
        <w:rPr>
          <w:rFonts w:hAnsi="Times New Roman" w:ascii="Times New Roman"/>
          <w:sz w:val="24"/>
          <w:szCs w:val="24"/>
        </w:rPr>
      </w:pPr>
      <w:r w:rsidRPr="00084D05">
        <w:rPr>
          <w:rFonts w:hAnsi="Times New Roman" w:ascii="Times New Roman"/>
          <w:sz w:val="24"/>
          <w:szCs w:val="24"/>
        </w:rPr>
        <w:tab/>
        <w:t xml:space="preserve">II. Na ročište se pozivaju pristupiti dužnik i svi vjerovnici. 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033AAD">
      <w:pPr>
        <w:jc w:val="center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 xml:space="preserve">U Zagrebu, </w:t>
      </w:r>
      <w:r w:rsidR="006E6C3B">
        <w:rPr>
          <w:rFonts w:hAnsi="Times New Roman" w:ascii="Times New Roman"/>
          <w:sz w:val="24"/>
          <w:szCs w:val="24"/>
        </w:rPr>
        <w:t>27. studenoga</w:t>
      </w:r>
      <w:r w:rsidRPr="00A16A83">
        <w:rPr>
          <w:rFonts w:hAnsi="Times New Roman" w:ascii="Times New Roman"/>
          <w:sz w:val="24"/>
          <w:szCs w:val="24"/>
        </w:rPr>
        <w:t xml:space="preserve"> 2015. g.</w:t>
      </w:r>
    </w:p>
    <w:p w:rsidRDefault="00085B9E" w:rsidP="00085B9E" w:rsidR="00085B9E" w:rsidRPr="00033AAD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033AAD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376592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376592">
      <w:pPr>
        <w:ind w:left="705"/>
        <w:rPr>
          <w:rFonts w:hAnsi="Times New Roman" w:ascii="Times New Roman"/>
          <w:sz w:val="24"/>
          <w:szCs w:val="24"/>
        </w:rPr>
      </w:pP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  <w:t xml:space="preserve">    S U D A C:</w:t>
      </w:r>
    </w:p>
    <w:p w:rsidRDefault="00085B9E" w:rsidP="00085B9E" w:rsidR="00085B9E" w:rsidRPr="00376592">
      <w:pPr>
        <w:ind w:left="705"/>
        <w:rPr>
          <w:rFonts w:hAnsi="Times New Roman" w:ascii="Times New Roman"/>
          <w:sz w:val="24"/>
          <w:szCs w:val="24"/>
        </w:rPr>
      </w:pP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  <w:t xml:space="preserve">      MIHAEL KOVAČIĆ, v.r.</w:t>
      </w:r>
    </w:p>
    <w:p w:rsidRDefault="00085B9E" w:rsidP="00085B9E" w:rsidR="00085B9E" w:rsidRPr="00376592">
      <w:pPr>
        <w:ind w:left="705"/>
        <w:rPr>
          <w:rFonts w:hAnsi="Times New Roman" w:ascii="Times New Roman"/>
          <w:sz w:val="24"/>
          <w:szCs w:val="24"/>
        </w:rPr>
      </w:pPr>
    </w:p>
    <w:p w:rsidRDefault="00085B9E" w:rsidP="00376592" w:rsidR="00085B9E" w:rsidRPr="00376592">
      <w:pPr>
        <w:ind w:firstLine="708" w:left="4248"/>
        <w:rPr>
          <w:rFonts w:hAnsi="Times New Roman" w:ascii="Times New Roman"/>
          <w:sz w:val="24"/>
          <w:szCs w:val="24"/>
        </w:rPr>
      </w:pPr>
      <w:r w:rsidRPr="00376592">
        <w:rPr>
          <w:rFonts w:hAnsi="Times New Roman" w:ascii="Times New Roman"/>
          <w:sz w:val="24"/>
          <w:szCs w:val="24"/>
        </w:rPr>
        <w:t>Za točnost otpravka ovlašteni službenik</w:t>
      </w:r>
    </w:p>
    <w:p w:rsidRDefault="00085B9E" w:rsidP="00376592" w:rsidR="00085B9E" w:rsidRPr="00376592">
      <w:pPr>
        <w:ind w:firstLine="708" w:left="5664"/>
        <w:rPr>
          <w:rFonts w:hAnsi="Times New Roman" w:ascii="Times New Roman"/>
          <w:sz w:val="24"/>
          <w:szCs w:val="24"/>
        </w:rPr>
      </w:pPr>
      <w:r w:rsidRPr="00376592">
        <w:rPr>
          <w:rFonts w:hAnsi="Times New Roman" w:ascii="Times New Roman"/>
          <w:sz w:val="24"/>
          <w:szCs w:val="24"/>
        </w:rPr>
        <w:t>Sonja Pilić</w:t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  <w:t xml:space="preserve">        </w:t>
      </w:r>
    </w:p>
    <w:p w:rsidRDefault="00CF67E5" w:rsidP="00085B9E" w:rsidR="00CF67E5" w:rsidRPr="00376592"/>
    <w:p w:rsidRDefault="00376592" w:rsidR="00376592" w:rsidRPr="00376592"/>
    <w:sectPr w:rsidR="00376592" w:rsidRPr="003765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4A881B12"/>
    <w:multiLevelType w:val="hybridMultilevel"/>
    <w:tmpl w:val="B3369AC2"/>
    <w:lvl w:tplc="91F4DDE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85B9E"/>
    <w:rsid w:val="00376592"/>
    <w:rsid w:val="004F454F"/>
    <w:rsid w:val="0055534C"/>
    <w:rsid w:val="006E6C3B"/>
    <w:rsid w:val="009A3C5E"/>
    <w:rsid w:val="00A440FA"/>
    <w:rsid w:val="00B224E2"/>
    <w:rsid w:val="00CF67E5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4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5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54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5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5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45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5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54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5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5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Stpn-156/2015</izvorni_sadrzaj>
    <derivirana_varijabla naziv="DomainObject.Predmet.OznakaBroj_1">Stpn-156/2015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Franjo Andrašek zastupanog po punomoćniku OD BUKOVAC I SURADNICI d.o.o.</izvorni_sadrzaj>
    <derivirana_varijabla naziv="DomainObject.Predmet.ProtustrankaFormated_1">  Franjo Andrašek zastupanog po punomoćniku OD BUKOVAC I SURADNICI d.o.o.</derivirana_varijabla>
  </DomainObject.Predmet.ProtustrankaFormated>
  <DomainObject.Predmet.ProtustrankaFormatedOIB>
    <izvorni_sadrzaj>  Franjo Andrašek, OIB 06349271848 zastupanog po punomoćniku OD BUKOVAC I SURADNICI d.o.o.</izvorni_sadrzaj>
    <derivirana_varijabla naziv="DomainObject.Predmet.ProtustrankaFormatedOIB_1">  Franjo Andrašek, OIB 06349271848 zastupanog po punomoćniku OD BUKOVAC I SURADNICI d.o.o.</derivirana_varijabla>
  </DomainObject.Predmet.ProtustrankaFormatedOIB>
  <DomainObject.Predmet.ProtustrankaFormatedWithAdress>
    <izvorni_sadrzaj> Franjo Andrašek, Matije Gupca 43, 44250 Petrinja zastupanog po punomoćniku OD BUKOVAC I SURADNICI d.o.o.</izvorni_sadrzaj>
    <derivirana_varijabla naziv="DomainObject.Predmet.ProtustrankaFormatedWithAdress_1"> Franjo Andrašek, Matije Gupca 43, 44250 Petrinja zastupanog po punomoćniku OD BUKOVAC I SURADNICI d.o.o.</derivirana_varijabla>
  </DomainObject.Predmet.ProtustrankaFormatedWithAdress>
  <DomainObject.Predmet.ProtustrankaFormatedWithAdressOIB>
    <izvorni_sadrzaj> Franjo Andrašek, OIB 06349271848, Matije Gupca 43, 44250 Petrinja zastupanog po punomoćniku OD BUKOVAC I SURADNICI d.o.o.</izvorni_sadrzaj>
    <derivirana_varijabla naziv="DomainObject.Predmet.ProtustrankaFormatedWithAdressOIB_1"> Franjo Andrašek, OIB 06349271848, Matije Gupca 43, 44250 Petrinja zastupanog po punomoćniku OD BUKOVAC I SURADNICI d.o.o.</derivirana_varijabla>
  </DomainObject.Predmet.ProtustrankaFormatedWithAdressOIB>
  <DomainObject.Predmet.ProtustrankaWithAdress>
    <izvorni_sadrzaj>Franjo Andrašek Matije Gupca 43, 44250 Petrinja</izvorni_sadrzaj>
    <derivirana_varijabla naziv="DomainObject.Predmet.ProtustrankaWithAdress_1">Franjo Andrašek Matije Gupca 43, 44250 Petrinja</derivirana_varijabla>
  </DomainObject.Predmet.ProtustrankaWithAdress>
  <DomainObject.Predmet.ProtustrankaWithAdressOIB>
    <izvorni_sadrzaj>Franjo Andrašek, OIB 06349271848, Matije Gupca 43, 44250 Petrinja</izvorni_sadrzaj>
    <derivirana_varijabla naziv="DomainObject.Predmet.ProtustrankaWithAdressOIB_1">Franjo Andrašek, OIB 06349271848, Matije Gupca 43, 44250 Petrinja</derivirana_varijabla>
  </DomainObject.Predmet.ProtustrankaWithAdressOIB>
  <DomainObject.Predmet.ProtustrankaNazivFormated>
    <izvorni_sadrzaj>Franjo Andrašek</izvorni_sadrzaj>
    <derivirana_varijabla naziv="DomainObject.Predmet.ProtustrankaNazivFormated_1">Franjo Andrašek</derivirana_varijabla>
  </DomainObject.Predmet.ProtustrankaNazivFormated>
  <DomainObject.Predmet.ProtustrankaNazivFormatedOIB>
    <izvorni_sadrzaj>Franjo Andrašek, OIB 06349271848</izvorni_sadrzaj>
    <derivirana_varijabla naziv="DomainObject.Predmet.ProtustrankaNazivFormatedOIB_1">Franjo Andrašek, OIB 06349271848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Franjo Andrašek</izvorni_sadrzaj>
    <derivirana_varijabla naziv="DomainObject.Predmet.StrankaFormated_1">  Franjo Andrašek</derivirana_varijabla>
  </DomainObject.Predmet.StrankaFormated>
  <DomainObject.Predmet.StrankaFormatedOIB>
    <izvorni_sadrzaj>  Franjo Andrašek, OIB 06349271848</izvorni_sadrzaj>
    <derivirana_varijabla naziv="DomainObject.Predmet.StrankaFormatedOIB_1">  Franjo Andrašek, OIB 06349271848</derivirana_varijabla>
  </DomainObject.Predmet.StrankaFormatedOIB>
  <DomainObject.Predmet.StrankaFormatedWithAdress>
    <izvorni_sadrzaj> Franjo Andrašek, Matije Gupca 43, 44250 Petrinja</izvorni_sadrzaj>
    <derivirana_varijabla naziv="DomainObject.Predmet.StrankaFormatedWithAdress_1"> Franjo Andrašek, Matije Gupca 43, 44250 Petrinja</derivirana_varijabla>
  </DomainObject.Predmet.StrankaFormatedWithAdress>
  <DomainObject.Predmet.StrankaFormatedWithAdressOIB>
    <izvorni_sadrzaj> Franjo Andrašek, OIB 06349271848, Matije Gupca 43, 44250 Petrinja</izvorni_sadrzaj>
    <derivirana_varijabla naziv="DomainObject.Predmet.StrankaFormatedWithAdressOIB_1"> Franjo Andrašek, OIB 06349271848, Matije Gupca 43, 44250 Petrinja</derivirana_varijabla>
  </DomainObject.Predmet.StrankaFormatedWithAdressOIB>
  <DomainObject.Predmet.StrankaWithAdress>
    <izvorni_sadrzaj>Franjo Andrašek Matije Gupca 43,44250 Petrinja</izvorni_sadrzaj>
    <derivirana_varijabla naziv="DomainObject.Predmet.StrankaWithAdress_1">Franjo Andrašek Matije Gupca 43,44250 Petrinja</derivirana_varijabla>
  </DomainObject.Predmet.StrankaWithAdress>
  <DomainObject.Predmet.StrankaWithAdressOIB>
    <izvorni_sadrzaj>Franjo Andrašek, OIB 06349271848, Matije Gupca 43,44250 Petrinja</izvorni_sadrzaj>
    <derivirana_varijabla naziv="DomainObject.Predmet.StrankaWithAdressOIB_1">Franjo Andrašek, OIB 06349271848, Matije Gupca 43,44250 Petrinja</derivirana_varijabla>
  </DomainObject.Predmet.StrankaWithAdressOIB>
  <DomainObject.Predmet.StrankaNazivFormated>
    <izvorni_sadrzaj>Franjo Andrašek</izvorni_sadrzaj>
    <derivirana_varijabla naziv="DomainObject.Predmet.StrankaNazivFormated_1">Franjo Andrašek</derivirana_varijabla>
  </DomainObject.Predmet.StrankaNazivFormated>
  <DomainObject.Predmet.StrankaNazivFormatedOIB>
    <izvorni_sadrzaj>Franjo Andrašek, OIB 06349271848</izvorni_sadrzaj>
    <derivirana_varijabla naziv="DomainObject.Predmet.StrankaNazivFormatedOIB_1">Franjo Andrašek, OIB 06349271848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Franjo Andrašek</item>
    </izvorni_sadrzaj>
    <derivirana_varijabla naziv="DomainObject.Predmet.StrankaListFormated_1">
      <item>Franjo Andrašek</item>
    </derivirana_varijabla>
  </DomainObject.Predmet.StrankaListFormated>
  <DomainObject.Predmet.StrankaListFormatedOIB>
    <izvorni_sadrzaj>
      <item>Franjo Andrašek, OIB 06349271848</item>
    </izvorni_sadrzaj>
    <derivirana_varijabla naziv="DomainObject.Predmet.StrankaListFormatedOIB_1">
      <item>Franjo Andrašek, OIB 06349271848</item>
    </derivirana_varijabla>
  </DomainObject.Predmet.StrankaListFormatedOIB>
  <DomainObject.Predmet.StrankaListFormatedWithAdress>
    <izvorni_sadrzaj>
      <item>Franjo Andrašek, Matije Gupca 43, 44250 Petrinja</item>
    </izvorni_sadrzaj>
    <derivirana_varijabla naziv="DomainObject.Predmet.StrankaListFormatedWithAdress_1">
      <item>Franjo Andrašek, Matije Gupca 43, 44250 Petrinja</item>
    </derivirana_varijabla>
  </DomainObject.Predmet.StrankaListFormatedWithAdress>
  <DomainObject.Predmet.StrankaListFormatedWithAdressOIB>
    <izvorni_sadrzaj>
      <item>Franjo Andrašek, OIB 06349271848, Matije Gupca 43, 44250 Petrinja</item>
    </izvorni_sadrzaj>
    <derivirana_varijabla naziv="DomainObject.Predmet.StrankaListFormatedWithAdressOIB_1">
      <item>Franjo Andrašek, OIB 06349271848, Matije Gupca 43, 44250 Petrinja</item>
    </derivirana_varijabla>
  </DomainObject.Predmet.StrankaListFormatedWithAdressOIB>
  <DomainObject.Predmet.StrankaListNazivFormated>
    <izvorni_sadrzaj>
      <item>Franjo Andrašek</item>
    </izvorni_sadrzaj>
    <derivirana_varijabla naziv="DomainObject.Predmet.StrankaListNazivFormated_1">
      <item>Franjo Andrašek</item>
    </derivirana_varijabla>
  </DomainObject.Predmet.StrankaListNazivFormated>
  <DomainObject.Predmet.StrankaListNazivFormatedOIB>
    <izvorni_sadrzaj>
      <item>Franjo Andrašek, OIB 06349271848</item>
    </izvorni_sadrzaj>
    <derivirana_varijabla naziv="DomainObject.Predmet.StrankaListNazivFormatedOIB_1">
      <item>Franjo Andrašek, OIB 06349271848</item>
    </derivirana_varijabla>
  </DomainObject.Predmet.StrankaListNazivFormatedOIB>
  <DomainObject.Predmet.ProtuStrankaListFormated>
    <izvorni_sadrzaj>
      <item>Franjo Andrašek zastupanog po punomoćniku OD BUKOVAC I SURADNICI d.o.o.</item>
    </izvorni_sadrzaj>
    <derivirana_varijabla naziv="DomainObject.Predmet.ProtuStrankaListFormated_1">
      <item>Franjo Andrašek zastupanog po punomoćniku OD BUKOVAC I SURADNICI d.o.o.</item>
    </derivirana_varijabla>
  </DomainObject.Predmet.ProtuStrankaListFormated>
  <DomainObject.Predmet.ProtuStrankaListFormatedOIB>
    <izvorni_sadrzaj>
      <item>Franjo Andrašek, OIB 06349271848 zastupanog po punomoćniku OD BUKOVAC I SURADNICI d.o.o.</item>
    </izvorni_sadrzaj>
    <derivirana_varijabla naziv="DomainObject.Predmet.ProtuStrankaListFormatedOIB_1">
      <item>Franjo Andrašek, OIB 06349271848 zastupanog po punomoćniku OD BUKOVAC I SURADNICI d.o.o.</item>
    </derivirana_varijabla>
  </DomainObject.Predmet.ProtuStrankaListFormatedOIB>
  <DomainObject.Predmet.ProtuStrankaListFormatedWithAdress>
    <izvorni_sadrzaj>
      <item>Franjo Andrašek, Matije Gupca 43, 44250 Petrinja zastupanog po punomoćniku OD BUKOVAC I SURADNICI d.o.o.</item>
    </izvorni_sadrzaj>
    <derivirana_varijabla naziv="DomainObject.Predmet.ProtuStrankaListFormatedWithAdress_1">
      <item>Franjo Andrašek, Matije Gupca 43, 44250 Petrinja zastupanog po punomoćniku OD BUKOVAC I SURADNICI d.o.o.</item>
    </derivirana_varijabla>
  </DomainObject.Predmet.ProtuStrankaListFormatedWithAdress>
  <DomainObject.Predmet.ProtuStrankaListFormatedWithAdressOIB>
    <izvorni_sadrzaj>
      <item>Franjo Andrašek, OIB 06349271848, Matije Gupca 43, 44250 Petrinja zastupanog po punomoćniku OD BUKOVAC I SURADNICI d.o.o.</item>
    </izvorni_sadrzaj>
    <derivirana_varijabla naziv="DomainObject.Predmet.ProtuStrankaListFormatedWithAdressOIB_1">
      <item>Franjo Andrašek, OIB 06349271848, Matije Gupca 43, 44250 Petrinja zastupanog po punomoćniku OD BUKOVAC I SURADNICI d.o.o.</item>
    </derivirana_varijabla>
  </DomainObject.Predmet.ProtuStrankaListFormatedWithAdressOIB>
  <DomainObject.Predmet.ProtuStrankaListNazivFormated>
    <izvorni_sadrzaj>
      <item>Franjo Andrašek</item>
    </izvorni_sadrzaj>
    <derivirana_varijabla naziv="DomainObject.Predmet.ProtuStrankaListNazivFormated_1">
      <item>Franjo Andrašek</item>
    </derivirana_varijabla>
  </DomainObject.Predmet.ProtuStrankaListNazivFormated>
  <DomainObject.Predmet.ProtuStrankaListNazivFormatedOIB>
    <izvorni_sadrzaj>
      <item>Franjo Andrašek, OIB 06349271848</item>
    </izvorni_sadrzaj>
    <derivirana_varijabla naziv="DomainObject.Predmet.ProtuStrankaListNazivFormatedOIB_1">
      <item>Franjo Andrašek, OIB 06349271848</item>
    </derivirana_varijabla>
  </DomainObject.Predmet.ProtuStrankaListNazivFormatedOIB>
  <DomainObject.Predmet.OstaliListFormated>
    <izvorni_sadrzaj>
      <item>OD BUKOVAC I SURADNICI d.o.o. punomoćnik sudionika u postupku Franjo Andrašek</item>
    </izvorni_sadrzaj>
    <derivirana_varijabla naziv="DomainObject.Predmet.OstaliListFormated_1">
      <item>OD BUKOVAC I SURADNICI d.o.o. punomoćnik sudionika u postupku Franjo Andrašek</item>
    </derivirana_varijabla>
  </DomainObject.Predmet.OstaliListFormated>
  <DomainObject.Predmet.OstaliListFormatedOIB>
    <izvorni_sadrzaj>
      <item>OD BUKOVAC I SURADNICI d.o.o. punomoćnik sudionika u postupku Franjo Andrašek</item>
    </izvorni_sadrzaj>
    <derivirana_varijabla naziv="DomainObject.Predmet.OstaliListFormatedOIB_1">
      <item>OD BUKOVAC I SURADNICI d.o.o. punomoćnik sudionika u postupku Franjo Andrašek</item>
    </derivirana_varijabla>
  </DomainObject.Predmet.OstaliListFormatedOIB>
  <DomainObject.Predmet.OstaliListFormatedWithAdress>
    <izvorni_sadrzaj>
      <item>OD BUKOVAC I SURADNICI d.o.o., MEĐIMURSKA 19/4, 10000 Zagreb punomoćnik sudionika u postupku Franjo Andrašek</item>
    </izvorni_sadrzaj>
    <derivirana_varijabla naziv="DomainObject.Predmet.OstaliListFormatedWithAdress_1">
      <item>OD BUKOVAC I SURADNICI d.o.o., MEĐIMURSKA 19/4, 10000 Zagreb punomoćnik sudionika u postupku Franjo Andrašek</item>
    </derivirana_varijabla>
  </DomainObject.Predmet.OstaliListFormatedWithAdress>
  <DomainObject.Predmet.OstaliListFormatedWithAdressOIB>
    <izvorni_sadrzaj>
      <item>OD BUKOVAC I SURADNICI d.o.o., MEĐIMURSKA 19/4, 10000 Zagreb punomoćnik sudionika u postupku Franjo Andrašek</item>
    </izvorni_sadrzaj>
    <derivirana_varijabla naziv="DomainObject.Predmet.OstaliListFormatedWithAdressOIB_1">
      <item>OD BUKOVAC I SURADNICI d.o.o., MEĐIMURSKA 19/4, 10000 Zagreb punomoćnik sudionika u postupku Franjo Andrašek</item>
    </derivirana_varijabla>
  </DomainObject.Predmet.OstaliListFormatedWithAdressOIB>
  <DomainObject.Predmet.OstaliListNazivFormated>
    <izvorni_sadrzaj>
      <item>OD BUKOVAC I SURADNICI d.o.o.</item>
    </izvorni_sadrzaj>
    <derivirana_varijabla naziv="DomainObject.Predmet.OstaliListNazivFormated_1">
      <item>OD BUKOVAC I SURADNICI d.o.o.</item>
    </derivirana_varijabla>
  </DomainObject.Predmet.OstaliListNazivFormated>
  <DomainObject.Predmet.OstaliListNazivFormatedOIB>
    <izvorni_sadrzaj>
      <item>OD BUKOVAC I SURADNICI d.o.o.</item>
    </izvorni_sadrzaj>
    <derivirana_varijabla naziv="DomainObject.Predmet.OstaliListNazivFormatedOIB_1">
      <item>OD BUKOVAC I SURADNICI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Franjo Andrašek</izvorni_sadrzaj>
    <derivirana_varijabla naziv="DomainObject.Predmet.StrankaIDrugi_1">Franjo Andrašek</derivirana_varijabla>
  </DomainObject.Predmet.StrankaIDrugi>
  <DomainObject.Predmet.ProtustrankaIDrugi>
    <izvorni_sadrzaj>Franjo Andrašek</izvorni_sadrzaj>
    <derivirana_varijabla naziv="DomainObject.Predmet.ProtustrankaIDrugi_1">Franjo Andrašek</derivirana_varijabla>
  </DomainObject.Predmet.ProtustrankaIDrugi>
  <DomainObject.Predmet.StrankaIDrugiAdressOIB>
    <izvorni_sadrzaj>Franjo Andrašek, OIB 06349271848, Matije Gupca 43, 44250 Petrinja</izvorni_sadrzaj>
    <derivirana_varijabla naziv="DomainObject.Predmet.StrankaIDrugiAdressOIB_1">Franjo Andrašek, OIB 06349271848, Matije Gupca 43, 44250 Petrinja</derivirana_varijabla>
  </DomainObject.Predmet.StrankaIDrugiAdressOIB>
  <DomainObject.Predmet.ProtustrankaIDrugiAdressOIB>
    <izvorni_sadrzaj>Franjo Andrašek, OIB 06349271848, Matije Gupca 43, 44250 Petrinja</izvorni_sadrzaj>
    <derivirana_varijabla naziv="DomainObject.Predmet.ProtustrankaIDrugiAdressOIB_1">Franjo Andrašek, OIB 06349271848, Matije Gupca 43,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Franjo Andrašek</item>
      <item>Franjo Andrašek</item>
      <item>OD BUKOVAC I SURADNICI d.o.o.</item>
    </izvorni_sadrzaj>
    <derivirana_varijabla naziv="DomainObject.Predmet.SudioniciListNaziv_1">
      <item>Franjo Andrašek</item>
      <item>Franjo Andrašek</item>
      <item>OD BUKOVAC I SURADNICI d.o.o.</item>
    </derivirana_varijabla>
  </DomainObject.Predmet.SudioniciListNaziv>
  <DomainObject.Predmet.SudioniciListAdressOIB>
    <izvorni_sadrzaj>
      <item>Franjo Andrašek, OIB 06349271848, Matije Gupca 43,44250 Petrinja</item>
      <item>Franjo Andrašek, OIB 06349271848, Matije Gupca 43,44250 Petrinja</item>
      <item>OD BUKOVAC I SURADNICI d.o.o., MEĐIMURSKA 19/4,10000 Zagreb</item>
    </izvorni_sadrzaj>
    <derivirana_varijabla naziv="DomainObject.Predmet.SudioniciListAdressOIB_1">
      <item>Franjo Andrašek, OIB 06349271848, Matije Gupca 43,44250 Petrinja</item>
      <item>Franjo Andrašek, OIB 06349271848, Matije Gupca 43,44250 Petrinja</item>
      <item>OD BUKOVAC I SURADNICI d.o.o., MEĐIMURSKA 19/4,10000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06349271848</item>
      <item>, OIB 06349271848</item>
      <item>, OIB null</item>
    </izvorni_sadrzaj>
    <derivirana_varijabla naziv="DomainObject.Predmet.SudioniciListNazivOIB_1">
      <item>, OIB 06349271848</item>
      <item>, OIB 06349271848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EEACCD-0BA7-4107-8ECC-CC54E63F6C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810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2015-11-27T08:32:00Z</dcterms:created>
  <dc:creator>Aleksandra Mažić</dc:creator>
  <cp:lastModifiedBy>Sonja Pilić</cp:lastModifiedBy>
  <cp:lastPrinted>2015-11-27T08:32:00Z</cp:lastPrinted>
  <dcterms:modified xmlns:xsi="http://www.w3.org/2001/XMLSchema-instance" xsi:type="dcterms:W3CDTF">2015-11-27T08:34:00Z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