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c58c" w14:paraId="6e5c58c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572866">
        <w:rPr>
          <w:color w:themeColor="text1" w:val="000000"/>
        </w:rPr>
        <w:t>VITROPLANT d.o.o., Solin, Stjepana Radića 38, OIB: 29708509139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</w:t>
      </w:r>
      <w:r w:rsidR="00572866">
        <w:rPr>
          <w:color w:themeColor="text1" w:val="000000"/>
        </w:rPr>
        <w:t>2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572866">
        <w:rPr>
          <w:color w:themeColor="text1" w:val="000000"/>
        </w:rPr>
        <w:t>VITROPLANT d.o.o., Solin, Stjepana Radića 38, OIB: 29708509139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4543C1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4543C1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72866">
        <w:rPr>
          <w:color w:themeColor="text1" w:val="000000"/>
        </w:rPr>
        <w:t>1430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572866">
        <w:rPr>
          <w:color w:themeColor="text1" w:val="000000"/>
        </w:rPr>
        <w:t>9.506.782,35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</w:t>
      </w:r>
      <w:r w:rsidR="00572866">
        <w:rPr>
          <w:color w:themeColor="text1" w:val="000000"/>
        </w:rPr>
        <w:t>2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572866">
      <w:rPr>
        <w:color w:themeColor="text1" w:val="000000"/>
      </w:rPr>
      <w:t>1649</w:t>
    </w:r>
    <w:r w:rsidR="00E2567B">
      <w:rPr>
        <w:color w:themeColor="text1" w:val="000000"/>
      </w:rPr>
      <w:t>/</w:t>
    </w:r>
    <w:r w:rsidR="00981D4D">
      <w:rPr>
        <w:color w:themeColor="text1" w:val="000000"/>
      </w:rPr>
      <w:t>20</w:t>
    </w:r>
    <w:r w:rsidR="00572866">
      <w:rPr>
        <w:color w:themeColor="text1" w:val="000000"/>
      </w:rPr>
      <w:t>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43C1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2866"/>
    <w:rsid w:val="0057550C"/>
    <w:rsid w:val="005C4FA6"/>
    <w:rsid w:val="005F0E13"/>
    <w:rsid w:val="00602A20"/>
    <w:rsid w:val="006638D4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12F1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1D4D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1649</izvorni_sadrzaj>
    <derivirana_varijabla naziv="DomainObject.Predmet.Broj_1">1649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St-1649/2015</izvorni_sadrzaj>
    <derivirana_varijabla naziv="DomainObject.Predmet.OznakaBroj_1">St-1649/2015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VITROPLANT proizvodnja biljnog sadnog materijala i trgovina d.o.o</izvorni_sadrzaj>
    <derivirana_varijabla naziv="DomainObject.Predmet.ProtustrankaFormated_1">  VITROPLANT proizvodnja biljnog sadnog materijala i trgovina d.o.o</derivirana_varijabla>
  </DomainObject.Predmet.ProtustrankaFormated>
  <DomainObject.Predmet.ProtustrankaFormatedOIB>
    <izvorni_sadrzaj>  VITROPLANT proizvodnja biljnog sadnog materijala i trgovina d.o.o, OIB 29708509139</izvorni_sadrzaj>
    <derivirana_varijabla naziv="DomainObject.Predmet.ProtustrankaFormatedOIB_1">  VITROPLANT proizvodnja biljnog sadnog materijala i trgovina d.o.o, OIB 29708509139</derivirana_varijabla>
  </DomainObject.Predmet.ProtustrankaFormatedOIB>
  <DomainObject.Predmet.ProtustrankaFormatedWithAdress>
    <izvorni_sadrzaj> VITROPLANT proizvodnja biljnog sadnog materijala i trgovina d.o.o, Stjepana Radića 38, 21210 Solin</izvorni_sadrzaj>
    <derivirana_varijabla naziv="DomainObject.Predmet.ProtustrankaFormatedWithAdress_1"> VITROPLANT proizvodnja biljnog sadnog materijala i trgovina d.o.o, Stjepana Radića 38, 21210 Solin</derivirana_varijabla>
  </DomainObject.Predmet.ProtustrankaFormatedWithAdress>
  <DomainObject.Predmet.ProtustrankaFormatedWithAdressOIB>
    <izvorni_sadrzaj> VITROPLANT proizvodnja biljnog sadnog materijala i trgovina d.o.o, OIB 29708509139, Stjepana Radića 38, 21210 Solin</izvorni_sadrzaj>
    <derivirana_varijabla naziv="DomainObject.Predmet.ProtustrankaFormatedWithAdressOIB_1"> VITROPLANT proizvodnja biljnog sadnog materijala i trgovina d.o.o, OIB 29708509139, Stjepana Radića 38, 21210 Solin</derivirana_varijabla>
  </DomainObject.Predmet.ProtustrankaFormatedWithAdressOIB>
  <DomainObject.Predmet.ProtustrankaWithAdress>
    <izvorni_sadrzaj>VITROPLANT proizvodnja biljnog sadnog materijala i trgovina d.o.o Stjepana Radića 38, 21210 Solin</izvorni_sadrzaj>
    <derivirana_varijabla naziv="DomainObject.Predmet.ProtustrankaWithAdress_1">VITROPLANT proizvodnja biljnog sadnog materijala i trgovina d.o.o Stjepana Radića 38, 21210 Solin</derivirana_varijabla>
  </DomainObject.Predmet.ProtustrankaWithAdress>
  <DomainObject.Predmet.ProtustrankaWithAdressOIB>
    <izvorni_sadrzaj>VITROPLANT proizvodnja biljnog sadnog materijala i trgovina d.o.o, OIB 29708509139, Stjepana Radića 38, 21210 Solin</izvorni_sadrzaj>
    <derivirana_varijabla naziv="DomainObject.Predmet.ProtustrankaWithAdressOIB_1">VITROPLANT proizvodnja biljnog sadnog materijala i trgovina d.o.o, OIB 29708509139, Stjepana Radića 38, 21210 Solin</derivirana_varijabla>
  </DomainObject.Predmet.ProtustrankaWithAdressOIB>
  <DomainObject.Predmet.ProtustrankaNazivFormated>
    <izvorni_sadrzaj>VITROPLANT proizvodnja biljnog sadnog materijala i trgovina d.o.o</izvorni_sadrzaj>
    <derivirana_varijabla naziv="DomainObject.Predmet.ProtustrankaNazivFormated_1">VITROPLANT proizvodnja biljnog sadnog materijala i trgovina d.o.o</derivirana_varijabla>
  </DomainObject.Predmet.ProtustrankaNazivFormated>
  <DomainObject.Predmet.ProtustrankaNazivFormatedOIB>
    <izvorni_sadrzaj>VITROPLANT proizvodnja biljnog sadnog materijala i trgovina d.o.o, OIB 29708509139</izvorni_sadrzaj>
    <derivirana_varijabla naziv="DomainObject.Predmet.ProtustrankaNazivFormatedOIB_1">VITROPLANT proizvodnja biljnog sadnog materijala i trgovina d.o.o, OIB 29708509139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9506782.35</izvorni_sadrzaj>
    <derivirana_varijabla naziv="DomainObject.Predmet.TrenutnaVrijednost_1">9506782.35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VITROPLANT proizvodnja biljnog sadnog materijala i trgovina d.o.o</item>
    </izvorni_sadrzaj>
    <derivirana_varijabla naziv="DomainObject.Predmet.ProtuStrankaListFormated_1">
      <item>VITROPLANT proizvodnja biljnog sadnog materijala i trgovina d.o.o</item>
    </derivirana_varijabla>
  </DomainObject.Predmet.ProtuStrankaListFormated>
  <DomainObject.Predmet.ProtuStrankaListFormatedOIB>
    <izvorni_sadrzaj>
      <item>VITROPLANT proizvodnja biljnog sadnog materijala i trgovina d.o.o, OIB 29708509139</item>
    </izvorni_sadrzaj>
    <derivirana_varijabla naziv="DomainObject.Predmet.ProtuStrankaListFormatedOIB_1">
      <item>VITROPLANT proizvodnja biljnog sadnog materijala i trgovina d.o.o, OIB 29708509139</item>
    </derivirana_varijabla>
  </DomainObject.Predmet.ProtuStrankaListFormatedOIB>
  <DomainObject.Predmet.ProtuStrankaListFormatedWithAdress>
    <izvorni_sadrzaj>
      <item>VITROPLANT proizvodnja biljnog sadnog materijala i trgovina d.o.o, Stjepana Radića 38, 21210 Solin</item>
    </izvorni_sadrzaj>
    <derivirana_varijabla naziv="DomainObject.Predmet.ProtuStrankaListFormatedWithAdress_1">
      <item>VITROPLANT proizvodnja biljnog sadnog materijala i trgovina d.o.o, Stjepana Radića 38, 21210 Solin</item>
    </derivirana_varijabla>
  </DomainObject.Predmet.ProtuStrankaListFormatedWithAdress>
  <DomainObject.Predmet.ProtuStrankaListFormatedWithAdressOIB>
    <izvorni_sadrzaj>
      <item>VITROPLANT proizvodnja biljnog sadnog materijala i trgovina d.o.o, OIB 29708509139, Stjepana Radića 38, 21210 Solin</item>
    </izvorni_sadrzaj>
    <derivirana_varijabla naziv="DomainObject.Predmet.ProtuStrankaListFormatedWithAdressOIB_1">
      <item>VITROPLANT proizvodnja biljnog sadnog materijala i trgovina d.o.o, OIB 29708509139, Stjepana Radića 38, 21210 Solin</item>
    </derivirana_varijabla>
  </DomainObject.Predmet.ProtuStrankaListFormatedWithAdressOIB>
  <DomainObject.Predmet.ProtuStrankaListNazivFormated>
    <izvorni_sadrzaj>
      <item>VITROPLANT proizvodnja biljnog sadnog materijala i trgovina d.o.o</item>
    </izvorni_sadrzaj>
    <derivirana_varijabla naziv="DomainObject.Predmet.ProtuStrankaListNazivFormated_1">
      <item>VITROPLANT proizvodnja biljnog sadnog materijala i trgovina d.o.o</item>
    </derivirana_varijabla>
  </DomainObject.Predmet.ProtuStrankaListNazivFormated>
  <DomainObject.Predmet.ProtuStrankaListNazivFormatedOIB>
    <izvorni_sadrzaj>
      <item>VITROPLANT proizvodnja biljnog sadnog materijala i trgovina d.o.o, OIB 29708509139</item>
    </izvorni_sadrzaj>
    <derivirana_varijabla naziv="DomainObject.Predmet.ProtuStrankaListNazivFormatedOIB_1">
      <item>VITROPLANT proizvodnja biljnog sadnog materijala i trgovina d.o.o, OIB 29708509139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VITROPLANT proizvodnja biljnog sadnog materijala i trgovina d.o.o</izvorni_sadrzaj>
    <derivirana_varijabla naziv="DomainObject.Predmet.ProtustrankaIDrugi_1">VITROPLANT proizvodnja biljnog sadnog materijala i trgovina d.o.o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VITROPLANT proizvodnja biljnog sadnog materijala i trgovina d.o.o, OIB 29708509139, Stjepana Radića 38, 21210 Solin</izvorni_sadrzaj>
    <derivirana_varijabla naziv="DomainObject.Predmet.ProtustrankaIDrugiAdressOIB_1">VITROPLANT proizvodnja biljnog sadnog materijala i trgovina d.o.o, OIB 29708509139, Stjepana Radića 38,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VITROPLANT proizvodnja biljnog sadnog materijala i trgovina d.o.o</item>
      <item>FINANCIJSKA AGENCIJA, RC SPLIT</item>
    </izvorni_sadrzaj>
    <derivirana_varijabla naziv="DomainObject.Predmet.SudioniciListNaziv_1">
      <item>VITROPLANT proizvodnja biljnog sadnog materijala i trgovina d.o.o</item>
      <item>FINANCIJSKA AGENCIJA, RC SPLIT</item>
    </derivirana_varijabla>
  </DomainObject.Predmet.SudioniciListNaziv>
  <DomainObject.Predmet.SudioniciListAdressOIB>
    <izvorni_sadrzaj>
      <item>VITROPLANT proizvodnja biljnog sadnog materijala i trgovina d.o.o, OIB 29708509139, Stjepana Radića 38,21210 Solin</item>
      <item>FINANCIJSKA AGENCIJA, RC SPLIT, OIB 85821130368, Mažuranićevo šetalište 24 b,21000 Split</item>
    </izvorni_sadrzaj>
    <derivirana_varijabla naziv="DomainObject.Predmet.SudioniciListAdressOIB_1">
      <item>VITROPLANT proizvodnja biljnog sadnog materijala i trgovina d.o.o, OIB 29708509139, Stjepana Radića 38,21210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29708509139</item>
      <item>, OIB 85821130368</item>
    </izvorni_sadrzaj>
    <derivirana_varijabla naziv="DomainObject.Predmet.SudioniciListNazivOIB_1">
      <item>, OIB 29708509139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1756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2016-05-12T06:12:00Z</cp:lastPrinted>
  <dcterms:modified xmlns:xsi="http://www.w3.org/2001/XMLSchema-instance" xsi:type="dcterms:W3CDTF">2016-05-12T06:55:00Z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