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35ce" w14:paraId="80e35ce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D53D0A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D53D0A">
              <w:rPr>
                <w:lang w:eastAsia="hr-HR" w:val="hr-HR"/>
              </w:rPr>
              <w:t>18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D53D0A">
        <w:rPr>
          <w:lang w:val="hr-HR"/>
        </w:rPr>
        <w:t>MY SELFIE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D53D0A">
        <w:rPr>
          <w:lang w:val="hr-HR"/>
        </w:rPr>
        <w:t>Varaždin</w:t>
      </w:r>
      <w:r w:rsidR="005A6949">
        <w:rPr>
          <w:lang w:val="hr-HR"/>
        </w:rPr>
        <w:t xml:space="preserve">, </w:t>
      </w:r>
      <w:r w:rsidR="00D53D0A">
        <w:rPr>
          <w:lang w:val="hr-HR"/>
        </w:rPr>
        <w:t>Trg Matije Gupca 21/C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D53D0A" w:rsidRPr="00D53D0A">
        <w:rPr>
          <w:lang w:val="hr-HR"/>
        </w:rPr>
        <w:t>40709483586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D53D0A">
        <w:rPr>
          <w:lang w:val="hr-HR"/>
        </w:rPr>
        <w:t>17</w:t>
      </w:r>
      <w:r w:rsidRPr="00071235">
        <w:rPr>
          <w:lang w:val="hr-HR"/>
        </w:rPr>
        <w:t xml:space="preserve">. </w:t>
      </w:r>
      <w:r w:rsidR="000A3ACC">
        <w:rPr>
          <w:lang w:val="hr-HR"/>
        </w:rPr>
        <w:t xml:space="preserve">siječnja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D53D0A" w:rsidRPr="00D53D0A">
        <w:rPr>
          <w:lang w:val="hr-HR"/>
        </w:rPr>
        <w:t>MY SELFIE j.d.o.o., Varaždin, Trg Matije Gupca 21/C, OIB: 40709483586</w:t>
      </w:r>
      <w:r w:rsidRPr="00071235">
        <w:rPr>
          <w:lang w:val="hr-HR"/>
        </w:rPr>
        <w:t xml:space="preserve">, iznosi </w:t>
      </w:r>
      <w:r w:rsidR="00D53D0A">
        <w:rPr>
          <w:lang w:val="hr-HR"/>
        </w:rPr>
        <w:t>33.112,54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D53D0A">
        <w:rPr>
          <w:lang w:val="hr-HR"/>
        </w:rPr>
        <w:t>Jasmina Mom, Mačkovec, Bana Josipa Jelačića 148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D53D0A" w:rsidRPr="00D53D0A">
        <w:rPr>
          <w:lang w:val="hr-HR"/>
        </w:rPr>
        <w:t>06467090797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53D0A">
        <w:rPr>
          <w:lang w:val="hr-HR"/>
        </w:rPr>
        <w:t>18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53D0A">
        <w:rPr>
          <w:lang w:val="hr-HR"/>
        </w:rPr>
        <w:t>16</w:t>
      </w:r>
      <w:r w:rsidR="005C4196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D53D0A">
        <w:rPr>
          <w:lang w:val="hr-HR"/>
        </w:rPr>
        <w:t>MY SELFIE j.d.o.o.</w:t>
      </w:r>
      <w:r w:rsidR="00D53D0A" w:rsidRPr="00071235">
        <w:rPr>
          <w:lang w:val="hr-HR"/>
        </w:rPr>
        <w:t xml:space="preserve">, </w:t>
      </w:r>
      <w:r w:rsidR="00D53D0A">
        <w:rPr>
          <w:lang w:val="hr-HR"/>
        </w:rPr>
        <w:t xml:space="preserve">Varaždin, Trg Matije Gupca 21/C, </w:t>
      </w:r>
      <w:r w:rsidR="00D53D0A" w:rsidRPr="00071235">
        <w:rPr>
          <w:lang w:val="hr-HR"/>
        </w:rPr>
        <w:t xml:space="preserve">OIB: </w:t>
      </w:r>
      <w:r w:rsidR="00D53D0A" w:rsidRPr="00D53D0A">
        <w:rPr>
          <w:lang w:val="hr-HR"/>
        </w:rPr>
        <w:t>40709483586</w:t>
      </w:r>
      <w:r w:rsidR="005C4196" w:rsidRPr="00071235">
        <w:rPr>
          <w:lang w:val="hr-HR"/>
        </w:rPr>
        <w:t xml:space="preserve">, navodeći da dužnik na dan </w:t>
      </w:r>
      <w:r w:rsidR="00D53D0A">
        <w:rPr>
          <w:lang w:val="hr-HR"/>
        </w:rPr>
        <w:t>1</w:t>
      </w:r>
      <w:r w:rsidR="0097353F">
        <w:rPr>
          <w:lang w:val="hr-HR"/>
        </w:rPr>
        <w:t>2</w:t>
      </w:r>
      <w:r w:rsidR="009D534A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D53D0A">
        <w:rPr>
          <w:lang w:val="hr-HR"/>
        </w:rPr>
        <w:t>33.112,54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D53D0A">
        <w:rPr>
          <w:lang w:val="hr-HR"/>
        </w:rPr>
        <w:t>17</w:t>
      </w:r>
      <w:r w:rsidR="005C4196" w:rsidRPr="00071235">
        <w:rPr>
          <w:lang w:val="hr-HR"/>
        </w:rPr>
        <w:t xml:space="preserve">. </w:t>
      </w:r>
      <w:r w:rsidR="000A3ACC">
        <w:rPr>
          <w:lang w:val="hr-HR"/>
        </w:rPr>
        <w:t>siječnja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37A" w:rsidRPr="0039437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53D0A">
      <w:rPr>
        <w:lang w:val="hr-HR"/>
      </w:rPr>
      <w:t>18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02D85"/>
    <w:rsid w:val="00340840"/>
    <w:rsid w:val="0039437A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02729"/>
    <w:rsid w:val="007B76BA"/>
    <w:rsid w:val="008229E5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4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4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SELFIE  jednostavno društvo s ograničenom odgovornošću za njegu i uljepšavanje lica i tijela zastupanog po punomoćniku Jasmina Mom</izvorni_sadrzaj>
    <derivirana_varijabla naziv="DomainObject.Predmet.ProtustrankaFormated_1">  MY SELFIE  jednostavno društvo s ograničenom odgovornošću za njegu i uljepšavanje lica i tijela zastupanog po punomoćniku Jasmina Mom</derivirana_varijabla>
  </DomainObject.Predmet.ProtustrankaFormated>
  <DomainObject.Predmet.ProtustrankaFormatedOIB>
    <izvorni_sadrzaj>  MY SELFIE  jednostavno društvo s ograničenom odgovornošću za njegu i uljepšavanje lica i tijela, OIB 40709483586 zastupanog po punomoćniku Jasmina Mom</izvorni_sadrzaj>
    <derivirana_varijabla naziv="DomainObject.Predmet.ProtustrankaFormatedOIB_1">  MY SELFIE  jednostavno društvo s ograničenom odgovornošću za njegu i uljepšavanje lica i tijela, OIB 40709483586 zastupanog po punomoćniku Jasmina Mom</derivirana_varijabla>
  </DomainObject.Predmet.ProtustrankaFormatedOIB>
  <DomainObject.Predmet.ProtustrankaFormatedWithAdress>
    <izvorni_sadrzaj> MY SELFIE  jednostavno društvo s ograničenom odgovornošću za njegu i uljepšavanje lica i tijela, Trg Matije Gupca 21C, 42000 Varaždin zastupanog po punomoćniku Jasmina Mom</izvorni_sadrzaj>
    <derivirana_varijabla naziv="DomainObject.Predmet.ProtustrankaFormatedWithAdress_1"> MY SELFIE  jednostavno društvo s ograničenom odgovornošću za njegu i uljepšavanje lica i tijela, Trg Matije Gupca 21C, 42000 Varaždin zastupanog po punomoćniku Jasmina Mom</derivirana_varijabla>
  </DomainObject.Predmet.ProtustrankaFormatedWithAdress>
  <DomainObject.Predmet.ProtustrankaFormatedWithAdressOIB>
    <izvorni_sadrzaj> MY SELFIE  jednostavno društvo s ograničenom odgovornošću za njegu i uljepšavanje lica i tijela, OIB 40709483586, Trg Matije Gupca 21C, 42000 Varaždin zastupanog po punomoćniku Jasmina Mom</izvorni_sadrzaj>
    <derivirana_varijabla naziv="DomainObject.Predmet.ProtustrankaFormatedWithAdressOIB_1"> MY SELFIE  jednostavno društvo s ograničenom odgovornošću za njegu i uljepšavanje lica i tijela, OIB 40709483586, Trg Matije Gupca 21C, 42000 Varaždin zastupanog po punomoćniku Jasmina Mom</derivirana_varijabla>
  </DomainObject.Predmet.ProtustrankaFormatedWithAdressOIB>
  <DomainObject.Predmet.ProtustrankaWithAdress>
    <izvorni_sadrzaj>MY SELFIE  jednostavno društvo s ograničenom odgovornošću za njegu i uljepšavanje lica i tijela Trg Matije Gupca 21C, 42000 Varaždin</izvorni_sadrzaj>
    <derivirana_varijabla naziv="DomainObject.Predmet.ProtustrankaWithAdress_1">MY SELFIE  jednostavno društvo s ograničenom odgovornošću za njegu i uljepšavanje lica i tijela Trg Matije Gupca 21C, 42000 Varaždin</derivirana_varijabla>
  </DomainObject.Predmet.ProtustrankaWithAdress>
  <DomainObject.Predmet.ProtustrankaWithAdressOIB>
    <izvorni_sadrzaj>MY SELFIE  jednostavno društvo s ograničenom odgovornošću za njegu i uljepšavanje lica i tijela, OIB 40709483586, Trg Matije Gupca 21C, 42000 Varaždin</izvorni_sadrzaj>
    <derivirana_varijabla naziv="DomainObject.Predmet.ProtustrankaWithAdressOIB_1">MY SELFIE  jednostavno društvo s ograničenom odgovornošću za njegu i uljepšavanje lica i tijela, OIB 40709483586, Trg Matije Gupca 21C, 42000 Varaždin</derivirana_varijabla>
  </DomainObject.Predmet.ProtustrankaWithAdressOIB>
  <DomainObject.Predmet.ProtustrankaNazivFormated>
    <izvorni_sadrzaj>MY SELFIE  jednostavno društvo s ograničenom odgovornošću za njegu i uljepšavanje lica i tijela</izvorni_sadrzaj>
    <derivirana_varijabla naziv="DomainObject.Predmet.ProtustrankaNazivFormated_1">MY SELFIE  jednostavno društvo s ograničenom odgovornošću za njegu i uljepšavanje lica i tijela</derivirana_varijabla>
  </DomainObject.Predmet.ProtustrankaNazivFormated>
  <DomainObject.Predmet.ProtustrankaNazivFormatedOIB>
    <izvorni_sadrzaj>MY SELFIE  jednostavno društvo s ograničenom odgovornošću za njegu i uljepšavanje lica i tijela, OIB 40709483586</izvorni_sadrzaj>
    <derivirana_varijabla naziv="DomainObject.Predmet.ProtustrankaNazivFormatedOIB_1">MY SELFIE  jednostavno društvo s ograničenom odgovornošću za njegu i uljepšavanje lica i tijela, OIB 40709483586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33112.54</izvorni_sadrzaj>
    <derivirana_varijabla naziv="DomainObject.Predmet.TrenutnaVrijednost_1">33112.54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 SELFIE  jednostavno društvo s ograničenom odgovornošću za njegu i uljepšavanje lica i tijela zastupanog po punomoćniku Jasmina Mom</item>
    </izvorni_sadrzaj>
    <derivirana_varijabla naziv="DomainObject.Predmet.ProtuStrankaListFormated_1">
      <item>MY SELFIE  jednostavno društvo s ograničenom odgovornošću za njegu i uljepšavanje lica i tijela zastupanog po punomoćniku Jasmina Mom</item>
    </derivirana_varijabla>
  </DomainObject.Predmet.ProtuStrankaListFormated>
  <DomainObject.Predmet.ProtuStrankaListFormatedOIB>
    <izvorni_sadrzaj>
      <item>MY SELFIE  jednostavno društvo s ograničenom odgovornošću za njegu i uljepšavanje lica i tijela, OIB 40709483586 zastupanog po punomoćniku Jasmina Mom</item>
    </izvorni_sadrzaj>
    <derivirana_varijabla naziv="DomainObject.Predmet.ProtuStrankaListFormatedOIB_1">
      <item>MY SELFIE  jednostavno društvo s ograničenom odgovornošću za njegu i uljepšavanje lica i tijela, OIB 40709483586 zastupanog po punomoćniku Jasmina Mom</item>
    </derivirana_varijabla>
  </DomainObject.Predmet.ProtuStrankaListFormatedOIB>
  <DomainObject.Predmet.ProtuStrankaListFormatedWithAdress>
    <izvorni_sadrzaj>
      <item>MY SELFIE  jednostavno društvo s ograničenom odgovornošću za njegu i uljepšavanje lica i tijela, Trg Matije Gupca 21C, 42000 Varaždin zastupanog po punomoćniku Jasmina Mom</item>
    </izvorni_sadrzaj>
    <derivirana_varijabla naziv="DomainObject.Predmet.ProtuStrankaListFormatedWithAdress_1">
      <item>MY SELFIE  jednostavno društvo s ograničenom odgovornošću za njegu i uljepšavanje lica i tijela, Trg Matije Gupca 21C, 42000 Varaždin zastupanog po punomoćniku Jasmina Mom</item>
    </derivirana_varijabla>
  </DomainObject.Predmet.ProtuStrankaListFormatedWithAdress>
  <DomainObject.Predmet.ProtuStrankaListFormatedWithAdressOIB>
    <izvorni_sadrzaj>
      <item>MY SELFIE  jednostavno društvo s ograničenom odgovornošću za njegu i uljepšavanje lica i tijela, OIB 40709483586, Trg Matije Gupca 21C, 42000 Varaždin zastupanog po punomoćniku Jasmina Mom</item>
    </izvorni_sadrzaj>
    <derivirana_varijabla naziv="DomainObject.Predmet.ProtuStrankaListFormatedWithAdressOIB_1">
      <item>MY SELFIE  jednostavno društvo s ograničenom odgovornošću za njegu i uljepšavanje lica i tijela, OIB 40709483586, Trg Matije Gupca 21C, 42000 Varaždin zastupanog po punomoćniku Jasmina Mom</item>
    </derivirana_varijabla>
  </DomainObject.Predmet.ProtuStrankaListFormatedWithAdressOIB>
  <DomainObject.Predmet.ProtuStrankaListNazivFormated>
    <izvorni_sadrzaj>
      <item>MY SELFIE  jednostavno društvo s ograničenom odgovornošću za njegu i uljepšavanje lica i tijela</item>
    </izvorni_sadrzaj>
    <derivirana_varijabla naziv="DomainObject.Predmet.ProtuStrankaListNazivFormated_1">
      <item>MY SELFIE  jednostavno društvo s ograničenom odgovornošću za njegu i uljepšavanje lica i tijela</item>
    </derivirana_varijabla>
  </DomainObject.Predmet.ProtuStrankaListNazivFormated>
  <DomainObject.Predmet.ProtuStrankaListNazivFormatedOIB>
    <izvorni_sadrzaj>
      <item>MY SELFIE  jednostavno društvo s ograničenom odgovornošću za njegu i uljepšavanje lica i tijela, OIB 40709483586</item>
    </izvorni_sadrzaj>
    <derivirana_varijabla naziv="DomainObject.Predmet.ProtuStrankaListNazivFormatedOIB_1">
      <item>MY SELFIE  jednostavno društvo s ograničenom odgovornošću za njegu i uljepšavanje lica i tijela, OIB 40709483586</item>
    </derivirana_varijabla>
  </DomainObject.Predmet.ProtuStrankaListNazivFormatedOIB>
  <DomainObject.Predmet.OstaliListFormated>
    <izvorni_sadrzaj>
      <item>Sudski registar</item>
      <item>Jasmina Mom punomoćnik sudionika u postupku MY SELFIE  jednostavno društvo s ograničenom odgovornošću za njegu i uljepšavanje lica i tijela</item>
    </izvorni_sadrzaj>
    <derivirana_varijabla naziv="DomainObject.Predmet.OstaliListFormated_1">
      <item>Sudski registar</item>
      <item>Jasmina Mom punomoćnik sudionika u postupku MY SELFIE  jednostavno društvo s ograničenom odgovornošću za njegu i uljepšavanje lica i tijela</item>
    </derivirana_varijabla>
  </DomainObject.Predmet.OstaliListFormated>
  <DomainObject.Predmet.OstaliListFormatedOIB>
    <izvorni_sadrzaj>
      <item>Sudski registar</item>
      <item>Jasmina Mom, OIB 06467090797 punomoćnik sudionika u postupku MY SELFIE  jednostavno društvo s ograničenom odgovornošću za njegu i uljepšavanje lica i tijela</item>
    </izvorni_sadrzaj>
    <derivirana_varijabla naziv="DomainObject.Predmet.OstaliListFormatedOIB_1">
      <item>Sudski registar</item>
      <item>Jasmina Mom, OIB 06467090797 punomoćnik sudionika u postupku MY SELFIE  jednostavno društvo s ograničenom odgovornošću za njegu i uljepšavanje lica i tijela</item>
    </derivirana_varijabla>
  </DomainObject.Predmet.OstaliListFormatedOIB>
  <DomainObject.Predmet.OstaliListFormatedWithAdress>
    <izvorni_sadrzaj>
      <item>Sudski registar</item>
      <item>Jasmina Mom, Bana Josipa Jelačića 148, 40000 Mačkovec punomoćnik sudionika u postupku MY SELFIE  jednostavno društvo s ograničenom odgovornošću za njegu i uljepšavanje lica i tijela</item>
    </izvorni_sadrzaj>
    <derivirana_varijabla naziv="DomainObject.Predmet.OstaliListFormatedWithAdress_1">
      <item>Sudski registar</item>
      <item>Jasmina Mom, Bana Josipa Jelačića 148, 40000 Mačkovec punomoćnik sudionika u postupku MY SELFIE  jednostavno društvo s ograničenom odgovornošću za njegu i uljepšavanje lica i tijela</item>
    </derivirana_varijabla>
  </DomainObject.Predmet.OstaliListFormatedWithAdress>
  <DomainObject.Predmet.OstaliListFormatedWithAdressOIB>
    <izvorni_sadrzaj>
      <item>Sudski registar</item>
      <item>Jasmina Mom, OIB 06467090797, Bana Josipa Jelačića 148, 40000 Mačkovec punomoćnik sudionika u postupku MY SELFIE  jednostavno društvo s ograničenom odgovornošću za njegu i uljepšavanje lica i tijela</item>
    </izvorni_sadrzaj>
    <derivirana_varijabla naziv="DomainObject.Predmet.OstaliListFormatedWithAdressOIB_1">
      <item>Sudski registar</item>
      <item>Jasmina Mom, OIB 06467090797, Bana Josipa Jelačića 148, 40000 Mačkovec punomoćnik sudionika u postupku MY SELFIE  jednostavno društvo s ograničenom odgovornošću za njegu i uljepšavanje lica i tijela</item>
    </derivirana_varijabla>
  </DomainObject.Predmet.OstaliListFormatedWithAdressOIB>
  <DomainObject.Predmet.OstaliListNazivFormated>
    <izvorni_sadrzaj>
      <item>Sudski registar</item>
      <item>Jasmina Mom</item>
    </izvorni_sadrzaj>
    <derivirana_varijabla naziv="DomainObject.Predmet.OstaliListNazivFormated_1">
      <item>Sudski registar</item>
      <item>Jasmina Mom</item>
    </derivirana_varijabla>
  </DomainObject.Predmet.OstaliListNazivFormated>
  <DomainObject.Predmet.OstaliListNazivFormatedOIB>
    <izvorni_sadrzaj>
      <item>Sudski registar</item>
      <item>Jasmina Mom, OIB 06467090797</item>
    </izvorni_sadrzaj>
    <derivirana_varijabla naziv="DomainObject.Predmet.OstaliListNazivFormatedOIB_1">
      <item>Sudski registar</item>
      <item>Jasmina Mom, OIB 06467090797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 SELFIE  jednostavno društvo s ograničenom odgovornošću za njegu i uljepšavanje lica i tijela</izvorni_sadrzaj>
    <derivirana_varijabla naziv="DomainObject.Predmet.ProtustrankaIDrugi_1">MY SELFIE  jednostavno društvo s ograničenom odgovornošću za njegu i uljepšavanje lica i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MY SELFIE  jednostavno društvo s ograničenom odgovornošću za njegu i uljepšavanje lica i tijela, OIB 40709483586, Trg Matije Gupca 21C, 42000 Varaždin</izvorni_sadrzaj>
    <derivirana_varijabla naziv="DomainObject.Predmet.ProtustrankaIDrugiAdressOIB_1">MY SELFIE  jednostavno društvo s ograničenom odgovornošću za njegu i uljepšavanje lica i tijela, OIB 40709483586, Trg Matije Gupca 21C,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 SELFIE  jednostavno društvo s ograničenom odgovornošću za njegu i uljepšavanje lica i tijela</item>
      <item>Sudski registar</item>
      <item>Jasmina Mom</item>
    </izvorni_sadrzaj>
    <derivirana_varijabla naziv="DomainObject.Predmet.SudioniciListNaziv_1">
      <item>Financijska agencija</item>
      <item>MY SELFIE  jednostavno društvo s ograničenom odgovornošću za njegu i uljepšavanje lica i tijela</item>
      <item>Sudski registar</item>
      <item>Jasmina Mom</item>
    </derivirana_varijabla>
  </DomainObject.Predmet.SudioniciListNaziv>
  <DomainObject.Predmet.SudioniciListAdressOIB>
    <izvorni_sadrzaj>
      <item>Financijska agencija, OIB 85821130368, Ulica grada Vukovara 70,10000 Zagreb</item>
      <item>MY SELFIE  jednostavno društvo s ograničenom odgovornošću za njegu i uljepšavanje lica i tijela, OIB 40709483586, Trg Matije Gupca 21C,42000 Varaždin</item>
      <item>Sudski registar</item>
      <item>Jasmina Mom, OIB 06467090797, Bana Josipa Jelačića 148,40000 Mačkovec</item>
    </izvorni_sadrzaj>
    <derivirana_varijabla naziv="DomainObject.Predmet.SudioniciListAdressOIB_1">
      <item>Financijska agencija, OIB 85821130368, Ulica grada Vukovara 70,10000 Zagreb</item>
      <item>MY SELFIE  jednostavno društvo s ograničenom odgovornošću za njegu i uljepšavanje lica i tijela, OIB 40709483586, Trg Matije Gupca 21C,42000 Varaždin</item>
      <item>Sudski registar</item>
      <item>Jasmina Mom, OIB 06467090797, Bana Josipa Jelačića 148,40000 Mačkovec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40709483586</item>
      <item>, OIB null</item>
      <item>, OIB 06467090797</item>
    </izvorni_sadrzaj>
    <derivirana_varijabla naziv="DomainObject.Predmet.SudioniciListNazivOIB_1">
      <item>, OIB 85821130368</item>
      <item>, OIB 40709483586</item>
      <item>, OIB null</item>
      <item>, OIB 06467090797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B56FF-05EA-4F26-9929-E34AAFBD9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2621</properties:Characters>
  <properties:Lines>80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2018-01-17T09:05:00Z</dcterms:created>
  <dc:creator>Katarina Breški</dc:creator>
  <cp:lastModifiedBy>Nevenka Vuković</cp:lastModifiedBy>
  <cp:lastPrinted>2018-01-17T09:13:00Z</cp:lastPrinted>
  <dcterms:modified xmlns:xsi="http://www.w3.org/2001/XMLSchema-instance" xsi:type="dcterms:W3CDTF">2018-01-17T09:13:00Z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