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1e6b" w14:paraId="f7a1e6b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E40E6B">
        <w:t>2832/16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4B5D99">
        <w:t>Trg hrvatskih branitelja 1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</w:t>
      </w:r>
      <w:r w:rsidR="004B5D99">
        <w:t>Financijske agencije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E40E6B">
        <w:t xml:space="preserve">AGRO-UNA poljoprivredna zadruga za proizvodnju, trgovinu i usluge, </w:t>
      </w:r>
      <w:r w:rsidR="00E40E6B">
        <w:rPr>
          <w:rFonts w:eastAsiaTheme="minorHAnsi"/>
          <w:lang w:eastAsia="en-US"/>
        </w:rPr>
        <w:t xml:space="preserve">Dvor, </w:t>
      </w:r>
      <w:r w:rsidR="00E40E6B">
        <w:t>Kralja Tomislava 48</w:t>
      </w:r>
      <w:r w:rsidR="00E40E6B">
        <w:rPr>
          <w:rFonts w:eastAsiaTheme="minorHAnsi"/>
          <w:lang w:eastAsia="en-US"/>
        </w:rPr>
        <w:t>,</w:t>
      </w:r>
      <w:r w:rsidR="00E40E6B">
        <w:t xml:space="preserve"> OIB</w:t>
      </w:r>
      <w:r w:rsidR="00E40E6B">
        <w:rPr>
          <w:rFonts w:eastAsiaTheme="minorHAnsi"/>
          <w:lang w:eastAsia="en-US"/>
        </w:rPr>
        <w:t xml:space="preserve"> </w:t>
      </w:r>
      <w:r w:rsidR="00E40E6B">
        <w:t>44833640121</w:t>
      </w:r>
      <w:r w:rsidR="004B6701">
        <w:t xml:space="preserve">, </w:t>
      </w:r>
      <w:r w:rsidR="00295F32" w:rsidRPr="0053264E">
        <w:t xml:space="preserve">dana </w:t>
      </w:r>
      <w:r w:rsidR="004B5D99">
        <w:t>19. listopada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E81800" w:rsidP="00C84611" w:rsidR="00B37895">
      <w:pPr>
        <w:ind w:firstLine="708"/>
        <w:jc w:val="both"/>
      </w:pPr>
      <w:r>
        <w:t xml:space="preserve">I. </w:t>
      </w:r>
      <w:r w:rsidR="00B37895">
        <w:t>Obustavlja se prethodni postupak nad dužnikom</w:t>
      </w:r>
      <w:r w:rsidR="00B37895" w:rsidRPr="00B37895">
        <w:t xml:space="preserve"> </w:t>
      </w:r>
      <w:r w:rsidR="008D7D9F">
        <w:t xml:space="preserve">AGRO-UNA poljoprivredna zadruga za proizvodnju, trgovinu i usluge, </w:t>
      </w:r>
      <w:r w:rsidR="008D7D9F">
        <w:rPr>
          <w:rFonts w:eastAsiaTheme="minorHAnsi"/>
          <w:lang w:eastAsia="en-US"/>
        </w:rPr>
        <w:t xml:space="preserve">Dvor, </w:t>
      </w:r>
      <w:r w:rsidR="008D7D9F">
        <w:t>Kralja Tomislava 48</w:t>
      </w:r>
      <w:r w:rsidR="008D7D9F">
        <w:rPr>
          <w:rFonts w:eastAsiaTheme="minorHAnsi"/>
          <w:lang w:eastAsia="en-US"/>
        </w:rPr>
        <w:t>,</w:t>
      </w:r>
      <w:r w:rsidR="008D7D9F">
        <w:t xml:space="preserve"> OIB</w:t>
      </w:r>
      <w:r w:rsidR="008D7D9F">
        <w:rPr>
          <w:rFonts w:eastAsiaTheme="minorHAnsi"/>
          <w:lang w:eastAsia="en-US"/>
        </w:rPr>
        <w:t xml:space="preserve"> </w:t>
      </w:r>
      <w:r w:rsidR="008D7D9F">
        <w:t>44833640121</w:t>
      </w:r>
      <w:r w:rsidR="00B37895">
        <w:t xml:space="preserve">. </w:t>
      </w:r>
    </w:p>
    <w:p w:rsidRDefault="00B37895" w:rsidP="00C84611" w:rsidR="00B37895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II. Nalaže se Financijskoj agenciji da oslobodi sredstva u iznosu od </w:t>
      </w:r>
      <w:r w:rsidR="00500482">
        <w:t xml:space="preserve">946,96 </w:t>
      </w:r>
      <w:r>
        <w:t>kn, zaplijenjena temeljem čl. 112. st. 1. Stečajnog zakona.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500482" w:rsidP="00500482" w:rsidR="00500482">
      <w:pPr>
        <w:ind w:firstLine="708"/>
        <w:jc w:val="both"/>
      </w:pPr>
      <w:r>
        <w:t xml:space="preserve">FINA-a Regionalni centar Zagreb, podnijela je ovom sudu dana 22. ožujka 2016. prijedlog za otvaranje stečajnog postupka nad dužnikom AGRO-UNA poljoprivredna zadruga za proizvodnju, trgovinu i usluge, </w:t>
      </w:r>
      <w:r>
        <w:rPr>
          <w:rFonts w:eastAsiaTheme="minorHAnsi"/>
          <w:lang w:eastAsia="en-US"/>
        </w:rPr>
        <w:t xml:space="preserve">Dvor, </w:t>
      </w:r>
      <w:r>
        <w:t>Kralja Tomislava 48</w:t>
      </w:r>
      <w:r>
        <w:rPr>
          <w:rFonts w:eastAsiaTheme="minorHAnsi"/>
          <w:lang w:eastAsia="en-US"/>
        </w:rPr>
        <w:t>,</w:t>
      </w:r>
      <w:r>
        <w:t xml:space="preserve"> OIB</w:t>
      </w:r>
      <w:r>
        <w:rPr>
          <w:rFonts w:eastAsiaTheme="minorHAnsi"/>
          <w:lang w:eastAsia="en-US"/>
        </w:rPr>
        <w:t xml:space="preserve"> </w:t>
      </w:r>
      <w:r>
        <w:t xml:space="preserve">44833640121. </w:t>
      </w:r>
    </w:p>
    <w:p w:rsidRDefault="00500482" w:rsidP="00500482" w:rsidR="00500482">
      <w:pPr>
        <w:ind w:firstLine="708"/>
        <w:jc w:val="both"/>
      </w:pPr>
      <w:r>
        <w:t xml:space="preserve"> </w:t>
      </w:r>
    </w:p>
    <w:p w:rsidRDefault="00500482" w:rsidP="007A6B2B" w:rsidR="00500482">
      <w:pPr>
        <w:ind w:firstLine="708"/>
        <w:jc w:val="both"/>
      </w:pPr>
      <w:r>
        <w:t xml:space="preserve">Prijedlog je podnesen temeljem odredbe članka 110. stavak 1. </w:t>
      </w:r>
      <w:r w:rsidR="008D7D9F">
        <w:t>Stečajnog zakona (Narodne novine broj 71/15, dalje u tekstu: SZ-a)</w:t>
      </w:r>
      <w:r>
        <w:t xml:space="preserve">. U prijedlogu predlagatelj navodi da na dan 18. ožujka 2016. godine dužnik u Očevidniku redoslijeda osnova za plaćanje ima evidentirane neizvršene osnove za plaćanje u ukupnom iznosu od 34.733,94 kn, te da dužnik ima jednog zaposlenog. </w:t>
      </w:r>
    </w:p>
    <w:p w:rsidRDefault="00500482" w:rsidP="007A6B2B" w:rsidR="00500482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Predlagatelj nadalje navodi da na temelju čl. 112. st. 5. SZ-a obavještava sud da dužnik na dan </w:t>
      </w:r>
      <w:r w:rsidR="00500482">
        <w:t xml:space="preserve">18. ožujka </w:t>
      </w:r>
      <w:r>
        <w:t xml:space="preserve">2016. godine ima zaplijenjena novčana sredstva u iznosu od </w:t>
      </w:r>
      <w:r w:rsidR="00500482">
        <w:t>946,96</w:t>
      </w:r>
      <w:r>
        <w:t xml:space="preserve"> kn na ime predujma za namirenje troškova stečajnog postupka, a da je FINA na temelju čl. 114. st. 3. SZ-a oslobođena plaćanja predujma za namirenje troškova stečajnog postupka.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</w:t>
      </w:r>
      <w:r>
        <w:lastRenderedPageBreak/>
        <w:t xml:space="preserve">neprekinutom razdoblju do 120 dana, u roku od 8 dana od isteka toga razdoblja, osim ako su ispunjene pretpostavke iz članka 428. istog Zakona.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7A6B2B" w:rsidP="007A6B2B" w:rsidR="007A6B2B">
      <w:pPr>
        <w:ind w:firstLine="708"/>
        <w:jc w:val="both"/>
      </w:pPr>
    </w:p>
    <w:p w:rsidRDefault="00500482" w:rsidP="007A6B2B" w:rsidR="007A6B2B">
      <w:pPr>
        <w:ind w:firstLine="708"/>
        <w:jc w:val="both"/>
      </w:pPr>
      <w:r>
        <w:t>Dužnik</w:t>
      </w:r>
      <w:r w:rsidR="007A6B2B">
        <w:t xml:space="preserve"> je </w:t>
      </w:r>
      <w:r w:rsidR="004736FC">
        <w:t xml:space="preserve">dana </w:t>
      </w:r>
      <w:r w:rsidR="004B5D99">
        <w:t>1</w:t>
      </w:r>
      <w:r>
        <w:t>6</w:t>
      </w:r>
      <w:r w:rsidR="004B5D99">
        <w:t>. listopada</w:t>
      </w:r>
      <w:r w:rsidR="004736FC">
        <w:t xml:space="preserve"> 2017. godine </w:t>
      </w:r>
      <w:r w:rsidR="004B5D99">
        <w:t>dostavi</w:t>
      </w:r>
      <w:r>
        <w:t>o</w:t>
      </w:r>
      <w:r w:rsidR="004B5D99">
        <w:t xml:space="preserve"> u spis</w:t>
      </w:r>
      <w:r w:rsidR="004736FC">
        <w:t xml:space="preserve"> </w:t>
      </w:r>
      <w:r w:rsidR="007A6B2B">
        <w:t>potvrdu</w:t>
      </w:r>
      <w:r>
        <w:t xml:space="preserve"> FINA-e</w:t>
      </w:r>
      <w:r w:rsidR="007A6B2B">
        <w:t xml:space="preserve"> </w:t>
      </w:r>
      <w:r w:rsidR="004B5D99">
        <w:t>o blokadi računa i novčanih sredstava dužnika</w:t>
      </w:r>
      <w:r w:rsidR="007A6B2B">
        <w:t xml:space="preserve">, iz koje proizlazi da na dan </w:t>
      </w:r>
      <w:r>
        <w:t>9. listopada 2017. godine</w:t>
      </w:r>
      <w:r w:rsidR="007A6B2B">
        <w:t xml:space="preserve"> nepodmirene obveze iznose 0,00 kn, odnosno da žiro račun dužnika više nije u blokadi. </w:t>
      </w:r>
    </w:p>
    <w:p w:rsidRDefault="00741F56" w:rsidP="00C84611" w:rsidR="00741F56">
      <w:pPr>
        <w:ind w:firstLine="708"/>
        <w:jc w:val="both"/>
      </w:pPr>
    </w:p>
    <w:p w:rsidRDefault="00B37895" w:rsidP="000F0EF4" w:rsidR="00B37895">
      <w:pPr>
        <w:ind w:firstLine="708"/>
        <w:jc w:val="both"/>
      </w:pPr>
      <w:r>
        <w:t xml:space="preserve">Odredbom čl. 128. st. 9. SZ-a propisano je da ako dužnik do završetka prethodnoga postupka postane sposoban za plaćanje, sud će postupak obustaviti. </w:t>
      </w:r>
    </w:p>
    <w:p w:rsidRDefault="00B37895" w:rsidP="000F0EF4" w:rsidR="00B37895">
      <w:pPr>
        <w:ind w:firstLine="708"/>
        <w:jc w:val="both"/>
      </w:pPr>
    </w:p>
    <w:p w:rsidRDefault="00B37895" w:rsidP="00B37895" w:rsidR="000F0EF4">
      <w:pPr>
        <w:ind w:firstLine="708"/>
        <w:jc w:val="both"/>
      </w:pPr>
      <w:r>
        <w:t xml:space="preserve">U konkretnom slučaju neprijeporno je utvrđeno da je dužnik </w:t>
      </w:r>
      <w:r w:rsidR="000F0EF4">
        <w:t xml:space="preserve">postao sposoban za plaćanje, </w:t>
      </w:r>
      <w:r>
        <w:t xml:space="preserve">dakle </w:t>
      </w:r>
      <w:r w:rsidR="000F0EF4">
        <w:t xml:space="preserve">kod dužnika ne postoji stečajni razlog nesposobnosti za plaćanje, pa je </w:t>
      </w:r>
      <w:r>
        <w:t xml:space="preserve">temeljem odredbe čl. 128. st. 9. SZ-a riješeno kao pod točkom </w:t>
      </w:r>
      <w:r w:rsidR="00E81800">
        <w:t>I. izreke</w:t>
      </w:r>
      <w:r w:rsidR="000F0EF4">
        <w:t xml:space="preserve"> ovog rješenja. </w:t>
      </w:r>
    </w:p>
    <w:p w:rsidRDefault="00E81800" w:rsidP="000F0EF4" w:rsidR="00E81800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</w:t>
      </w:r>
      <w:r w:rsidR="00500482">
        <w:t xml:space="preserve"> </w:t>
      </w:r>
      <w:r w:rsidR="008D7D9F">
        <w:t>5.000,00</w:t>
      </w:r>
      <w:r>
        <w:t xml:space="preserve"> kn za predujam za namirenje troškova stečajnoga postupka; odredbom stavka 7. istog članka propisano je da ako sud odbaci ili odbije prijedlog za otvaranje stečajnoga postupka, rješenjem o odbacivanju odnosno odbijanju naložit će Financijskoj agenciji da oslobodi sredstva zaplijenjena na temelju stavka 1. toga članka. </w:t>
      </w:r>
    </w:p>
    <w:p w:rsidRDefault="004736FC" w:rsidP="004736FC" w:rsidR="004736FC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Slijedom navedenog, temeljem odredbe čl. 112. st. 7. SZ-a valjalo je riješiti kao pod točkom II. izreke ovog rješenja. </w:t>
      </w:r>
    </w:p>
    <w:p w:rsidRDefault="00C84611" w:rsidP="00C84611" w:rsidR="00C84611">
      <w:pPr>
        <w:ind w:firstLine="708"/>
        <w:jc w:val="both"/>
      </w:pPr>
      <w:r>
        <w:t xml:space="preserve"> </w:t>
      </w: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4B5D99">
        <w:t>19. listopada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2454B3" w:rsidR="002454B3" w:rsidRPr="007A5897">
      <w:r w:rsidRPr="007A5897">
        <w:t>putem ovog suda.</w:t>
      </w:r>
    </w:p>
    <w:p w:rsidRDefault="002454B3" w:rsidP="00DF1B94" w:rsidR="00DF1B94" w:rsidRPr="0053264E"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3D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500482">
      <w:t>2832/16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7268C"/>
    <w:rsid w:val="000858AE"/>
    <w:rsid w:val="000B4426"/>
    <w:rsid w:val="000E7C58"/>
    <w:rsid w:val="000F0A0A"/>
    <w:rsid w:val="000F0EF4"/>
    <w:rsid w:val="0017084D"/>
    <w:rsid w:val="001740AB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91C11"/>
    <w:rsid w:val="003F4A53"/>
    <w:rsid w:val="004736FC"/>
    <w:rsid w:val="004B0A0A"/>
    <w:rsid w:val="004B4514"/>
    <w:rsid w:val="004B5D99"/>
    <w:rsid w:val="004B6701"/>
    <w:rsid w:val="004D27C4"/>
    <w:rsid w:val="00500482"/>
    <w:rsid w:val="00520AC5"/>
    <w:rsid w:val="0053264E"/>
    <w:rsid w:val="00582442"/>
    <w:rsid w:val="005E2748"/>
    <w:rsid w:val="00667243"/>
    <w:rsid w:val="0067351F"/>
    <w:rsid w:val="00683588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E566B"/>
    <w:rsid w:val="00874E6C"/>
    <w:rsid w:val="008C33DF"/>
    <w:rsid w:val="008D3D0F"/>
    <w:rsid w:val="008D7D9F"/>
    <w:rsid w:val="0094791B"/>
    <w:rsid w:val="009A0E71"/>
    <w:rsid w:val="009C5BC5"/>
    <w:rsid w:val="009E0FFF"/>
    <w:rsid w:val="00A058DD"/>
    <w:rsid w:val="00A26712"/>
    <w:rsid w:val="00A51F97"/>
    <w:rsid w:val="00A675FB"/>
    <w:rsid w:val="00AE2532"/>
    <w:rsid w:val="00AF7785"/>
    <w:rsid w:val="00B1314F"/>
    <w:rsid w:val="00B37895"/>
    <w:rsid w:val="00BA257E"/>
    <w:rsid w:val="00BE3247"/>
    <w:rsid w:val="00BF6F39"/>
    <w:rsid w:val="00C82C2F"/>
    <w:rsid w:val="00C84611"/>
    <w:rsid w:val="00C92DA2"/>
    <w:rsid w:val="00CB6C29"/>
    <w:rsid w:val="00CC408D"/>
    <w:rsid w:val="00CF4712"/>
    <w:rsid w:val="00D12A3F"/>
    <w:rsid w:val="00D36516"/>
    <w:rsid w:val="00D62198"/>
    <w:rsid w:val="00DC7E72"/>
    <w:rsid w:val="00DF1B94"/>
    <w:rsid w:val="00E406C7"/>
    <w:rsid w:val="00E40E6B"/>
    <w:rsid w:val="00E80FBC"/>
    <w:rsid w:val="00E81800"/>
    <w:rsid w:val="00E84520"/>
    <w:rsid w:val="00F11929"/>
    <w:rsid w:val="00F17825"/>
    <w:rsid w:val="00F2244C"/>
    <w:rsid w:val="00F33D25"/>
    <w:rsid w:val="00F42B08"/>
    <w:rsid w:val="00F72F59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D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D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D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D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D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D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D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D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D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D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44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1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2832</izvorni_sadrzaj>
    <derivirana_varijabla naziv="DomainObject.Predmet.Broj_1">2832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St-2832/2016</izvorni_sadrzaj>
    <derivirana_varijabla naziv="DomainObject.Predmet.OznakaBroj_1">St-2832/2016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AGRO-UNA poljoprivredna zadruga za proizvodnju, trgovinu i usluge zastupanog po punomoćniku Branislav Joka</izvorni_sadrzaj>
    <derivirana_varijabla naziv="DomainObject.Predmet.ProtustrankaFormated_1">  AGRO-UNA poljoprivredna zadruga za proizvodnju, trgovinu i usluge zastupanog po punomoćniku Branislav Joka</derivirana_varijabla>
  </DomainObject.Predmet.ProtustrankaFormated>
  <DomainObject.Predmet.ProtustrankaFormatedOIB>
    <izvorni_sadrzaj>  AGRO-UNA poljoprivredna zadruga za proizvodnju, trgovinu i usluge, OIB 44833640121 zastupanog po punomoćniku Branislav Joka</izvorni_sadrzaj>
    <derivirana_varijabla naziv="DomainObject.Predmet.ProtustrankaFormatedOIB_1">  AGRO-UNA poljoprivredna zadruga za proizvodnju, trgovinu i usluge, OIB 44833640121 zastupanog po punomoćniku Branislav Joka</derivirana_varijabla>
  </DomainObject.Predmet.ProtustrankaFormatedOIB>
  <DomainObject.Predmet.ProtustrankaFormatedWithAdress>
    <izvorni_sadrzaj> AGRO-UNA poljoprivredna zadruga za proizvodnju, trgovinu i usluge, Kralja Tomislava 48, 44440 Dvor zastupanog po punomoćniku Branislav Joka</izvorni_sadrzaj>
    <derivirana_varijabla naziv="DomainObject.Predmet.ProtustrankaFormatedWithAdress_1"> AGRO-UNA poljoprivredna zadruga za proizvodnju, trgovinu i usluge, Kralja Tomislava 48, 44440 Dvor zastupanog po punomoćniku Branislav Joka</derivirana_varijabla>
  </DomainObject.Predmet.ProtustrankaFormatedWithAdress>
  <DomainObject.Predmet.ProtustrankaFormatedWithAdressOIB>
    <izvorni_sadrzaj> AGRO-UNA poljoprivredna zadruga za proizvodnju, trgovinu i usluge, OIB 44833640121, Kralja Tomislava 48, 44440 Dvor zastupanog po punomoćniku Branislav Joka</izvorni_sadrzaj>
    <derivirana_varijabla naziv="DomainObject.Predmet.ProtustrankaFormatedWithAdressOIB_1"> AGRO-UNA poljoprivredna zadruga za proizvodnju, trgovinu i usluge, OIB 44833640121, Kralja Tomislava 48, 44440 Dvor zastupanog po punomoćniku Branislav Joka</derivirana_varijabla>
  </DomainObject.Predmet.ProtustrankaFormatedWithAdressOIB>
  <DomainObject.Predmet.ProtustrankaWithAdress>
    <izvorni_sadrzaj>AGRO-UNA poljoprivredna zadruga za proizvodnju, trgovinu i usluge Kralja Tomislava 48, 44440 Dvor</izvorni_sadrzaj>
    <derivirana_varijabla naziv="DomainObject.Predmet.ProtustrankaWithAdress_1">AGRO-UNA poljoprivredna zadruga za proizvodnju, trgovinu i usluge Kralja Tomislava 48, 44440 Dvor</derivirana_varijabla>
  </DomainObject.Predmet.ProtustrankaWithAdress>
  <DomainObject.Predmet.ProtustrankaWithAdressOIB>
    <izvorni_sadrzaj>AGRO-UNA poljoprivredna zadruga za proizvodnju, trgovinu i usluge, OIB 44833640121, Kralja Tomislava 48, 44440 Dvor</izvorni_sadrzaj>
    <derivirana_varijabla naziv="DomainObject.Predmet.ProtustrankaWithAdressOIB_1">AGRO-UNA poljoprivredna zadruga za proizvodnju, trgovinu i usluge, OIB 44833640121, Kralja Tomislava 48, 44440 Dvor</derivirana_varijabla>
  </DomainObject.Predmet.ProtustrankaWithAdressOIB>
  <DomainObject.Predmet.ProtustrankaNazivFormated>
    <izvorni_sadrzaj>AGRO-UNA poljoprivredna zadruga za proizvodnju, trgovinu i usluge</izvorni_sadrzaj>
    <derivirana_varijabla naziv="DomainObject.Predmet.ProtustrankaNazivFormated_1">AGRO-UNA poljoprivredna zadruga za proizvodnju, trgovinu i usluge</derivirana_varijabla>
  </DomainObject.Predmet.ProtustrankaNazivFormated>
  <DomainObject.Predmet.ProtustrankaNazivFormatedOIB>
    <izvorni_sadrzaj>AGRO-UNA poljoprivredna zadruga za proizvodnju, trgovinu i usluge, OIB 44833640121</izvorni_sadrzaj>
    <derivirana_varijabla naziv="DomainObject.Predmet.ProtustrankaNazivFormatedOIB_1">AGRO-UNA poljoprivredna zadruga za proizvodnju, trgovinu i usluge, OIB 44833640121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AGRO-UNA poljoprivredna zadruga za proizvodnju, trgovinu i usluge zastupanog po punomoćniku Branislav Joka</item>
    </izvorni_sadrzaj>
    <derivirana_varijabla naziv="DomainObject.Predmet.ProtuStrankaListFormated_1">
      <item>AGRO-UNA poljoprivredna zadruga za proizvodnju, trgovinu i usluge zastupanog po punomoćniku Branislav Joka</item>
    </derivirana_varijabla>
  </DomainObject.Predmet.ProtuStrankaListFormated>
  <DomainObject.Predmet.ProtuStrankaListFormatedOIB>
    <izvorni_sadrzaj>
      <item>AGRO-UNA poljoprivredna zadruga za proizvodnju, trgovinu i usluge, OIB 44833640121 zastupanog po punomoćniku Branislav Joka</item>
    </izvorni_sadrzaj>
    <derivirana_varijabla naziv="DomainObject.Predmet.ProtuStrankaListFormatedOIB_1">
      <item>AGRO-UNA poljoprivredna zadruga za proizvodnju, trgovinu i usluge, OIB 44833640121 zastupanog po punomoćniku Branislav Joka</item>
    </derivirana_varijabla>
  </DomainObject.Predmet.ProtuStrankaListFormatedOIB>
  <DomainObject.Predmet.ProtuStrankaListFormatedWithAdress>
    <izvorni_sadrzaj>
      <item>AGRO-UNA poljoprivredna zadruga za proizvodnju, trgovinu i usluge, Kralja Tomislava 48, 44440 Dvor zastupanog po punomoćniku Branislav Joka</item>
    </izvorni_sadrzaj>
    <derivirana_varijabla naziv="DomainObject.Predmet.ProtuStrankaListFormatedWithAdress_1">
      <item>AGRO-UNA poljoprivredna zadruga za proizvodnju, trgovinu i usluge, Kralja Tomislava 48, 44440 Dvor zastupanog po punomoćniku Branislav Joka</item>
    </derivirana_varijabla>
  </DomainObject.Predmet.ProtuStrankaListFormatedWithAdress>
  <DomainObject.Predmet.ProtuStrankaListFormatedWithAdressOIB>
    <izvorni_sadrzaj>
      <item>AGRO-UNA poljoprivredna zadruga za proizvodnju, trgovinu i usluge, OIB 44833640121, Kralja Tomislava 48, 44440 Dvor zastupanog po punomoćniku Branislav Joka</item>
    </izvorni_sadrzaj>
    <derivirana_varijabla naziv="DomainObject.Predmet.ProtuStrankaListFormatedWithAdressOIB_1">
      <item>AGRO-UNA poljoprivredna zadruga za proizvodnju, trgovinu i usluge, OIB 44833640121, Kralja Tomislava 48, 44440 Dvor zastupanog po punomoćniku Branislav Joka</item>
    </derivirana_varijabla>
  </DomainObject.Predmet.ProtuStrankaListFormatedWithAdressOIB>
  <DomainObject.Predmet.ProtuStrankaListNazivFormated>
    <izvorni_sadrzaj>
      <item>AGRO-UNA poljoprivredna zadruga za proizvodnju, trgovinu i usluge</item>
    </izvorni_sadrzaj>
    <derivirana_varijabla naziv="DomainObject.Predmet.ProtuStrankaListNazivFormated_1">
      <item>AGRO-UNA poljoprivredna zadruga za proizvodnju, trgovinu i usluge</item>
    </derivirana_varijabla>
  </DomainObject.Predmet.ProtuStrankaListNazivFormated>
  <DomainObject.Predmet.ProtuStrankaListNazivFormatedOIB>
    <izvorni_sadrzaj>
      <item>AGRO-UNA poljoprivredna zadruga za proizvodnju, trgovinu i usluge, OIB 44833640121</item>
    </izvorni_sadrzaj>
    <derivirana_varijabla naziv="DomainObject.Predmet.ProtuStrankaListNazivFormatedOIB_1">
      <item>AGRO-UNA poljoprivredna zadruga za proizvodnju, trgovinu i usluge, OIB 44833640121</item>
    </derivirana_varijabla>
  </DomainObject.Predmet.ProtuStrankaListNazivFormatedOIB>
  <DomainObject.Predmet.OstaliListFormated>
    <izvorni_sadrzaj>
      <item>Branislav Joka punomoćnik sudionika u postupku AGRO-UNA poljoprivredna zadruga za proizvodnju, trgovinu i usluge</item>
      <item>DRAGAN CRNKOVIĆ</item>
    </izvorni_sadrzaj>
    <derivirana_varijabla naziv="DomainObject.Predmet.OstaliListFormated_1">
      <item>Branislav Joka punomoćnik sudionika u postupku AGRO-UNA poljoprivredna zadruga za proizvodnju, trgovinu i usluge</item>
      <item>DRAGAN CRNKOVIĆ</item>
    </derivirana_varijabla>
  </DomainObject.Predmet.OstaliListFormated>
  <DomainObject.Predmet.OstaliListFormatedOIB>
    <izvorni_sadrzaj>
      <item>Branislav Joka, OIB 94976350591 punomoćnik sudionika u postupku AGRO-UNA poljoprivredna zadruga za proizvodnju, trgovinu i usluge</item>
      <item>DRAGAN CRNKOVIĆ, OIB </item>
    </izvorni_sadrzaj>
    <derivirana_varijabla naziv="DomainObject.Predmet.OstaliListFormatedOIB_1">
      <item>Branislav Joka, OIB 94976350591 punomoćnik sudionika u postupku AGRO-UNA poljoprivredna zadruga za proizvodnju, trgovinu i usluge</item>
      <item>DRAGAN CRNKOVIĆ, OIB </item>
    </derivirana_varijabla>
  </DomainObject.Predmet.OstaliListFormatedOIB>
  <DomainObject.Predmet.OstaliListFormatedWithAdress>
    <izvorni_sadrzaj>
      <item>Branislav Joka, Kralja Tomislava 48, 44440 Dvor punomoćnik sudionika u postupku AGRO-UNA poljoprivredna zadruga za proizvodnju, trgovinu i usluge</item>
      <item>DRAGAN CRNKOVIĆ, S. i A. Radića 48, 44000 Sisak</item>
    </izvorni_sadrzaj>
    <derivirana_varijabla naziv="DomainObject.Predmet.OstaliListFormatedWithAdress_1">
      <item>Branislav Joka, Kralja Tomislava 48, 44440 Dvor punomoćnik sudionika u postupku AGRO-UNA poljoprivredna zadruga za proizvodnju, trgovinu i usluge</item>
      <item>DRAGAN CRNKOVIĆ, S. i A. Radića 48, 44000 Sisak</item>
    </derivirana_varijabla>
  </DomainObject.Predmet.OstaliListFormatedWithAdress>
  <DomainObject.Predmet.OstaliListFormatedWithAdressOIB>
    <izvorni_sadrzaj>
      <item>Branislav Joka, OIB 94976350591, Kralja Tomislava 48, 44440 Dvor punomoćnik sudionika u postupku AGRO-UNA poljoprivredna zadruga za proizvodnju, trgovinu i usluge</item>
      <item>DRAGAN CRNKOVIĆ, OIB , S. i A. Radića 48, 44000 Sisak</item>
    </izvorni_sadrzaj>
    <derivirana_varijabla naziv="DomainObject.Predmet.OstaliListFormatedWithAdressOIB_1">
      <item>Branislav Joka, OIB 94976350591, Kralja Tomislava 48, 44440 Dvor punomoćnik sudionika u postupku AGRO-UNA poljoprivredna zadruga za proizvodnju, trgovinu i usluge</item>
      <item>DRAGAN CRNKOVIĆ, OIB , S. i A. Radića 48, 44000 Sisak</item>
    </derivirana_varijabla>
  </DomainObject.Predmet.OstaliListFormatedWithAdressOIB>
  <DomainObject.Predmet.OstaliListNazivFormated>
    <izvorni_sadrzaj>
      <item>Branislav Joka</item>
      <item>DRAGAN CRNKOVIĆ</item>
    </izvorni_sadrzaj>
    <derivirana_varijabla naziv="DomainObject.Predmet.OstaliListNazivFormated_1">
      <item>Branislav Joka</item>
      <item>DRAGAN CRNKOVIĆ</item>
    </derivirana_varijabla>
  </DomainObject.Predmet.OstaliListNazivFormated>
  <DomainObject.Predmet.OstaliListNazivFormatedOIB>
    <izvorni_sadrzaj>
      <item>Branislav Joka, OIB 94976350591</item>
      <item>DRAGAN CRNKOVIĆ, OIB </item>
    </izvorni_sadrzaj>
    <derivirana_varijabla naziv="DomainObject.Predmet.OstaliListNazivFormatedOIB_1">
      <item>Branislav Joka, OIB 94976350591</item>
      <item>DRAGAN CRNKOVIĆ,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AGRO-UNA poljoprivredna zadruga za proizvodnju, trgovinu i usluge</izvorni_sadrzaj>
    <derivirana_varijabla naziv="DomainObject.Predmet.ProtustrankaIDrugi_1">AGRO-UNA poljoprivredna zadruga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AGRO-UNA poljoprivredna zadruga za proizvodnju, trgovinu i usluge, OIB 44833640121, Kralja Tomislava 48, 44440 Dvor</izvorni_sadrzaj>
    <derivirana_varijabla naziv="DomainObject.Predmet.ProtustrankaIDrugiAdressOIB_1">AGRO-UNA poljoprivredna zadruga za proizvodnju, trgovinu i usluge, OIB 44833640121, Kralja Tomislava 48,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AGRO-UNA poljoprivredna zadruga za proizvodnju, trgovinu i usluge</item>
      <item>Branislav Joka</item>
      <item>DRAGAN CRNKOVIĆ</item>
    </izvorni_sadrzaj>
    <derivirana_varijabla naziv="DomainObject.Predmet.SudioniciListNaziv_1">
      <item>FINA Regionalni centar Zagreb</item>
      <item>AGRO-UNA poljoprivredna zadruga za proizvodnju, trgovinu i usluge</item>
      <item>Branislav Joka</item>
      <item>DRAGAN CRNKOVIĆ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AGRO-UNA poljoprivredna zadruga za proizvodnju, trgovinu i usluge, OIB 44833640121, Kralja Tomislava 48,44440 Dvor</item>
      <item>Branislav Joka, OIB 94976350591, Kralja Tomislava 48,44440 Dvor</item>
      <item>DRAGAN CRNKOVIĆ, OIB , S. i A. Radića 48,44000 Sisak</item>
    </izvorni_sadrzaj>
    <derivirana_varijabla naziv="DomainObject.Predmet.SudioniciListAdressOIB_1">
      <item>FINA Regionalni centar Zagreb, OIB 85821130368, Trg svibanjskih žrtava 1995. br. 1,10000 Zagreb</item>
      <item>AGRO-UNA poljoprivredna zadruga za proizvodnju, trgovinu i usluge, OIB 44833640121, Kralja Tomislava 48,44440 Dvor</item>
      <item>Branislav Joka, OIB 94976350591, Kralja Tomislava 48,44440 Dvor</item>
      <item>DRAGAN CRNKOVIĆ, OIB , S. i A. Radića 48,44000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44833640121</item>
      <item>, OIB 94976350591</item>
      <item>, OIB </item>
    </izvorni_sadrzaj>
    <derivirana_varijabla naziv="DomainObject.Predmet.SudioniciListNazivOIB_1">
      <item>, OIB 85821130368</item>
      <item>, OIB 44833640121</item>
      <item>, OIB 94976350591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28D9BA-89AC-432F-98DE-E747F4A7A6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642</properties:Words>
  <properties:Characters>3477</properties:Characters>
  <properties:Lines>89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2017-10-19T09:56:00Z</dcterms:created>
  <dc:creator>gboljkovac</dc:creator>
  <cp:lastModifiedBy>Goranka Boljkovac</cp:lastModifiedBy>
  <cp:lastPrinted>2017-02-02T13:13:00Z</cp:lastPrinted>
  <dcterms:modified xmlns:xsi="http://www.w3.org/2001/XMLSchema-instance" xsi:type="dcterms:W3CDTF">2017-10-19T10:04:00Z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