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d5ba" w14:paraId="d2dd5ba" w:rsidRDefault="00F957D4" w:rsidP="00F957D4" w:rsidR="00F957D4" w:rsidRPr="00CC1194">
      <w:pPr>
        <w:jc w:val="center"/>
        <w15:collapsed w:val="false"/>
      </w:pPr>
      <w:bookmarkStart w:name="_GoBack" w:id="0"/>
      <w:bookmarkEnd w:id="0"/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53479C" w:rsidP="0078710B" w:rsidR="0078710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DEVAST j.d.o.o., </w:t>
      </w:r>
      <w:proofErr w:type="spellStart"/>
      <w:r>
        <w:t>Hrastin</w:t>
      </w:r>
      <w:proofErr w:type="spellEnd"/>
      <w:r>
        <w:t xml:space="preserve">, </w:t>
      </w:r>
      <w:proofErr w:type="spellStart"/>
      <w:r>
        <w:t>Ferenca</w:t>
      </w:r>
      <w:proofErr w:type="spellEnd"/>
      <w:r>
        <w:t xml:space="preserve"> Kiša 5, MBS: 030187106, OIB: 33806465986</w:t>
      </w:r>
      <w:r w:rsidR="0078710B">
        <w:rPr>
          <w:color w:val="000000"/>
        </w:rPr>
        <w:t>, dana 31. siječnja 2019. godine</w:t>
      </w: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3479C">
        <w:t xml:space="preserve">DEVAST j.d.o.o., </w:t>
      </w:r>
      <w:proofErr w:type="spellStart"/>
      <w:r w:rsidR="0053479C">
        <w:t>Hrastin</w:t>
      </w:r>
      <w:proofErr w:type="spellEnd"/>
      <w:r w:rsidR="0053479C">
        <w:t xml:space="preserve">, </w:t>
      </w:r>
      <w:proofErr w:type="spellStart"/>
      <w:r w:rsidR="0053479C">
        <w:t>Ferenca</w:t>
      </w:r>
      <w:proofErr w:type="spellEnd"/>
      <w:r w:rsidR="0053479C">
        <w:t xml:space="preserve"> Kiša 5, MBS: 030187106, OIB: 33806465986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3479C">
        <w:t>1181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CE02D3" w:rsidP="00F957D4" w:rsidR="00CE02D3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432097">
        <w:lastRenderedPageBreak/>
        <w:t xml:space="preserve">DEVAST j.d.o.o., </w:t>
      </w:r>
      <w:proofErr w:type="spellStart"/>
      <w:r w:rsidR="00432097">
        <w:t>Hrastin</w:t>
      </w:r>
      <w:proofErr w:type="spellEnd"/>
      <w:r w:rsidR="00432097">
        <w:t xml:space="preserve">, </w:t>
      </w:r>
      <w:proofErr w:type="spellStart"/>
      <w:r w:rsidR="00432097">
        <w:t>Ferenca</w:t>
      </w:r>
      <w:proofErr w:type="spellEnd"/>
      <w:r w:rsidR="00432097">
        <w:t xml:space="preserve"> Kiša 5, MBS: 030187106, OIB: 33806465986 </w:t>
      </w:r>
      <w:r w:rsidR="00324B97">
        <w:t>održano</w:t>
      </w:r>
      <w:r w:rsidR="00E8200C">
        <w:t>g</w:t>
      </w:r>
      <w:r w:rsidR="00324B97">
        <w:t xml:space="preserve"> </w:t>
      </w:r>
      <w:r w:rsidR="00CE02D3">
        <w:t>8.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CE02D3">
        <w:t>31. siječnja 2019</w:t>
      </w:r>
      <w:r w:rsidR="00AF1B13">
        <w:t>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DF744B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DF744B">
        <w:t>18.02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44C" w:rsidR="00E8344C">
      <w:r>
        <w:separator/>
      </w:r>
    </w:p>
  </w:endnote>
  <w:endnote w:id="0" w:type="continuationSeparator">
    <w:p w:rsidRDefault="00E8344C" w:rsidR="00E83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44C" w:rsidR="00E8344C">
      <w:r>
        <w:separator/>
      </w:r>
    </w:p>
  </w:footnote>
  <w:footnote w:id="0" w:type="continuationSeparator">
    <w:p w:rsidRDefault="00E8344C" w:rsidR="00E83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2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3DEA" w:rsidP="005E3DEA" w:rsidR="005E3DEA">
    <w:pPr>
      <w:jc w:val="right"/>
    </w:pPr>
    <w:r>
      <w:t>Poslovni broj: 7 St-1181/2018-18</w:t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D9714B" w:rsidR="00D9714B"/>
  <w:p w:rsidRDefault="00D9714B" w:rsidP="00D9714B" w:rsidR="00D9714B">
    <w:pPr>
      <w:rPr>
        <w:rFonts w:cs="Tahoma" w:hAnsi="Tahoma" w:ascii="Tahoma"/>
      </w:rPr>
    </w:pPr>
  </w:p>
  <w:p w:rsidRDefault="00D9714B" w:rsidP="00BB798A" w:rsidR="00D9714B">
    <w:pPr>
      <w:jc w:val="right"/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5E3DEA">
      <w:t>1181</w:t>
    </w:r>
    <w:r w:rsidR="00BB798A">
      <w:t>/</w:t>
    </w:r>
    <w:r w:rsidR="00D9714B">
      <w:t>20</w:t>
    </w:r>
    <w:r w:rsidR="00BB798A">
      <w:t>18-</w:t>
    </w:r>
    <w:r w:rsidR="005E3DEA">
      <w:t>18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20A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44C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DE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532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3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DE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532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3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St-1181/2018</izvorni_sadrzaj>
    <derivirana_varijabla naziv="DomainObject.Predmet.OznakaBroj_1">St-1181/2018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DEVAST jednostavno društvo s ograničenom odgovornošću za građevinu i usluge zastupanog po punomoćniku Mihalj Kelemen</izvorni_sadrzaj>
    <derivirana_varijabla naziv="DomainObject.Predmet.ProtustrankaFormated_1">  DEVAST jednostavno društvo s ograničenom odgovornošću za građevinu i usluge zastupanog po punomoćniku Mihalj Kelemen</derivirana_varijabla>
  </DomainObject.Predmet.ProtustrankaFormated>
  <DomainObject.Predmet.ProtustrankaFormatedOIB>
    <izvorni_sadrzaj>  DEVAST jednostavno društvo s ograničenom odgovornošću za građevinu i usluge, OIB 33806465986 zastupanog po punomoćniku Mihalj Kelemen</izvorni_sadrzaj>
    <derivirana_varijabla naziv="DomainObject.Predmet.ProtustrankaFormatedOIB_1">  DEVAST jednostavno društvo s ograničenom odgovornošću za građevinu i usluge, OIB 33806465986 zastupanog po punomoćniku Mihalj Kelemen</derivirana_varijabla>
  </DomainObject.Predmet.ProtustrankaFormatedOIB>
  <DomainObject.Predmet.ProtustrankaFormatedWithAdress>
    <izvorni_sadrzaj> DEVAST jednostavno društvo s ograničenom odgovornošću za građevinu i usluge, Ferenca Kiša 5, 31216 Hrastin zastupanog po punomoćniku Mihalj Kelemen</izvorni_sadrzaj>
    <derivirana_varijabla naziv="DomainObject.Predmet.ProtustrankaFormatedWithAdress_1"> DEVAST jednostavno društvo s ograničenom odgovornošću za građevinu i usluge, Ferenca Kiša 5, 31216 Hrastin zastupanog po punomoćniku Mihalj Kelemen</derivirana_varijabla>
  </DomainObject.Predmet.ProtustrankaFormatedWithAdress>
  <DomainObject.Predmet.ProtustrankaFormatedWithAdressOIB>
    <izvorni_sadrzaj> DEVAST jednostavno društvo s ograničenom odgovornošću za građevinu i usluge, OIB 33806465986, Ferenca Kiša 5, 31216 Hrastin zastupanog po punomoćniku Mihalj Kelemen</izvorni_sadrzaj>
    <derivirana_varijabla naziv="DomainObject.Predmet.ProtustrankaFormatedWithAdressOIB_1"> DEVAST jednostavno društvo s ograničenom odgovornošću za građevinu i usluge, OIB 33806465986, Ferenca Kiša 5, 31216 Hrastin zastupanog po punomoćniku Mihalj Kelemen</derivirana_varijabla>
  </DomainObject.Predmet.ProtustrankaFormatedWithAdressOIB>
  <DomainObject.Predmet.ProtustrankaWithAdress>
    <izvorni_sadrzaj>DEVAST jednostavno društvo s ograničenom odgovornošću za građevinu i usluge Ferenca Kiša 5, 31216 Hrastin</izvorni_sadrzaj>
    <derivirana_varijabla naziv="DomainObject.Predmet.ProtustrankaWithAdress_1">DEVAST jednostavno društvo s ograničenom odgovornošću za građevinu i usluge Ferenca Kiša 5, 31216 Hrastin</derivirana_varijabla>
  </DomainObject.Predmet.ProtustrankaWithAdress>
  <DomainObject.Predmet.ProtustrankaWithAdressOIB>
    <izvorni_sadrzaj>DEVAST jednostavno društvo s ograničenom odgovornošću za građevinu i usluge, OIB 33806465986, Ferenca Kiša 5, 31216 Hrastin</izvorni_sadrzaj>
    <derivirana_varijabla naziv="DomainObject.Predmet.ProtustrankaWithAdressOIB_1">DEVAST jednostavno društvo s ograničenom odgovornošću za građevinu i usluge, OIB 33806465986, Ferenca Kiša 5, 31216 Hrastin</derivirana_varijabla>
  </DomainObject.Predmet.ProtustrankaWithAdressOIB>
  <DomainObject.Predmet.ProtustrankaNazivFormated>
    <izvorni_sadrzaj>DEVAST jednostavno društvo s ograničenom odgovornošću za građevinu i usluge</izvorni_sadrzaj>
    <derivirana_varijabla naziv="DomainObject.Predmet.ProtustrankaNazivFormated_1">DEVAST jednostavno društvo s ograničenom odgovornošću za građevinu i usluge</derivirana_varijabla>
  </DomainObject.Predmet.ProtustrankaNazivFormated>
  <DomainObject.Predmet.ProtustrankaNazivFormatedOIB>
    <izvorni_sadrzaj>DEVAST jednostavno društvo s ograničenom odgovornošću za građevinu i usluge, OIB 33806465986</izvorni_sadrzaj>
    <derivirana_varijabla naziv="DomainObject.Predmet.ProtustrankaNazivFormatedOIB_1">DEVAST jednostavno društvo s ograničenom odgovornošću za građevinu i usluge, OIB 33806465986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DEVAST jednostavno društvo s ograničenom odgovornošću za građevinu i usluge zastupanog po punomoćniku Mihalj Kelemen</item>
    </izvorni_sadrzaj>
    <derivirana_varijabla naziv="DomainObject.Predmet.ProtuStrankaListFormated_1">
      <item>DEVAST jednostavno društvo s ograničenom odgovornošću za građevinu i usluge zastupanog po punomoćniku Mihalj Kelemen</item>
    </derivirana_varijabla>
  </DomainObject.Predmet.ProtuStrankaListFormated>
  <DomainObject.Predmet.ProtuStrankaListFormatedOIB>
    <izvorni_sadrzaj>
      <item>DEVAST jednostavno društvo s ograničenom odgovornošću za građevinu i usluge, OIB 33806465986 zastupanog po punomoćniku Mihalj Kelemen</item>
    </izvorni_sadrzaj>
    <derivirana_varijabla naziv="DomainObject.Predmet.ProtuStrankaListFormatedOIB_1">
      <item>DEVAST jednostavno društvo s ograničenom odgovornošću za građevinu i usluge, OIB 33806465986 zastupanog po punomoćniku Mihalj Kelemen</item>
    </derivirana_varijabla>
  </DomainObject.Predmet.ProtuStrankaListFormatedOIB>
  <DomainObject.Predmet.ProtuStrankaListFormatedWithAdress>
    <izvorni_sadrzaj>
      <item>DEVAST jednostavno društvo s ograničenom odgovornošću za građevinu i usluge, Ferenca Kiša 5, 31216 Hrastin zastupanog po punomoćniku Mihalj Kelemen</item>
    </izvorni_sadrzaj>
    <derivirana_varijabla naziv="DomainObject.Predmet.ProtuStrankaListFormatedWithAdress_1">
      <item>DEVAST jednostavno društvo s ograničenom odgovornošću za građevinu i usluge, Ferenca Kiša 5, 31216 Hrastin zastupanog po punomoćniku Mihalj Kelemen</item>
    </derivirana_varijabla>
  </DomainObject.Predmet.ProtuStrankaListFormatedWithAdress>
  <DomainObject.Predmet.ProtuStrankaListFormatedWithAdressOIB>
    <izvorni_sadrzaj>
      <item>DEVAST jednostavno društvo s ograničenom odgovornošću za građevinu i usluge, OIB 33806465986, Ferenca Kiša 5, 31216 Hrastin zastupanog po punomoćniku Mihalj Kelemen</item>
    </izvorni_sadrzaj>
    <derivirana_varijabla naziv="DomainObject.Predmet.ProtuStrankaListFormatedWithAdressOIB_1">
      <item>DEVAST jednostavno društvo s ograničenom odgovornošću za građevinu i usluge, OIB 33806465986, Ferenca Kiša 5, 31216 Hrastin zastupanog po punomoćniku Mihalj Kelemen</item>
    </derivirana_varijabla>
  </DomainObject.Predmet.ProtuStrankaListFormatedWithAdressOIB>
  <DomainObject.Predmet.ProtuStrankaListNazivFormated>
    <izvorni_sadrzaj>
      <item>DEVAST jednostavno društvo s ograničenom odgovornošću za građevinu i usluge</item>
    </izvorni_sadrzaj>
    <derivirana_varijabla naziv="DomainObject.Predmet.ProtuStrankaListNazivFormated_1">
      <item>DEVAST jednostavno društvo s ograničenom odgovornošću za građevinu i usluge</item>
    </derivirana_varijabla>
  </DomainObject.Predmet.ProtuStrankaListNazivFormated>
  <DomainObject.Predmet.ProtuStrankaListNazivFormatedOIB>
    <izvorni_sadrzaj>
      <item>DEVAST jednostavno društvo s ograničenom odgovornošću za građevinu i usluge, OIB 33806465986</item>
    </izvorni_sadrzaj>
    <derivirana_varijabla naziv="DomainObject.Predmet.ProtuStrankaListNazivFormatedOIB_1">
      <item>DEVAST jednostavno društvo s ograničenom odgovornošću za građevinu i usluge, OIB 33806465986</item>
    </derivirana_varijabla>
  </DomainObject.Predmet.ProtuStrankaListNazivFormatedOIB>
  <DomainObject.Predmet.OstaliListFormated>
    <izvorni_sadrzaj>
      <item>Mihalj Kelemen punomoćnik sudionika u postupku DEVAST jednostavno društvo s ograničenom odgovornošću za građevinu i usluge</item>
      <item>Županijsko državno odvjetništvo u Osijeku</item>
    </izvorni_sadrzaj>
    <derivirana_varijabla naziv="DomainObject.Predmet.OstaliListFormated_1">
      <item>Mihalj Kelemen punomoćnik sudionika u postupku DEVAST jednostavno društvo s ograničenom odgovornošću za građevinu i usluge</item>
      <item>Županijsko državno odvjetništvo u Osijeku</item>
    </derivirana_varijabla>
  </DomainObject.Predmet.OstaliListFormated>
  <DomainObject.Predmet.OstaliListFormatedOIB>
    <izvorni_sadrzaj>
      <item>Mihalj Kelemen, OIB 77267934175 punomoćnik sudionika u postupku DEVAST jednostavno društvo s ograničenom odgovornošću za građevinu i usluge</item>
      <item>Županijsko državno odvjetništvo u Osijeku, OIB 61379160880</item>
    </izvorni_sadrzaj>
    <derivirana_varijabla naziv="DomainObject.Predmet.OstaliListFormatedOIB_1">
      <item>Mihalj Kelemen, OIB 77267934175 punomoćnik sudionika u postupku DEVAST jednostavno društvo s ograničenom odgovornošću za građevinu i usluge</item>
      <item>Županijsko državno odvjetništvo u Osijeku, OIB 61379160880</item>
    </derivirana_varijabla>
  </DomainObject.Predmet.OstaliListFormatedOIB>
  <DomainObject.Predmet.OstaliListFormatedWithAdress>
    <izvorni_sadrzaj>
      <item>Mihalj Kelemen, Ferenca Kiša 5, 31216 Hrastin punomoćnik sudionika u postupku DEVAST jednostavno društvo s ograničenom odgovornošću za građevinu i usluge</item>
      <item>Županijsko državno odvjetništvo u Osijeku, Kapucinska 21, 31000 Osijek</item>
    </izvorni_sadrzaj>
    <derivirana_varijabla naziv="DomainObject.Predmet.OstaliListFormatedWithAdress_1">
      <item>Mihalj Kelemen, Ferenca Kiša 5, 31216 Hrastin punomoćnik sudionika u postupku DEVAST jednostavno društvo s ograničenom odgovornošću za građevinu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Mihalj Kelemen, OIB 77267934175, Ferenca Kiša 5, 31216 Hrastin punomoćnik sudionika u postupku DEVAST jednostavno društvo s ograničenom odgovornošću za građevinu i usluge</item>
      <item>Županijsko državno odvjetništvo u Osijeku, OIB 61379160880, Kapucinska 21, 31000 Osijek</item>
    </izvorni_sadrzaj>
    <derivirana_varijabla naziv="DomainObject.Predmet.OstaliListFormatedWithAdressOIB_1">
      <item>Mihalj Kelemen, OIB 77267934175, Ferenca Kiša 5, 31216 Hrastin punomoćnik sudionika u postupku DEVAST jednostavno društvo s ograničenom odgovornošću za građevinu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Mihalj Kelemen</item>
      <item>Županijsko državno odvjetništvo u Osijeku</item>
    </izvorni_sadrzaj>
    <derivirana_varijabla naziv="DomainObject.Predmet.OstaliListNazivFormated_1">
      <item>Mihalj Kelemen</item>
      <item>Županijsko državno odvjetništvo u Osijeku</item>
    </derivirana_varijabla>
  </DomainObject.Predmet.OstaliListNazivFormated>
  <DomainObject.Predmet.OstaliListNazivFormatedOIB>
    <izvorni_sadrzaj>
      <item>Mihalj Kelemen, OIB 77267934175</item>
      <item>Županijsko državno odvjetništvo u Osijeku, OIB 61379160880</item>
    </izvorni_sadrzaj>
    <derivirana_varijabla naziv="DomainObject.Predmet.OstaliListNazivFormatedOIB_1">
      <item>Mihalj Kelemen, OIB 77267934175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DEVAST jednostavno društvo s ograničenom odgovornošću za građevinu i usluge</izvorni_sadrzaj>
    <derivirana_varijabla naziv="DomainObject.Predmet.ProtustrankaIDrugi_1">DEVAST jednostavno društvo s ograničenom odgovornošću za građevinu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DEVAST jednostavno društvo s ograničenom odgovornošću za građevinu i usluge, OIB 33806465986, Ferenca Kiša 5, 31216 Hrastin</izvorni_sadrzaj>
    <derivirana_varijabla naziv="DomainObject.Predmet.ProtustrankaIDrugiAdressOIB_1">DEVAST jednostavno društvo s ograničenom odgovornošću za građevinu i usluge, OIB 33806465986, Ferenca Kiša 5, 31216 Hrastin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DEVAST jednostavno društvo s ograničenom odgovornošću za građevinu i usluge</item>
      <item>Mihalj Kelemen</item>
      <item>Županijsko državno odvjetništvo u Osijeku</item>
    </izvorni_sadrzaj>
    <derivirana_varijabla naziv="DomainObject.Predmet.SudioniciListNaziv_1">
      <item>FINA RC OSIJEK</item>
      <item>DEVAST jednostavno društvo s ograničenom odgovornošću za građevinu i usluge</item>
      <item>Mihalj Kelemen</item>
      <item>Županijsko državno odvjetništvo u Osijeku</item>
    </derivirana_varijabla>
  </DomainObject.Predmet.SudioniciListNaziv>
  <DomainObject.Predmet.SudioniciListAdressOIB>
    <izvorni_sadrzaj>
      <item>FINA RC OSIJEK, OIB 85821130368</item>
      <item>DEVAST jednostavno društvo s ograničenom odgovornošću za građevinu i usluge, OIB 33806465986, Ferenca Kiša 5,31216 Hrastin</item>
      <item>Mihalj Kelemen, OIB 77267934175, Ferenca Kiša 5,31216 Hrastin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DEVAST jednostavno društvo s ograničenom odgovornošću za građevinu i usluge, OIB 33806465986, Ferenca Kiša 5,31216 Hrastin</item>
      <item>Mihalj Kelemen, OIB 77267934175, Ferenca Kiša 5,31216 Hrastin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33806465986</item>
      <item>, OIB 77267934175</item>
      <item>, OIB 61379160880</item>
    </izvorni_sadrzaj>
    <derivirana_varijabla naziv="DomainObject.Predmet.SudioniciListNazivOIB_1">
      <item>, OIB 85821130368</item>
      <item>, OIB 33806465986</item>
      <item>, OIB 77267934175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St-1181/2018-8</izvorni_sadrzaj>
    <derivirana_varijabla naziv="DomainObject.PredzadnjaOdlukaIzPredmeta.Oznaka_1">St-1181/2018-8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86BC6-5CDD-4D1E-91C1-EA4776712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656</properties:Words>
  <properties:Characters>3480</properties:Characters>
  <properties:Lines>102</properties:Lines>
  <properties:Paragraphs>28</properties:Paragraphs>
  <properties:TotalTime>1108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2019-01-31T06:51:00Z</dcterms:modified>
  <cp:revision>700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(1181-2018 (-18) DEVAST.docx)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