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9e11" w14:paraId="dea9e11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F915E9">
        <w:t>1677/16-22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F915E9">
        <w:t xml:space="preserve">Trgovački sud u Osijeku, po sucu Jadranki Herman, kao stečajnom sucu, povodom prijedloga Republika Hrvatska za tražbinu Ministarstva financija zastupana po Županijskom državnom odvjetništvu u Osijeku, za otvaranje stečajnog  postupka nad dužnikom : </w:t>
      </w:r>
      <w:r w:rsidR="00F915E9">
        <w:rPr>
          <w:bCs/>
        </w:rPr>
        <w:t>UGOSTITELJSKA ZADRUGA OPUS PLUS Dalj, S. Pavića 44, MBS 030112745, OIB 85239783905</w:t>
      </w:r>
      <w:r w:rsidR="00F915E9">
        <w:t xml:space="preserve">, dana 4. listopada 2018.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F915E9">
        <w:rPr>
          <w:bCs/>
        </w:rPr>
        <w:t>UGOSTITELJSKA ZADRUGA OPUS PLUS Dalj, S. Pavića 44, MBS 030112745, OIB 85239783905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F915E9">
        <w:t>1677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F915E9">
        <w:t>36.510</w:t>
      </w:r>
      <w:r w:rsidR="006B7E72">
        <w:t>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F915E9" w:rsidP="00EF7939" w:rsidR="00FD1F08">
      <w:pPr>
        <w:ind w:firstLine="708"/>
        <w:jc w:val="both"/>
      </w:pPr>
      <w:r>
        <w:t xml:space="preserve">Dana 18.12.2015. zaprimljen je na ovome sudu zahtjev  FINE Regionalni centar Osijek  Podružnica Osijek, Klasa: 110-07/15-01/04 Ur. broj 04-06-15-17825 od 17.12.2015. godine, za provedbu skraćenog stečajnog postupka nad dužnikom </w:t>
      </w:r>
      <w:r>
        <w:rPr>
          <w:bCs/>
        </w:rPr>
        <w:t>UGOSTITELJSKA ZADRUGA OPUS PLUS Dalj, S. Pavića 44, MBS 030112745, OIB 85239783905.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0623DC" w:rsidP="000623DC" w:rsidR="000623DC">
      <w:pPr>
        <w:jc w:val="right"/>
      </w:pPr>
      <w:r>
        <w:t>13 St-1677/16-22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0623DC">
        <w:t>4. listopada 2018</w:t>
      </w:r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</w:t>
      </w:r>
      <w:r w:rsidR="000623DC">
        <w:t xml:space="preserve"> i 104/17</w:t>
      </w:r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0623DC">
        <w:t>36.51</w:t>
      </w:r>
      <w:r w:rsidR="00ED63F9">
        <w:t>0,00</w:t>
      </w:r>
      <w:r w:rsidR="00865CEE">
        <w:t xml:space="preserve"> kn, (</w:t>
      </w:r>
      <w:r w:rsidR="00F21DD4">
        <w:t>troškovi otvaranja računa, izrade pečata, knjigovodstvenih usluga, arhiviranje dokumentacije, nagrade stečajnom upravitelju, naknada FINI, odvjetnički troškovi parnice radi pobijanja pravnih radnji stečajnog dužnika, sudske pristojbe).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0623DC">
        <w:t xml:space="preserve">4. listopad 2018.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0623DC" w:rsidP="000623DC" w:rsidR="000623DC">
      <w:pPr>
        <w:numPr>
          <w:ilvl w:val="0"/>
          <w:numId w:val="11"/>
        </w:numPr>
        <w:jc w:val="both"/>
      </w:pPr>
      <w:r>
        <w:t>Predlagatelj- RH MF po ŽDO Osijek</w:t>
      </w:r>
    </w:p>
    <w:p w:rsidRDefault="000623DC" w:rsidP="000623DC" w:rsidR="000623DC">
      <w:pPr>
        <w:numPr>
          <w:ilvl w:val="0"/>
          <w:numId w:val="11"/>
        </w:numPr>
        <w:jc w:val="both"/>
      </w:pPr>
      <w:r>
        <w:t xml:space="preserve">dužnik </w:t>
      </w:r>
      <w:r>
        <w:rPr>
          <w:bCs/>
        </w:rPr>
        <w:t>UGOSTITELJSKA ZADRUGA OPUS PLUS Dalj, S. Pavića 44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CF41B3">
        <w:t>Rizah Bukvica, Osijek, Biljska cesta 19</w:t>
      </w:r>
    </w:p>
    <w:p w:rsidRDefault="00C46A36" w:rsidP="004A17D4" w:rsidR="00067E11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CF41B3">
        <w:t>Mirjana Viduka Varenina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4A17D4" w:rsidP="008301EE" w:rsidR="008301EE">
      <w:pPr>
        <w:numPr>
          <w:ilvl w:val="0"/>
          <w:numId w:val="11"/>
        </w:numPr>
        <w:jc w:val="both"/>
      </w:pPr>
      <w:r>
        <w:t>kal. 26/10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23DC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A17D4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8E25B0"/>
    <w:rsid w:val="00983FAC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CF41B3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915E9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2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2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St-1677/2016</izvorni_sadrzaj>
    <derivirana_varijabla naziv="DomainObject.Predmet.OznakaBroj_1">St-1677/2016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UGOSTITELJSKA ZADRUGA OPUS PLUS</izvorni_sadrzaj>
    <derivirana_varijabla naziv="DomainObject.Predmet.ProtustrankaFormated_1">  UGOSTITELJSKA ZADRUGA OPUS PLUS</derivirana_varijabla>
  </DomainObject.Predmet.ProtustrankaFormated>
  <DomainObject.Predmet.ProtustrankaFormatedOIB>
    <izvorni_sadrzaj>  UGOSTITELJSKA ZADRUGA OPUS PLUS, OIB 85239783905</izvorni_sadrzaj>
    <derivirana_varijabla naziv="DomainObject.Predmet.ProtustrankaFormatedOIB_1">  UGOSTITELJSKA ZADRUGA OPUS PLUS, OIB 85239783905</derivirana_varijabla>
  </DomainObject.Predmet.ProtustrankaFormatedOIB>
  <DomainObject.Predmet.ProtustrankaFormatedWithAdress>
    <izvorni_sadrzaj> UGOSTITELJSKA ZADRUGA OPUS PLUS, S. Pavića 44, 31226 Dalj</izvorni_sadrzaj>
    <derivirana_varijabla naziv="DomainObject.Predmet.ProtustrankaFormatedWithAdress_1"> UGOSTITELJSKA ZADRUGA OPUS PLUS, S. Pavića 44, 31226 Dalj</derivirana_varijabla>
  </DomainObject.Predmet.ProtustrankaFormatedWithAdress>
  <DomainObject.Predmet.ProtustrankaFormatedWithAdressOIB>
    <izvorni_sadrzaj> UGOSTITELJSKA ZADRUGA OPUS PLUS, OIB 85239783905, S. Pavića 44, 31226 Dalj</izvorni_sadrzaj>
    <derivirana_varijabla naziv="DomainObject.Predmet.ProtustrankaFormatedWithAdressOIB_1"> UGOSTITELJSKA ZADRUGA OPUS PLUS, OIB 85239783905, S. Pavića 44, 31226 Dalj</derivirana_varijabla>
  </DomainObject.Predmet.ProtustrankaFormatedWithAdressOIB>
  <DomainObject.Predmet.ProtustrankaWithAdress>
    <izvorni_sadrzaj>UGOSTITELJSKA ZADRUGA OPUS PLUS S. Pavića 44, 31226 Dalj</izvorni_sadrzaj>
    <derivirana_varijabla naziv="DomainObject.Predmet.ProtustrankaWithAdress_1">UGOSTITELJSKA ZADRUGA OPUS PLUS S. Pavića 44, 31226 Dalj</derivirana_varijabla>
  </DomainObject.Predmet.ProtustrankaWithAdress>
  <DomainObject.Predmet.ProtustrankaWithAdressOIB>
    <izvorni_sadrzaj>UGOSTITELJSKA ZADRUGA OPUS PLUS, OIB 85239783905, S. Pavića 44, 31226 Dalj</izvorni_sadrzaj>
    <derivirana_varijabla naziv="DomainObject.Predmet.ProtustrankaWithAdressOIB_1">UGOSTITELJSKA ZADRUGA OPUS PLUS, OIB 85239783905, S. Pavića 44, 31226 Dalj</derivirana_varijabla>
  </DomainObject.Predmet.ProtustrankaWithAdressOIB>
  <DomainObject.Predmet.ProtustrankaNazivFormated>
    <izvorni_sadrzaj>UGOSTITELJSKA ZADRUGA OPUS PLUS</izvorni_sadrzaj>
    <derivirana_varijabla naziv="DomainObject.Predmet.ProtustrankaNazivFormated_1">UGOSTITELJSKA ZADRUGA OPUS PLUS</derivirana_varijabla>
  </DomainObject.Predmet.ProtustrankaNazivFormated>
  <DomainObject.Predmet.ProtustrankaNazivFormatedOIB>
    <izvorni_sadrzaj>UGOSTITELJSKA ZADRUGA OPUS PLUS, OIB 85239783905</izvorni_sadrzaj>
    <derivirana_varijabla naziv="DomainObject.Predmet.ProtustrankaNazivFormatedOIB_1">UGOSTITELJSKA ZADRUGA OPUS PLUS, OIB 85239783905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UGOSTITELJSKA ZADRUGA OPUS PLUS</item>
    </izvorni_sadrzaj>
    <derivirana_varijabla naziv="DomainObject.Predmet.ProtuStrankaListFormated_1">
      <item>UGOSTITELJSKA ZADRUGA OPUS PLUS</item>
    </derivirana_varijabla>
  </DomainObject.Predmet.ProtuStrankaListFormated>
  <DomainObject.Predmet.ProtuStrankaListFormatedOIB>
    <izvorni_sadrzaj>
      <item>UGOSTITELJSKA ZADRUGA OPUS PLUS, OIB 85239783905</item>
    </izvorni_sadrzaj>
    <derivirana_varijabla naziv="DomainObject.Predmet.ProtuStrankaListFormatedOIB_1">
      <item>UGOSTITELJSKA ZADRUGA OPUS PLUS, OIB 85239783905</item>
    </derivirana_varijabla>
  </DomainObject.Predmet.ProtuStrankaListFormatedOIB>
  <DomainObject.Predmet.ProtuStrankaListFormatedWithAdress>
    <izvorni_sadrzaj>
      <item>UGOSTITELJSKA ZADRUGA OPUS PLUS, S. Pavića 44, 31226 Dalj</item>
    </izvorni_sadrzaj>
    <derivirana_varijabla naziv="DomainObject.Predmet.ProtuStrankaListFormatedWithAdress_1">
      <item>UGOSTITELJSKA ZADRUGA OPUS PLUS, S. Pavića 44, 31226 Dalj</item>
    </derivirana_varijabla>
  </DomainObject.Predmet.ProtuStrankaListFormatedWithAdress>
  <DomainObject.Predmet.ProtuStrankaListFormatedWithAdressOIB>
    <izvorni_sadrzaj>
      <item>UGOSTITELJSKA ZADRUGA OPUS PLUS, OIB 85239783905, S. Pavića 44, 31226 Dalj</item>
    </izvorni_sadrzaj>
    <derivirana_varijabla naziv="DomainObject.Predmet.ProtuStrankaListFormatedWithAdressOIB_1">
      <item>UGOSTITELJSKA ZADRUGA OPUS PLUS, OIB 85239783905, S. Pavića 44, 31226 Dalj</item>
    </derivirana_varijabla>
  </DomainObject.Predmet.ProtuStrankaListFormatedWithAdressOIB>
  <DomainObject.Predmet.ProtuStrankaListNazivFormated>
    <izvorni_sadrzaj>
      <item>UGOSTITELJSKA ZADRUGA OPUS PLUS</item>
    </izvorni_sadrzaj>
    <derivirana_varijabla naziv="DomainObject.Predmet.ProtuStrankaListNazivFormated_1">
      <item>UGOSTITELJSKA ZADRUGA OPUS PLUS</item>
    </derivirana_varijabla>
  </DomainObject.Predmet.ProtuStrankaListNazivFormated>
  <DomainObject.Predmet.ProtuStrankaListNazivFormatedOIB>
    <izvorni_sadrzaj>
      <item>UGOSTITELJSKA ZADRUGA OPUS PLUS, OIB 85239783905</item>
    </izvorni_sadrzaj>
    <derivirana_varijabla naziv="DomainObject.Predmet.ProtuStrankaListNazivFormatedOIB_1">
      <item>UGOSTITELJSKA ZADRUGA OPUS PLUS, OIB 85239783905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UGOSTITELJSKA ZADRUGA OPUS PLUS</izvorni_sadrzaj>
    <derivirana_varijabla naziv="DomainObject.Predmet.ProtustrankaIDrugi_1">UGOSTITELJSKA ZADRUGA OPUS PLUS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UGOSTITELJSKA ZADRUGA OPUS PLUS, OIB 85239783905, S. Pavića 44, 31226 Dalj</izvorni_sadrzaj>
    <derivirana_varijabla naziv="DomainObject.Predmet.ProtustrankaIDrugiAdressOIB_1">UGOSTITELJSKA ZADRUGA OPUS PLUS, OIB 85239783905, S. Pavića 44,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UGOSTITELJSKA ZADRUGA OPUS PLUS</item>
      <item>RH MF PU PODRUČNI URED SLAVONIJE I BARANJE</item>
    </izvorni_sadrzaj>
    <derivirana_varijabla naziv="DomainObject.Predmet.SudioniciListNaziv_1">
      <item>UGOSTITELJSKA ZADRUGA OPUS PLUS</item>
      <item>RH MF PU PODRUČNI URED SLAVONIJE I BARANJE</item>
    </derivirana_varijabla>
  </DomainObject.Predmet.SudioniciListNaziv>
  <DomainObject.Predmet.SudioniciListAdressOIB>
    <izvorni_sadrzaj>
      <item>UGOSTITELJSKA ZADRUGA OPUS PLUS, OIB 85239783905, S. Pavića 44,31226 Dalj</item>
      <item>RH MF PU PODRUČNI URED SLAVONIJE I BARANJE, OIB 52634238587</item>
    </izvorni_sadrzaj>
    <derivirana_varijabla naziv="DomainObject.Predmet.SudioniciListAdressOIB_1">
      <item>UGOSTITELJSKA ZADRUGA OPUS PLUS, OIB 85239783905, S. Pavića 44,31226 Dalj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85239783905</item>
      <item>, OIB 52634238587</item>
    </izvorni_sadrzaj>
    <derivirana_varijabla naziv="DomainObject.Predmet.SudioniciListNazivOIB_1">
      <item>, OIB 85239783905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BA867-17F8-41AC-A48F-6544EB177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2811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2018-10-04T09:04:00Z</dcterms:created>
  <dc:creator>..</dc:creator>
  <cp:lastModifiedBy>Maja Kocijan</cp:lastModifiedBy>
  <cp:lastPrinted>2018-10-04T09:11:00Z</cp:lastPrinted>
  <dcterms:modified xmlns:xsi="http://www.w3.org/2001/XMLSchema-instance" xsi:type="dcterms:W3CDTF">2018-10-04T09:13:00Z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