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dbece" w14:paraId="90dbece" w:rsidRDefault="004A2835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1539240</wp:posOffset>
            </wp:positionH>
            <wp:positionV relativeFrom="page">
              <wp:posOffset>662940</wp:posOffset>
            </wp:positionV>
            <wp:extent cy="833755" cx="624840"/>
            <wp:effectExtent b="4445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33755" cx="624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4A2835" w:rsidP="004A2835" w:rsidR="004A2835">
      <w:pPr>
        <w:spacing w:after="0"/>
        <w:jc w:val="both"/>
      </w:pPr>
      <w:r>
        <w:t xml:space="preserve">           Republika Hrvatska</w:t>
      </w:r>
    </w:p>
    <w:p w:rsidRDefault="004A2835" w:rsidP="004A2835" w:rsidR="004A2835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4A2835" w:rsidP="004A2835" w:rsidR="004A2835" w:rsidRPr="004A2835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4A2835" w:rsidP="004A2835" w:rsidR="004A2835" w:rsidRPr="004A2835">
      <w:pPr>
        <w:overflowPunct w:val="false"/>
        <w:autoSpaceDE w:val="false"/>
        <w:autoSpaceDN w:val="false"/>
        <w:adjustRightInd w:val="false"/>
        <w:spacing w:after="0"/>
        <w:ind w:firstLine="5103"/>
        <w:jc w:val="right"/>
        <w:rPr>
          <w:rFonts w:cs="Times New Roman" w:eastAsia="Times New Roman"/>
          <w:noProof/>
          <w:lang w:eastAsia="hr-HR"/>
        </w:rPr>
      </w:pPr>
      <w:r w:rsidRPr="004A2835">
        <w:rPr>
          <w:rFonts w:cs="Times New Roman" w:eastAsia="Times New Roman"/>
          <w:noProof/>
          <w:lang w:eastAsia="hr-HR"/>
        </w:rPr>
        <w:t>Poslovni broj: 5. St-448/2017-6</w:t>
      </w:r>
    </w:p>
    <w:p w:rsidRDefault="004A2835" w:rsidP="004A2835" w:rsidR="004A2835" w:rsidRPr="004A283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4A2835" w:rsidP="004A2835" w:rsidR="004A2835" w:rsidRPr="004A283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4A2835" w:rsidP="004A2835" w:rsidR="004A2835" w:rsidRPr="004A283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4A2835" w:rsidP="004A2835" w:rsidR="004A2835" w:rsidRPr="004A283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4A2835">
        <w:rPr>
          <w:rFonts w:cs="Times New Roman" w:eastAsia="Times New Roman"/>
          <w:noProof/>
          <w:lang w:eastAsia="hr-HR"/>
        </w:rPr>
        <w:t>R E P U B L I K A  H R V A T S K A</w:t>
      </w:r>
    </w:p>
    <w:p w:rsidRDefault="004A2835" w:rsidP="004A2835" w:rsidR="004A2835" w:rsidRPr="004A283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4A2835" w:rsidP="004A2835" w:rsidR="004A2835" w:rsidRPr="004A283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4A2835">
        <w:rPr>
          <w:rFonts w:cs="Times New Roman" w:eastAsia="Times New Roman"/>
          <w:noProof/>
          <w:lang w:eastAsia="hr-HR"/>
        </w:rPr>
        <w:t>R J E Š E N J E</w:t>
      </w:r>
    </w:p>
    <w:p w:rsidRDefault="004A2835" w:rsidP="004A2835" w:rsidR="004A2835" w:rsidRPr="004A283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lang w:eastAsia="hr-HR"/>
        </w:rPr>
      </w:pPr>
    </w:p>
    <w:p w:rsidRDefault="004A2835" w:rsidP="004A2835" w:rsidR="004A2835" w:rsidRPr="004A283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4A2835">
        <w:rPr>
          <w:rFonts w:cs="Times New Roman" w:eastAsia="Times New Roman"/>
          <w:noProof/>
          <w:lang w:eastAsia="hr-HR"/>
        </w:rPr>
        <w:t xml:space="preserve">Trgovački sud u Bjelovaru, po stečajnoj sutkinji Mariji Petrina Kubica, </w:t>
      </w:r>
      <w:r w:rsidRPr="004A2835">
        <w:rPr>
          <w:rFonts w:cs="Times New Roman" w:eastAsia="Times New Roman"/>
          <w:lang w:eastAsia="hr-HR"/>
        </w:rPr>
        <w:t>povodom prijedloga Financijske agencije, OIB: 85821130368, RC ZAGREB, Podružnica Zagreb, Zagreb, Trg svibanjskih žrtava 1995. 1, za otvaranje stečajnog postupka nad dužnikom UNIMEDIA PRODUKCIJE d.o.o. za trgovinu i usluge, Zagreb, Rapska 37, MBS: 080676504, OIB: 71485767721, 5. ožujka 2018.</w:t>
      </w:r>
      <w:r w:rsidRPr="004A2835">
        <w:rPr>
          <w:rFonts w:cs="Times New Roman" w:eastAsia="Times New Roman"/>
          <w:noProof/>
          <w:lang w:eastAsia="hr-HR"/>
        </w:rPr>
        <w:t xml:space="preserve"> </w:t>
      </w:r>
    </w:p>
    <w:p w:rsidRDefault="004A2835" w:rsidP="004A2835" w:rsidR="004A2835" w:rsidRPr="004A283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lang w:eastAsia="hr-HR"/>
        </w:rPr>
      </w:pPr>
    </w:p>
    <w:p w:rsidRDefault="004A2835" w:rsidP="004A2835" w:rsidR="004A2835" w:rsidRPr="004A283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A2835">
        <w:rPr>
          <w:rFonts w:cs="Times New Roman" w:eastAsia="Times New Roman"/>
          <w:lang w:eastAsia="hr-HR"/>
        </w:rPr>
        <w:t>r i j e š i o   j e</w:t>
      </w:r>
    </w:p>
    <w:p w:rsidRDefault="004A2835" w:rsidP="004A2835" w:rsidR="004A2835" w:rsidRPr="004A283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A2835" w:rsidP="004A2835" w:rsidR="004A2835" w:rsidRPr="004A283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A2835">
        <w:rPr>
          <w:rFonts w:cs="Times New Roman" w:eastAsia="Times New Roman"/>
          <w:lang w:eastAsia="hr-HR"/>
        </w:rPr>
        <w:t>1. Pozivaju se osobe koje imaju interes za provedbom stečajnog postupka nad dužnikom UNIMEDIA PRODUKCIJE d.o.o. za trgovinu i usluge, Zagreb, Rapska 37, da u roku od 15 dana, računajući od isteka osmog dana od objave ovog poziva na e-oglasnoj ploči suda, uplate predujam u iznosu od 6.000,00 kn, za namirenje pokrića troškova prethodnog i otvorenog stečajnog postupka, na račun Trgovačkog suda u Bjelovaru IBAN: HR6123900011300000630</w:t>
      </w:r>
      <w:r w:rsidRPr="004A2835">
        <w:rPr>
          <w:rFonts w:cs="Times New Roman" w:eastAsia="Times New Roman"/>
          <w:noProof/>
          <w:lang w:eastAsia="hr-HR"/>
        </w:rPr>
        <w:t xml:space="preserve"> model HR05 540-448-17.         </w:t>
      </w:r>
    </w:p>
    <w:p w:rsidRDefault="004A2835" w:rsidP="004A2835" w:rsidR="004A2835" w:rsidRPr="004A283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A2835" w:rsidP="004A2835" w:rsidR="004A2835" w:rsidRPr="004A283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A2835">
        <w:rPr>
          <w:rFonts w:cs="Times New Roman" w:eastAsia="Times New Roman"/>
          <w:lang w:eastAsia="hr-HR"/>
        </w:rPr>
        <w:t>2. Ako osobe iz toč.1. ne predujme traženi iznos u roku od 15 dana, sud će donijeti rješenje o otvaranju i zaključenju stečajnog postupka nad dužnikom.</w:t>
      </w:r>
    </w:p>
    <w:p w:rsidRDefault="004A2835" w:rsidP="004A2835" w:rsidR="004A2835" w:rsidRPr="004A283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A2835" w:rsidP="004A2835" w:rsidR="004A2835" w:rsidRPr="004A283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A2835">
        <w:rPr>
          <w:rFonts w:cs="Times New Roman" w:eastAsia="Times New Roman"/>
          <w:lang w:eastAsia="hr-HR"/>
        </w:rPr>
        <w:t>Obrazloženje</w:t>
      </w:r>
    </w:p>
    <w:p w:rsidRDefault="004A2835" w:rsidP="004A2835" w:rsidR="004A2835" w:rsidRPr="004A283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4A2835" w:rsidP="004A2835" w:rsidR="004A2835" w:rsidRPr="004A283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A2835">
        <w:rPr>
          <w:rFonts w:cs="Times New Roman" w:eastAsia="Times New Roman"/>
          <w:noProof/>
          <w:lang w:eastAsia="hr-HR"/>
        </w:rPr>
        <w:t>Financijska agencija je, na temelju čl.444. st.2. Stečajnog zakona (Narodne novine br. 71/15, dalje: SZ), 7. travnja 2016. Trgovačkom sudu u Zagrebu podnijela prijedlog za otvaranje stečajnog postupka nad dužnikom</w:t>
      </w:r>
      <w:r w:rsidRPr="004A2835">
        <w:rPr>
          <w:rFonts w:cs="Times New Roman" w:eastAsia="Times New Roman"/>
          <w:lang w:eastAsia="hr-HR"/>
        </w:rPr>
        <w:t xml:space="preserve"> UNIMEDIA PRODUKCIJE d.o.o. za trgovinu i usluge, Zagreb, Rapska 37. Prijedlog je zaprimljen pod brojem St-3457/2016.</w:t>
      </w:r>
    </w:p>
    <w:p w:rsidRDefault="004A2835" w:rsidP="004A2835" w:rsidR="004A2835" w:rsidRPr="004A283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4A2835">
        <w:rPr>
          <w:rFonts w:cs="Times New Roman" w:eastAsia="Times New Roman"/>
          <w:lang w:eastAsia="hr-HR"/>
        </w:rPr>
        <w:t xml:space="preserve">U prijedlogu navodi da na dan 1. rujna 2015. dužnik u Očevidniku redoslijeda osnova za plaćanje ima evidentirane neizvršene osnove za plaćanje u neprekinutom razdoblju od 684 dana, u ukupnom iznosu od 120.504,37 kn, u koji iznos je uračunata kamata i naknada Financijske agencije za provedbu ovrhe na novčanim sredstvima. Prema podacima koje je FINI dostavio Hrvatski zavod za mirovinsko osiguranje </w:t>
      </w:r>
      <w:r w:rsidRPr="004A2835">
        <w:rPr>
          <w:rFonts w:cs="Times New Roman" w:eastAsia="Times New Roman"/>
          <w:noProof/>
          <w:lang w:eastAsia="hr-HR"/>
        </w:rPr>
        <w:t>dužnik ima 1 zaposlenog.</w:t>
      </w:r>
    </w:p>
    <w:p w:rsidRDefault="004A2835" w:rsidP="004A2835" w:rsidR="004A2835" w:rsidRPr="004A283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4A2835" w:rsidP="004A2835" w:rsidR="004A2835" w:rsidRPr="004A283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A2835">
        <w:rPr>
          <w:rFonts w:cs="Times New Roman" w:eastAsia="Times New Roman"/>
          <w:lang w:eastAsia="hr-HR"/>
        </w:rPr>
        <w:t xml:space="preserve">Sukladno rješenju predsjednika Visokog trgovačkog suda Republike Hrvatske poslovni broj Su-525/17-9 od 26. lipnja 2017. spis Trgovačkog suda u Zagrebu poslovni broj St-3457/2016 ustupljen je Trgovačkom sudu u Bjelovaru na daljnji postupak. </w:t>
      </w:r>
    </w:p>
    <w:p w:rsidRDefault="004A2835" w:rsidP="004A2835" w:rsidR="004A2835" w:rsidRPr="004A283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A2835" w:rsidP="004A2835" w:rsidR="004A2835" w:rsidRPr="004A283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A2835">
        <w:rPr>
          <w:rFonts w:cs="Times New Roman" w:eastAsia="Times New Roman"/>
          <w:lang w:eastAsia="hr-HR"/>
        </w:rPr>
        <w:t>Temeljem čl.115. st.1. SZ-a sud je 12. listopada</w:t>
      </w:r>
      <w:r w:rsidRPr="004A2835">
        <w:rPr>
          <w:rFonts w:cs="Times New Roman" w:eastAsia="Times New Roman"/>
          <w:noProof/>
          <w:lang w:eastAsia="hr-HR"/>
        </w:rPr>
        <w:t xml:space="preserve"> 2017. donio </w:t>
      </w:r>
      <w:r w:rsidRPr="004A2835">
        <w:rPr>
          <w:rFonts w:cs="Times New Roman" w:eastAsia="Times New Roman"/>
          <w:lang w:eastAsia="hr-HR"/>
        </w:rPr>
        <w:t xml:space="preserve">rješenje o pokretanju prethodnog postupka radi utvrđivanja pretpostavki za otvaranje stečajnog postupka, kojim je </w:t>
      </w:r>
      <w:r w:rsidRPr="004A2835">
        <w:rPr>
          <w:rFonts w:cs="Times New Roman" w:eastAsia="Times New Roman"/>
          <w:lang w:eastAsia="hr-HR"/>
        </w:rPr>
        <w:lastRenderedPageBreak/>
        <w:t xml:space="preserve">sukladno čl.123. st.1. i čl.128. st.1. i 5. SZ-a zakazano ročište radi izjašnjenja o prijedlogu i rasprave o uvjetima za otvaranje stečajnog postupka, na koje su pozvani predlagatelj Financijska agencija i zakonski zastupnik dužnika Nikola Mihaljević, kojem je sukladno čl.117. st.2. SZ, naloženo da sastavi i podnese sudu pisano izvješće o financijsko-gospodarskom stanju dužnika. </w:t>
      </w:r>
    </w:p>
    <w:p w:rsidRDefault="004A2835" w:rsidP="004A2835" w:rsidR="004A2835" w:rsidRPr="004A283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A2835" w:rsidP="004A2835" w:rsidR="004A2835" w:rsidRPr="004A283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A2835">
        <w:rPr>
          <w:rFonts w:cs="Times New Roman" w:eastAsia="Calibri"/>
          <w:lang w:eastAsia="hr-HR"/>
        </w:rPr>
        <w:t>Z</w:t>
      </w:r>
      <w:r w:rsidRPr="004A2835">
        <w:rPr>
          <w:rFonts w:cs="Times New Roman" w:eastAsia="Times New Roman"/>
          <w:lang w:eastAsia="hr-HR"/>
        </w:rPr>
        <w:t xml:space="preserve">akonski zastupnik dužnika je podneskom od 26. listopada 2017. naveo da je suglasan sa prijedlogom za otvaranje stečajnog postupka. Uz podnesak je dostavio </w:t>
      </w:r>
      <w:proofErr w:type="spellStart"/>
      <w:r w:rsidRPr="004A2835">
        <w:rPr>
          <w:rFonts w:cs="Times New Roman" w:eastAsia="Times New Roman"/>
          <w:lang w:eastAsia="hr-HR"/>
        </w:rPr>
        <w:t>prokazni</w:t>
      </w:r>
      <w:proofErr w:type="spellEnd"/>
      <w:r w:rsidRPr="004A2835">
        <w:rPr>
          <w:rFonts w:cs="Times New Roman" w:eastAsia="Times New Roman"/>
          <w:lang w:eastAsia="hr-HR"/>
        </w:rPr>
        <w:t xml:space="preserve"> popis imovine iz kojeg proizlazi da dužnik nema nekretnina niti pokretne imovine. </w:t>
      </w:r>
    </w:p>
    <w:p w:rsidRDefault="004A2835" w:rsidP="004A2835" w:rsidR="004A2835" w:rsidRPr="004A283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A2835" w:rsidP="004A2835" w:rsidR="004A2835" w:rsidRPr="004A283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A2835">
        <w:rPr>
          <w:rFonts w:cs="Times New Roman" w:eastAsia="Times New Roman"/>
          <w:lang w:eastAsia="hr-HR"/>
        </w:rPr>
        <w:t xml:space="preserve">Imajući u vidu podatke iz danog </w:t>
      </w:r>
      <w:proofErr w:type="spellStart"/>
      <w:r w:rsidRPr="004A2835">
        <w:rPr>
          <w:rFonts w:cs="Times New Roman" w:eastAsia="Times New Roman"/>
          <w:lang w:eastAsia="hr-HR"/>
        </w:rPr>
        <w:t>prokaznog</w:t>
      </w:r>
      <w:proofErr w:type="spellEnd"/>
      <w:r w:rsidRPr="004A2835">
        <w:rPr>
          <w:rFonts w:cs="Times New Roman" w:eastAsia="Times New Roman"/>
          <w:lang w:eastAsia="hr-HR"/>
        </w:rPr>
        <w:t xml:space="preserve"> popisa imovine i javno dostupnih podataka sud zaključuje da dužnik ne raspolaže imovinom koja bi bila dovoljna za namirenje troškova prethodnog i stečajnog postupka. Ti bi troškovi, po ocjeni suda, iznosili najmanje 6.000,00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4A2835" w:rsidP="004A2835" w:rsidR="004A2835" w:rsidRPr="004A283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A2835" w:rsidP="004A2835" w:rsidR="004A2835" w:rsidRPr="004A283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A2835">
        <w:rPr>
          <w:rFonts w:cs="Times New Roman" w:eastAsia="Times New Roman"/>
          <w:lang w:eastAsia="hr-HR"/>
        </w:rPr>
        <w:t>Stoga je sud, sukladno odredbi čl.132. st.1. SZ-a pozvao osobe koje imaju interes za provedbom stečajnog postupka da u roku od 15 dana uplate predujam za namirenje troškova stečajnog postupka u iznosu od 6.000,00 kn, uz upozorenje da će, ukoliko predujam ne bude plaćen u roku od 15 dana, donijeti rješenje o otvaranju i zaključenju stečajnog postupka nad dužnikom.</w:t>
      </w:r>
    </w:p>
    <w:p w:rsidRDefault="004A2835" w:rsidP="004A2835" w:rsidR="004A2835" w:rsidRPr="004A283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A2835">
        <w:rPr>
          <w:rFonts w:cs="Times New Roman" w:eastAsia="Times New Roman"/>
          <w:lang w:eastAsia="hr-HR"/>
        </w:rPr>
        <w:t xml:space="preserve">  </w:t>
      </w:r>
    </w:p>
    <w:p w:rsidRDefault="004A2835" w:rsidP="004A2835" w:rsidR="004A2835" w:rsidRPr="004A283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A2835">
        <w:rPr>
          <w:rFonts w:cs="Times New Roman" w:eastAsia="Times New Roman"/>
          <w:lang w:eastAsia="hr-HR"/>
        </w:rPr>
        <w:t>Slijedom navedenog riješeno je kao u izreci.</w:t>
      </w:r>
    </w:p>
    <w:p w:rsidRDefault="004A2835" w:rsidP="004A2835" w:rsidR="004A2835" w:rsidRPr="004A283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A2835" w:rsidP="004A2835" w:rsidR="004A2835" w:rsidRPr="004A283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A2835">
        <w:rPr>
          <w:rFonts w:cs="Times New Roman" w:eastAsia="Times New Roman"/>
          <w:lang w:eastAsia="hr-HR"/>
        </w:rPr>
        <w:t>U Bjelovaru 5. ožujka 2018.</w:t>
      </w:r>
    </w:p>
    <w:p w:rsidRDefault="004A2835" w:rsidP="004A2835" w:rsidR="004A2835" w:rsidRPr="004A283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A2835" w:rsidP="004A2835" w:rsidR="004A2835" w:rsidRPr="004A283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A2835">
        <w:rPr>
          <w:rFonts w:cs="Times New Roman" w:eastAsia="Times New Roman"/>
          <w:lang w:eastAsia="hr-HR"/>
        </w:rPr>
        <w:t xml:space="preserve">                                                                            </w:t>
      </w:r>
      <w:r>
        <w:rPr>
          <w:rFonts w:cs="Times New Roman" w:eastAsia="Times New Roman"/>
          <w:lang w:eastAsia="hr-HR"/>
        </w:rPr>
        <w:t xml:space="preserve">       </w:t>
      </w:r>
      <w:bookmarkStart w:name="_GoBack" w:id="0"/>
      <w:bookmarkEnd w:id="0"/>
      <w:r w:rsidRPr="004A2835">
        <w:rPr>
          <w:rFonts w:cs="Times New Roman" w:eastAsia="Times New Roman"/>
          <w:lang w:eastAsia="hr-HR"/>
        </w:rPr>
        <w:t xml:space="preserve">    Stečajna sutkinja</w:t>
      </w:r>
    </w:p>
    <w:p w:rsidRDefault="004A2835" w:rsidP="004A2835" w:rsidR="004A2835" w:rsidRPr="004A283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A2835">
        <w:rPr>
          <w:rFonts w:cs="Times New Roman" w:eastAsia="Times New Roman"/>
          <w:lang w:eastAsia="hr-HR"/>
        </w:rPr>
        <w:t xml:space="preserve">                                                                          </w:t>
      </w:r>
      <w:r>
        <w:rPr>
          <w:rFonts w:cs="Times New Roman" w:eastAsia="Times New Roman"/>
          <w:lang w:eastAsia="hr-HR"/>
        </w:rPr>
        <w:t xml:space="preserve">    </w:t>
      </w:r>
      <w:r w:rsidRPr="004A2835">
        <w:rPr>
          <w:rFonts w:cs="Times New Roman" w:eastAsia="Times New Roman"/>
          <w:lang w:eastAsia="hr-HR"/>
        </w:rPr>
        <w:t xml:space="preserve">  Marija Petrina Kubica v.r.</w:t>
      </w:r>
    </w:p>
    <w:p w:rsidRDefault="004A2835" w:rsidP="004A2835" w:rsidR="004A2835" w:rsidRPr="004A283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A2835" w:rsidP="004A2835" w:rsidR="004A2835" w:rsidRPr="004A283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111"/>
        <w:rPr>
          <w:rFonts w:cs="Times New Roman" w:eastAsia="Times New Roman"/>
          <w:noProof/>
          <w:szCs w:val="20"/>
          <w:lang w:eastAsia="hr-HR"/>
        </w:rPr>
      </w:pPr>
      <w:r w:rsidRPr="004A2835">
        <w:rPr>
          <w:rFonts w:cs="Times New Roman" w:eastAsia="Times New Roman"/>
          <w:noProof/>
          <w:szCs w:val="20"/>
          <w:lang w:eastAsia="hr-HR"/>
        </w:rPr>
        <w:t xml:space="preserve">   Za točnost otpravka - ovlašteni službenik</w:t>
      </w:r>
    </w:p>
    <w:p w:rsidRDefault="004A2835" w:rsidP="004A2835" w:rsidR="004A2835" w:rsidRPr="004A283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111"/>
        <w:rPr>
          <w:rFonts w:cs="Times New Roman" w:eastAsia="Times New Roman"/>
          <w:noProof/>
          <w:szCs w:val="20"/>
          <w:lang w:eastAsia="hr-HR"/>
        </w:rPr>
      </w:pPr>
      <w:r w:rsidRPr="004A2835">
        <w:rPr>
          <w:rFonts w:cs="Times New Roman" w:eastAsia="Times New Roman"/>
          <w:noProof/>
          <w:szCs w:val="20"/>
          <w:lang w:eastAsia="hr-HR"/>
        </w:rPr>
        <w:t xml:space="preserve">                     Željka Vitez</w:t>
      </w:r>
    </w:p>
    <w:p w:rsidRDefault="004A2835" w:rsidP="004A2835" w:rsidR="004A2835" w:rsidRPr="004A283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A2835" w:rsidP="004A2835" w:rsidR="004A2835" w:rsidRPr="004A283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A2835" w:rsidP="004A2835" w:rsidR="004A2835" w:rsidRPr="004A283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A2835" w:rsidP="004A2835" w:rsidR="004A2835" w:rsidRPr="004A283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A2835">
        <w:rPr>
          <w:rFonts w:cs="Times New Roman" w:eastAsia="Times New Roman"/>
          <w:lang w:eastAsia="hr-HR"/>
        </w:rPr>
        <w:t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E649C" w:rsidP="004F27AE" w:rsidR="00AE649C" w:rsidRPr="00B76F3C">
      <w:pPr>
        <w:pStyle w:val="NormaleSPIS"/>
      </w:pPr>
    </w:p>
    <w:sectPr w:rsidSect="004A2835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39723633"/>
      <w:docPartObj>
        <w:docPartGallery w:val="Page Numbers (Top of Page)"/>
        <w:docPartUnique/>
      </w:docPartObj>
    </w:sdtPr>
    <w:sdtContent>
      <w:p w:rsidRDefault="004A2835" w:rsidP="004A2835" w:rsidR="004A2835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4A2835" w:rsidP="004A2835" w:rsidR="008333A9">
    <w:pPr>
      <w:overflowPunct w:val="false"/>
      <w:autoSpaceDE w:val="false"/>
      <w:autoSpaceDN w:val="false"/>
      <w:adjustRightInd w:val="false"/>
      <w:spacing w:after="0"/>
      <w:ind w:firstLine="5103"/>
      <w:jc w:val="right"/>
      <w:rPr>
        <w:rFonts w:cs="Times New Roman" w:eastAsia="Times New Roman"/>
        <w:noProof/>
        <w:lang w:eastAsia="hr-HR"/>
      </w:rPr>
    </w:pPr>
    <w:r>
      <w:rPr>
        <w:rFonts w:cs="Times New Roman" w:eastAsia="Times New Roman"/>
        <w:noProof/>
        <w:lang w:eastAsia="hr-HR"/>
      </w:rPr>
      <w:t>Poslovni broj: 5. St-448/2017-6</w:t>
    </w:r>
  </w:p>
  <w:p w:rsidRDefault="004A2835" w:rsidP="004A2835" w:rsidR="004A2835" w:rsidRPr="004A2835">
    <w:pPr>
      <w:overflowPunct w:val="false"/>
      <w:autoSpaceDE w:val="false"/>
      <w:autoSpaceDN w:val="false"/>
      <w:adjustRightInd w:val="false"/>
      <w:spacing w:after="0"/>
      <w:ind w:firstLine="5103"/>
      <w:jc w:val="right"/>
      <w:rPr>
        <w:rFonts w:cs="Times New Roman" w:eastAsia="Times New Roman"/>
        <w:noProof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835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865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999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St-448/2017-6</izvorni_sadrzaj>
    <derivirana_varijabla naziv="DomainObject.Oznaka_1">St-448/2017-6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448</izvorni_sadrzaj>
    <derivirana_varijabla naziv="DomainObject.Predmet.Broj_1">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St-448/2017</izvorni_sadrzaj>
    <derivirana_varijabla naziv="DomainObject.Predmet.OznakaBroj_1">St-448/2017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UNIMEDIA PRODUKCIJE d.o.o. zastupanog po punomoćniku Nikola Mihaljević</izvorni_sadrzaj>
    <derivirana_varijabla naziv="DomainObject.Predmet.ProtustrankaFormated_1">  UNIMEDIA PRODUKCIJE d.o.o. zastupanog po punomoćniku Nikola Mihaljević</derivirana_varijabla>
  </DomainObject.Predmet.ProtustrankaFormated>
  <DomainObject.Predmet.ProtustrankaFormatedOIB>
    <izvorni_sadrzaj>  UNIMEDIA PRODUKCIJE d.o.o., OIB 71485767721 zastupanog po punomoćniku Nikola Mihaljević</izvorni_sadrzaj>
    <derivirana_varijabla naziv="DomainObject.Predmet.ProtustrankaFormatedOIB_1">  UNIMEDIA PRODUKCIJE d.o.o., OIB 71485767721 zastupanog po punomoćniku Nikola Mihaljević</derivirana_varijabla>
  </DomainObject.Predmet.ProtustrankaFormatedOIB>
  <DomainObject.Predmet.ProtustrankaFormatedWithAdress>
    <izvorni_sadrzaj> UNIMEDIA PRODUKCIJE d.o.o., Rapska 37, 10000 Zagreb zastupanog po punomoćniku Nikola Mihaljević</izvorni_sadrzaj>
    <derivirana_varijabla naziv="DomainObject.Predmet.ProtustrankaFormatedWithAdress_1"> UNIMEDIA PRODUKCIJE d.o.o., Rapska 37, 10000 Zagreb zastupanog po punomoćniku Nikola Mihaljević</derivirana_varijabla>
  </DomainObject.Predmet.ProtustrankaFormatedWithAdress>
  <DomainObject.Predmet.ProtustrankaFormatedWithAdressOIB>
    <izvorni_sadrzaj> UNIMEDIA PRODUKCIJE d.o.o., OIB 71485767721, Rapska 37, 10000 Zagreb zastupanog po punomoćniku Nikola Mihaljević</izvorni_sadrzaj>
    <derivirana_varijabla naziv="DomainObject.Predmet.ProtustrankaFormatedWithAdressOIB_1"> UNIMEDIA PRODUKCIJE d.o.o., OIB 71485767721, Rapska 37, 10000 Zagreb zastupanog po punomoćniku Nikola Mihaljević</derivirana_varijabla>
  </DomainObject.Predmet.ProtustrankaFormatedWithAdressOIB>
  <DomainObject.Predmet.ProtustrankaWithAdress>
    <izvorni_sadrzaj>UNIMEDIA PRODUKCIJE d.o.o. Rapska 37, 10000 Zagreb</izvorni_sadrzaj>
    <derivirana_varijabla naziv="DomainObject.Predmet.ProtustrankaWithAdress_1">UNIMEDIA PRODUKCIJE d.o.o. Rapska 37, 10000 Zagreb</derivirana_varijabla>
  </DomainObject.Predmet.ProtustrankaWithAdress>
  <DomainObject.Predmet.ProtustrankaWithAdressOIB>
    <izvorni_sadrzaj>UNIMEDIA PRODUKCIJE d.o.o., OIB 71485767721, Rapska 37, 10000 Zagreb</izvorni_sadrzaj>
    <derivirana_varijabla naziv="DomainObject.Predmet.ProtustrankaWithAdressOIB_1">UNIMEDIA PRODUKCIJE d.o.o., OIB 71485767721, Rapska 37, 10000 Zagreb</derivirana_varijabla>
  </DomainObject.Predmet.ProtustrankaWithAdressOIB>
  <DomainObject.Predmet.ProtustrankaNazivFormated>
    <izvorni_sadrzaj>UNIMEDIA PRODUKCIJE d.o.o.</izvorni_sadrzaj>
    <derivirana_varijabla naziv="DomainObject.Predmet.ProtustrankaNazivFormated_1">UNIMEDIA PRODUKCIJE d.o.o.</derivirana_varijabla>
  </DomainObject.Predmet.ProtustrankaNazivFormated>
  <DomainObject.Predmet.ProtustrankaNazivFormatedOIB>
    <izvorni_sadrzaj>UNIMEDIA PRODUKCIJE d.o.o., OIB 71485767721</izvorni_sadrzaj>
    <derivirana_varijabla naziv="DomainObject.Predmet.ProtustrankaNazivFormatedOIB_1">UNIMEDIA PRODUKCIJE d.o.o., OIB 71485767721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UNIMEDIA PRODUKCIJE d.o.o. zastupanog po punomoćniku Nikola Mihaljević</item>
    </izvorni_sadrzaj>
    <derivirana_varijabla naziv="DomainObject.Predmet.ProtuStrankaListFormated_1">
      <item>UNIMEDIA PRODUKCIJE d.o.o. zastupanog po punomoćniku Nikola Mihaljević</item>
    </derivirana_varijabla>
  </DomainObject.Predmet.ProtuStrankaListFormated>
  <DomainObject.Predmet.ProtuStrankaListFormatedOIB>
    <izvorni_sadrzaj>
      <item>UNIMEDIA PRODUKCIJE d.o.o., OIB 71485767721 zastupanog po punomoćniku Nikola Mihaljević</item>
    </izvorni_sadrzaj>
    <derivirana_varijabla naziv="DomainObject.Predmet.ProtuStrankaListFormatedOIB_1">
      <item>UNIMEDIA PRODUKCIJE d.o.o., OIB 71485767721 zastupanog po punomoćniku Nikola Mihaljević</item>
    </derivirana_varijabla>
  </DomainObject.Predmet.ProtuStrankaListFormatedOIB>
  <DomainObject.Predmet.ProtuStrankaListFormatedWithAdress>
    <izvorni_sadrzaj>
      <item>UNIMEDIA PRODUKCIJE d.o.o., Rapska 37, 10000 Zagreb zastupanog po punomoćniku Nikola Mihaljević</item>
    </izvorni_sadrzaj>
    <derivirana_varijabla naziv="DomainObject.Predmet.ProtuStrankaListFormatedWithAdress_1">
      <item>UNIMEDIA PRODUKCIJE d.o.o., Rapska 37, 10000 Zagreb zastupanog po punomoćniku Nikola Mihaljević</item>
    </derivirana_varijabla>
  </DomainObject.Predmet.ProtuStrankaListFormatedWithAdress>
  <DomainObject.Predmet.ProtuStrankaListFormatedWithAdressOIB>
    <izvorni_sadrzaj>
      <item>UNIMEDIA PRODUKCIJE d.o.o., OIB 71485767721, Rapska 37, 10000 Zagreb zastupanog po punomoćniku Nikola Mihaljević</item>
    </izvorni_sadrzaj>
    <derivirana_varijabla naziv="DomainObject.Predmet.ProtuStrankaListFormatedWithAdressOIB_1">
      <item>UNIMEDIA PRODUKCIJE d.o.o., OIB 71485767721, Rapska 37, 10000 Zagreb zastupanog po punomoćniku Nikola Mihaljević</item>
    </derivirana_varijabla>
  </DomainObject.Predmet.ProtuStrankaListFormatedWithAdressOIB>
  <DomainObject.Predmet.ProtuStrankaListNazivFormated>
    <izvorni_sadrzaj>
      <item>UNIMEDIA PRODUKCIJE d.o.o.</item>
    </izvorni_sadrzaj>
    <derivirana_varijabla naziv="DomainObject.Predmet.ProtuStrankaListNazivFormated_1">
      <item>UNIMEDIA PRODUKCIJE d.o.o.</item>
    </derivirana_varijabla>
  </DomainObject.Predmet.ProtuStrankaListNazivFormated>
  <DomainObject.Predmet.ProtuStrankaListNazivFormatedOIB>
    <izvorni_sadrzaj>
      <item>UNIMEDIA PRODUKCIJE d.o.o., OIB 71485767721</item>
    </izvorni_sadrzaj>
    <derivirana_varijabla naziv="DomainObject.Predmet.ProtuStrankaListNazivFormatedOIB_1">
      <item>UNIMEDIA PRODUKCIJE d.o.o., OIB 71485767721</item>
    </derivirana_varijabla>
  </DomainObject.Predmet.ProtuStrankaListNazivFormatedOIB>
  <DomainObject.Predmet.OstaliListFormated>
    <izvorni_sadrzaj>
      <item>Nikola Mihaljević punomoćnik sudionika u postupku UNIMEDIA PRODUKCIJE d.o.o.</item>
    </izvorni_sadrzaj>
    <derivirana_varijabla naziv="DomainObject.Predmet.OstaliListFormated_1">
      <item>Nikola Mihaljević punomoćnik sudionika u postupku UNIMEDIA PRODUKCIJE d.o.o.</item>
    </derivirana_varijabla>
  </DomainObject.Predmet.OstaliListFormated>
  <DomainObject.Predmet.OstaliListFormatedOIB>
    <izvorni_sadrzaj>
      <item>Nikola Mihaljević, OIB 24190444916 punomoćnik sudionika u postupku UNIMEDIA PRODUKCIJE d.o.o.</item>
    </izvorni_sadrzaj>
    <derivirana_varijabla naziv="DomainObject.Predmet.OstaliListFormatedOIB_1">
      <item>Nikola Mihaljević, OIB 24190444916 punomoćnik sudionika u postupku UNIMEDIA PRODUKCIJE d.o.o.</item>
    </derivirana_varijabla>
  </DomainObject.Predmet.OstaliListFormatedOIB>
  <DomainObject.Predmet.OstaliListFormatedWithAdress>
    <izvorni_sadrzaj>
      <item>Nikola Mihaljević, Rapska 37, 10000 Zagreb punomoćnik sudionika u postupku UNIMEDIA PRODUKCIJE d.o.o.</item>
    </izvorni_sadrzaj>
    <derivirana_varijabla naziv="DomainObject.Predmet.OstaliListFormatedWithAdress_1">
      <item>Nikola Mihaljević, Rapska 37, 10000 Zagreb punomoćnik sudionika u postupku UNIMEDIA PRODUKCIJE d.o.o.</item>
    </derivirana_varijabla>
  </DomainObject.Predmet.OstaliListFormatedWithAdress>
  <DomainObject.Predmet.OstaliListFormatedWithAdressOIB>
    <izvorni_sadrzaj>
      <item>Nikola Mihaljević, OIB 24190444916, Rapska 37, 10000 Zagreb punomoćnik sudionika u postupku UNIMEDIA PRODUKCIJE d.o.o.</item>
    </izvorni_sadrzaj>
    <derivirana_varijabla naziv="DomainObject.Predmet.OstaliListFormatedWithAdressOIB_1">
      <item>Nikola Mihaljević, OIB 24190444916, Rapska 37, 10000 Zagreb punomoćnik sudionika u postupku UNIMEDIA PRODUKCIJE d.o.o.</item>
    </derivirana_varijabla>
  </DomainObject.Predmet.OstaliListFormatedWithAdressOIB>
  <DomainObject.Predmet.OstaliListNazivFormated>
    <izvorni_sadrzaj>
      <item>Nikola Mihaljević</item>
    </izvorni_sadrzaj>
    <derivirana_varijabla naziv="DomainObject.Predmet.OstaliListNazivFormated_1">
      <item>Nikola Mihaljević</item>
    </derivirana_varijabla>
  </DomainObject.Predmet.OstaliListNazivFormated>
  <DomainObject.Predmet.OstaliListNazivFormatedOIB>
    <izvorni_sadrzaj>
      <item>Nikola Mihaljević, OIB 24190444916</item>
    </izvorni_sadrzaj>
    <derivirana_varijabla naziv="DomainObject.Predmet.OstaliListNazivFormatedOIB_1">
      <item>Nikola Mihaljević, OIB 24190444916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>St-448/2017-6</izvorni_sadrzaj>
    <derivirana_varijabla naziv="DomainObject.PoslovniBrojDokumenta_1">St-448/2017-6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UNIMEDIA PRODUKCIJE d.o.o.</izvorni_sadrzaj>
    <derivirana_varijabla naziv="DomainObject.Predmet.ProtustrankaIDrugi_1">UNIMEDIA PRODUKCIJE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UNIMEDIA PRODUKCIJE d.o.o., OIB 71485767721, Rapska 37, 10000 Zagreb</izvorni_sadrzaj>
    <derivirana_varijabla naziv="DomainObject.Predmet.ProtustrankaIDrugiAdressOIB_1">UNIMEDIA PRODUKCIJE d.o.o., OIB 71485767721, Rapska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UNIMEDIA PRODUKCIJE d.o.o.</item>
      <item>Nikola Mihaljević</item>
    </izvorni_sadrzaj>
    <derivirana_varijabla naziv="DomainObject.Predmet.SudioniciListNaziv_1">
      <item>FINA Regionalni centar Zagreb</item>
      <item>UNIMEDIA PRODUKCIJE d.o.o.</item>
      <item>Nikola Mihaljević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UNIMEDIA PRODUKCIJE d.o.o., OIB 71485767721, Rapska 37,10000 Zagreb</item>
      <item>Nikola Mihaljević, OIB 24190444916, Rapska 37,10000 Zagreb</item>
    </izvorni_sadrzaj>
    <derivirana_varijabla naziv="DomainObject.Predmet.SudioniciListAdressOIB_1">
      <item>FINA Regionalni centar Zagreb, OIB 85821130368, Trg svibanjskih žrtava 1995. br. 1,10000 Zagreb</item>
      <item>UNIMEDIA PRODUKCIJE d.o.o., OIB 71485767721, Rapska 37,10000 Zagreb</item>
      <item>Nikola Mihaljević, OIB 24190444916, Rapska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AA840E-0136-4B91-B19F-3770DCD538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667</properties:Words>
  <properties:Characters>3683</properties:Characters>
  <properties:Lines>88</properties:Lines>
  <properties:Paragraphs>25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2018-03-05T11:37:00Z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St-448/2017-6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