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4f58" w14:paraId="b7b4f5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3043B">
        <w:t>MACHINAE VIARIAE d.o.o., Zrinjsko-Frankopanska 62, Split, OIB: 84292468545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3043B">
        <w:t xml:space="preserve">MACHINAE VIARIAE d.o.o., Zrinjsko-Frankopanska 62, Split, OIB: 84292468545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03043B">
        <w:rPr>
          <w:lang w:val="hr-HR"/>
        </w:rPr>
        <w:t>37.637,15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36BEE" w:rsidR="00473132">
    <w:pPr>
      <w:pStyle w:val="Zaglavlje"/>
      <w:jc w:val="center"/>
    </w:pPr>
  </w:p>
  <w:p w:rsidRDefault="00436BE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3043B">
      <w:t>1098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35C91"/>
    <w:rsid w:val="003652A6"/>
    <w:rsid w:val="00394F80"/>
    <w:rsid w:val="003C2F22"/>
    <w:rsid w:val="00417EA6"/>
    <w:rsid w:val="00436BEE"/>
    <w:rsid w:val="005A61D0"/>
    <w:rsid w:val="00684A08"/>
    <w:rsid w:val="00693AB7"/>
    <w:rsid w:val="0071519E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6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B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B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B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B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6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B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B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B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B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St-1098/2015</izvorni_sadrzaj>
    <derivirana_varijabla naziv="DomainObject.Predmet.OznakaBroj_1">St-1098/2015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MACHINAE VIARIAE d.o.o. za iznajmljivanje građevinskih strojeva i opreme</izvorni_sadrzaj>
    <derivirana_varijabla naziv="DomainObject.Predmet.ProtustrankaFormated_1">  MACHINAE VIARIAE d.o.o. za iznajmljivanje građevinskih strojeva i opreme</derivirana_varijabla>
  </DomainObject.Predmet.ProtustrankaFormated>
  <DomainObject.Predmet.ProtustrankaFormatedOIB>
    <izvorni_sadrzaj>  MACHINAE VIARIAE d.o.o. za iznajmljivanje građevinskih strojeva i opreme, OIB 84292468545</izvorni_sadrzaj>
    <derivirana_varijabla naziv="DomainObject.Predmet.ProtustrankaFormatedOIB_1">  MACHINAE VIARIAE d.o.o. za iznajmljivanje građevinskih strojeva i opreme, OIB 84292468545</derivirana_varijabla>
  </DomainObject.Predmet.ProtustrankaFormatedOIB>
  <DomainObject.Predmet.ProtustrankaFormatedWithAdress>
    <izvorni_sadrzaj> MACHINAE VIARIAE d.o.o. za iznajmljivanje građevinskih strojeva i opreme, Zrinjsko-Frankopanska 62, 21000 Split</izvorni_sadrzaj>
    <derivirana_varijabla naziv="DomainObject.Predmet.ProtustrankaFormatedWithAdress_1"> MACHINAE VIARIAE d.o.o. za iznajmljivanje građevinskih strojeva i opreme, Zrinjsko-Frankopanska 62, 21000 Split</derivirana_varijabla>
  </DomainObject.Predmet.ProtustrankaFormatedWithAdress>
  <DomainObject.Predmet.ProtustrankaFormatedWithAdressOIB>
    <izvorni_sadrzaj> MACHINAE VIARIAE d.o.o. za iznajmljivanje građevinskih strojeva i opreme, OIB 84292468545, Zrinjsko-Frankopanska 62, 21000 Split</izvorni_sadrzaj>
    <derivirana_varijabla naziv="DomainObject.Predmet.ProtustrankaFormatedWithAdressOIB_1"> MACHINAE VIARIAE d.o.o. za iznajmljivanje građevinskih strojeva i opreme, OIB 84292468545, Zrinjsko-Frankopanska 62, 21000 Split</derivirana_varijabla>
  </DomainObject.Predmet.ProtustrankaFormatedWithAdressOIB>
  <DomainObject.Predmet.ProtustrankaWithAdress>
    <izvorni_sadrzaj>MACHINAE VIARIAE d.o.o. za iznajmljivanje građevinskih strojeva i opreme Zrinjsko-Frankopanska 62, 21000 Split</izvorni_sadrzaj>
    <derivirana_varijabla naziv="DomainObject.Predmet.ProtustrankaWithAdress_1">MACHINAE VIARIAE d.o.o. za iznajmljivanje građevinskih strojeva i opreme Zrinjsko-Frankopanska 62, 21000 Split</derivirana_varijabla>
  </DomainObject.Predmet.ProtustrankaWithAdress>
  <DomainObject.Predmet.ProtustrankaWithAdressOIB>
    <izvorni_sadrzaj>MACHINAE VIARIAE d.o.o. za iznajmljivanje građevinskih strojeva i opreme, OIB 84292468545, Zrinjsko-Frankopanska 62, 21000 Split</izvorni_sadrzaj>
    <derivirana_varijabla naziv="DomainObject.Predmet.ProtustrankaWithAdressOIB_1">MACHINAE VIARIAE d.o.o. za iznajmljivanje građevinskih strojeva i opreme, OIB 84292468545, Zrinjsko-Frankopanska 62, 21000 Split</derivirana_varijabla>
  </DomainObject.Predmet.ProtustrankaWithAdressOIB>
  <DomainObject.Predmet.ProtustrankaNazivFormated>
    <izvorni_sadrzaj>MACHINAE VIARIAE d.o.o. za iznajmljivanje građevinskih strojeva i opreme</izvorni_sadrzaj>
    <derivirana_varijabla naziv="DomainObject.Predmet.ProtustrankaNazivFormated_1">MACHINAE VIARIAE d.o.o. za iznajmljivanje građevinskih strojeva i opreme</derivirana_varijabla>
  </DomainObject.Predmet.ProtustrankaNazivFormated>
  <DomainObject.Predmet.ProtustrankaNazivFormatedOIB>
    <izvorni_sadrzaj>MACHINAE VIARIAE d.o.o. za iznajmljivanje građevinskih strojeva i opreme, OIB 84292468545</izvorni_sadrzaj>
    <derivirana_varijabla naziv="DomainObject.Predmet.ProtustrankaNazivFormatedOIB_1">MACHINAE VIARIAE d.o.o. za iznajmljivanje građevinskih strojeva i opreme, OIB 84292468545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37637.15</izvorni_sadrzaj>
    <derivirana_varijabla naziv="DomainObject.Predmet.TrenutnaVrijednost_1">37637.15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MACHINAE VIARIAE d.o.o. za iznajmljivanje građevinskih strojeva i opreme</item>
    </izvorni_sadrzaj>
    <derivirana_varijabla naziv="DomainObject.Predmet.ProtuStrankaListFormated_1">
      <item>MACHINAE VIARIAE d.o.o. za iznajmljivanje građevinskih strojeva i opreme</item>
    </derivirana_varijabla>
  </DomainObject.Predmet.ProtuStrankaListFormated>
  <DomainObject.Predmet.ProtuStrankaListFormatedOIB>
    <izvorni_sadrzaj>
      <item>MACHINAE VIARIAE d.o.o. za iznajmljivanje građevinskih strojeva i opreme, OIB 84292468545</item>
    </izvorni_sadrzaj>
    <derivirana_varijabla naziv="DomainObject.Predmet.ProtuStrankaListFormatedOIB_1">
      <item>MACHINAE VIARIAE d.o.o. za iznajmljivanje građevinskih strojeva i opreme, OIB 84292468545</item>
    </derivirana_varijabla>
  </DomainObject.Predmet.ProtuStrankaListFormatedOIB>
  <DomainObject.Predmet.ProtuStrankaListFormatedWithAdress>
    <izvorni_sadrzaj>
      <item>MACHINAE VIARIAE d.o.o. za iznajmljivanje građevinskih strojeva i opreme, Zrinjsko-Frankopanska 62, 21000 Split</item>
    </izvorni_sadrzaj>
    <derivirana_varijabla naziv="DomainObject.Predmet.ProtuStrankaListFormatedWithAdress_1">
      <item>MACHINAE VIARIAE d.o.o. za iznajmljivanje građevinskih strojeva i opreme, Zrinjsko-Frankopanska 62, 21000 Split</item>
    </derivirana_varijabla>
  </DomainObject.Predmet.ProtuStrankaListFormatedWithAdress>
  <DomainObject.Predmet.ProtuStrankaListFormatedWithAdressOIB>
    <izvorni_sadrzaj>
      <item>MACHINAE VIARIAE d.o.o. za iznajmljivanje građevinskih strojeva i opreme, OIB 84292468545, Zrinjsko-Frankopanska 62, 21000 Split</item>
    </izvorni_sadrzaj>
    <derivirana_varijabla naziv="DomainObject.Predmet.ProtuStrankaListFormatedWithAdressOIB_1">
      <item>MACHINAE VIARIAE d.o.o. za iznajmljivanje građevinskih strojeva i opreme, OIB 84292468545, Zrinjsko-Frankopanska 62, 21000 Split</item>
    </derivirana_varijabla>
  </DomainObject.Predmet.ProtuStrankaListFormatedWithAdressOIB>
  <DomainObject.Predmet.ProtuStrankaListNazivFormated>
    <izvorni_sadrzaj>
      <item>MACHINAE VIARIAE d.o.o. za iznajmljivanje građevinskih strojeva i opreme</item>
    </izvorni_sadrzaj>
    <derivirana_varijabla naziv="DomainObject.Predmet.ProtuStrankaListNazivFormated_1">
      <item>MACHINAE VIARIAE d.o.o. za iznajmljivanje građevinskih strojeva i opreme</item>
    </derivirana_varijabla>
  </DomainObject.Predmet.ProtuStrankaListNazivFormated>
  <DomainObject.Predmet.ProtuStrankaListNazivFormatedOIB>
    <izvorni_sadrzaj>
      <item>MACHINAE VIARIAE d.o.o. za iznajmljivanje građevinskih strojeva i opreme, OIB 84292468545</item>
    </izvorni_sadrzaj>
    <derivirana_varijabla naziv="DomainObject.Predmet.ProtuStrankaListNazivFormatedOIB_1">
      <item>MACHINAE VIARIAE d.o.o. za iznajmljivanje građevinskih strojeva i opreme, OIB 84292468545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MACHINAE VIARIAE d.o.o. za iznajmljivanje građevinskih strojeva i opreme</izvorni_sadrzaj>
    <derivirana_varijabla naziv="DomainObject.Predmet.ProtustrankaIDrugi_1">MACHINAE VIARIAE d.o.o. za iznajmljivanje građevinskih strojeva i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MACHINAE VIARIAE d.o.o. za iznajmljivanje građevinskih strojeva i opreme, OIB 84292468545, Zrinjsko-Frankopanska 62, 21000 Split</izvorni_sadrzaj>
    <derivirana_varijabla naziv="DomainObject.Predmet.ProtustrankaIDrugiAdressOIB_1">MACHINAE VIARIAE d.o.o. za iznajmljivanje građevinskih strojeva i opreme, OIB 84292468545,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MACHINAE VIARIAE d.o.o. za iznajmljivanje građevinskih strojeva i opreme</item>
      <item>FINANCIJSKA AGENCIJA, RC SPLIT</item>
    </izvorni_sadrzaj>
    <derivirana_varijabla naziv="DomainObject.Predmet.SudioniciListNaziv_1">
      <item>MACHINAE VIARIAE d.o.o. za iznajmljivanje građevinskih strojeva i opreme</item>
      <item>FINANCIJSKA AGENCIJA, RC SPLIT</item>
    </derivirana_varijabla>
  </DomainObject.Predmet.SudioniciListNaziv>
  <DomainObject.Predmet.SudioniciListAdressOIB>
    <izvorni_sadrzaj>
      <item>MACHINAE VIARIAE d.o.o. za iznajmljivanje građevinskih strojeva i opreme, OIB 84292468545, Zrinjsko-Frankopanska 62,21000 Split</item>
      <item>FINANCIJSKA AGENCIJA, RC SPLIT, OIB 85821130368, Mažuranićevo šetalište 24 b,21000 Split</item>
    </izvorni_sadrzaj>
    <derivirana_varijabla naziv="DomainObject.Predmet.SudioniciListAdressOIB_1">
      <item>MACHINAE VIARIAE d.o.o. za iznajmljivanje građevinskih strojeva i opreme, OIB 84292468545, Zrinjsko-Frankopanska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84292468545</item>
      <item>, OIB 85821130368</item>
    </izvorni_sadrzaj>
    <derivirana_varijabla naziv="DomainObject.Predmet.SudioniciListNazivOIB_1">
      <item>, OIB 84292468545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1758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2016-03-14T06:37:00Z</cp:lastPrinted>
  <dcterms:modified xmlns:xsi="http://www.w3.org/2001/XMLSchema-instance" xsi:type="dcterms:W3CDTF">2016-03-14T07:23:00Z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