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c2ab" w14:paraId="9dcc2ab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C70640" w:rsidR="00C70640">
      <w:pPr>
        <w:jc w:val="right"/>
        <w:rPr>
          <w:szCs w:val="24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</w:t>
      </w:r>
      <w:r w:rsidR="00C70640">
        <w:rPr>
          <w:bCs/>
          <w:szCs w:val="24"/>
        </w:rPr>
        <w:t xml:space="preserve">  68.</w:t>
      </w:r>
      <w:r w:rsidR="00C70640">
        <w:rPr>
          <w:b/>
          <w:szCs w:val="24"/>
        </w:rPr>
        <w:t xml:space="preserve"> </w:t>
      </w:r>
      <w:r w:rsidR="00C70640">
        <w:rPr>
          <w:szCs w:val="24"/>
        </w:rPr>
        <w:t>St-4220/15</w:t>
      </w:r>
    </w:p>
    <w:p w:rsidRDefault="00C70640" w:rsidP="00C70640" w:rsidR="00C70640">
      <w:pPr>
        <w:jc w:val="center"/>
        <w:rPr>
          <w:szCs w:val="24"/>
        </w:rPr>
      </w:pPr>
      <w:r>
        <w:rPr>
          <w:szCs w:val="24"/>
        </w:rPr>
        <w:t xml:space="preserve">R E P U B L I K A  H R V A T S K A </w:t>
      </w:r>
    </w:p>
    <w:p w:rsidRDefault="00C70640" w:rsidP="00C70640" w:rsidR="00C70640">
      <w:pPr>
        <w:rPr>
          <w:szCs w:val="24"/>
        </w:rPr>
      </w:pPr>
    </w:p>
    <w:p w:rsidRDefault="00C70640" w:rsidP="00C70640" w:rsidR="00C70640">
      <w:pPr>
        <w:ind w:hanging="2880" w:left="2880"/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C70640" w:rsidP="00C70640" w:rsidR="00C70640">
      <w:pPr>
        <w:ind w:hanging="2880" w:left="2880"/>
        <w:jc w:val="center"/>
        <w:rPr>
          <w:szCs w:val="24"/>
        </w:rPr>
      </w:pPr>
    </w:p>
    <w:p w:rsidRDefault="00C70640" w:rsidP="00C70640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ab/>
        <w:t>Trgovački sud u Zagrebu, po sucu Maji Hilje, u stečajnom predmetu povodom zahtjeva FINANCIJSKE AGENCIJE, za provedbu skraćenog stečajnog postupka nad dužnikom MARITIM d.o.o. za proizvodnju, trgovinu i usluge, Zagreb, Hercegovačka 5, OIB: 36969039858, dana 3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="0088694D"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C70640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C70640">
        <w:rPr>
          <w:szCs w:val="24"/>
        </w:rPr>
        <w:t>MARITIM d.o.o. za proizvodnju, trgovinu i usluge, Zagreb, Hercegovačka 5, MBS: 080225615, OIB: 36969039858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C70640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C70640">
        <w:rPr>
          <w:szCs w:val="24"/>
        </w:rPr>
        <w:t>MARITIM d.o.o. za proizvodnju, trgovinu i usluge, Zagreb, Hercegovačka 5, OIB: 36969039858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C70640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C70640">
        <w:rPr>
          <w:rFonts w:cs="Times New Roman" w:eastAsia="Times New Roman"/>
          <w:szCs w:val="24"/>
          <w:lang w:eastAsia="hr-HR"/>
        </w:rPr>
        <w:t>3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4BFF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4B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4BFF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77E34"/>
    <w:rsid w:val="00091236"/>
    <w:rsid w:val="000F761F"/>
    <w:rsid w:val="0010297C"/>
    <w:rsid w:val="0019279B"/>
    <w:rsid w:val="0021532B"/>
    <w:rsid w:val="002201BF"/>
    <w:rsid w:val="002949E2"/>
    <w:rsid w:val="002A5055"/>
    <w:rsid w:val="002D701E"/>
    <w:rsid w:val="002E5744"/>
    <w:rsid w:val="00370429"/>
    <w:rsid w:val="00424BFF"/>
    <w:rsid w:val="00445B33"/>
    <w:rsid w:val="004D0AC9"/>
    <w:rsid w:val="004E6C37"/>
    <w:rsid w:val="005C3FAD"/>
    <w:rsid w:val="005E336B"/>
    <w:rsid w:val="00600EAC"/>
    <w:rsid w:val="0065430E"/>
    <w:rsid w:val="00784E00"/>
    <w:rsid w:val="007E742B"/>
    <w:rsid w:val="00813D72"/>
    <w:rsid w:val="00841D99"/>
    <w:rsid w:val="0088694D"/>
    <w:rsid w:val="00910A01"/>
    <w:rsid w:val="00920F49"/>
    <w:rsid w:val="00982DFB"/>
    <w:rsid w:val="00A0674A"/>
    <w:rsid w:val="00A15034"/>
    <w:rsid w:val="00AE4606"/>
    <w:rsid w:val="00B57C31"/>
    <w:rsid w:val="00B91C86"/>
    <w:rsid w:val="00BD3F78"/>
    <w:rsid w:val="00C04D66"/>
    <w:rsid w:val="00C100B0"/>
    <w:rsid w:val="00C70640"/>
    <w:rsid w:val="00CF5D42"/>
    <w:rsid w:val="00D03E98"/>
    <w:rsid w:val="00D40F89"/>
    <w:rsid w:val="00D6189F"/>
    <w:rsid w:val="00E42102"/>
    <w:rsid w:val="00EC7B92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4B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BFF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24BFF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24BFF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24BFF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4B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BF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24BFF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24BF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24BF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4220</izvorni_sadrzaj>
    <derivirana_varijabla naziv="DomainObject.Predmet.Broj_1">4220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St-4220/2015</izvorni_sadrzaj>
    <derivirana_varijabla naziv="DomainObject.Predmet.OznakaBroj_1">St-4220/2015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
subjekt prema OIB-u niti po nazivu</izvorni_sadrzaj>
    <derivirana_varijabla naziv="DomainObject.Predmet.PrimjedbaSuca_1">u sudskom registru se ne nalazi poslovni
subjekt prema OIB-u niti po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MARTIM d.o.o. za proizvodnju, trgovinu i usluge</izvorni_sadrzaj>
    <derivirana_varijabla naziv="DomainObject.Predmet.ProtustrankaFormated_1">  MARTIM d.o.o. za proizvodnju, trgovinu i usluge</derivirana_varijabla>
  </DomainObject.Predmet.ProtustrankaFormated>
  <DomainObject.Predmet.ProtustrankaFormatedOIB>
    <izvorni_sadrzaj>  MARTIM d.o.o. za proizvodnju, trgovinu i usluge, OIB 36969039858</izvorni_sadrzaj>
    <derivirana_varijabla naziv="DomainObject.Predmet.ProtustrankaFormatedOIB_1">  MARTIM d.o.o. za proizvodnju, trgovinu i usluge, OIB 36969039858</derivirana_varijabla>
  </DomainObject.Predmet.ProtustrankaFormatedOIB>
  <DomainObject.Predmet.ProtustrankaFormatedWithAdress>
    <izvorni_sadrzaj> MARTIM d.o.o. za proizvodnju, trgovinu i usluge, Hercegovačka 5, 10000 Zagreb</izvorni_sadrzaj>
    <derivirana_varijabla naziv="DomainObject.Predmet.ProtustrankaFormatedWithAdress_1"> MARTIM d.o.o. za proizvodnju, trgovinu i usluge, Hercegovačka 5, 10000 Zagreb</derivirana_varijabla>
  </DomainObject.Predmet.ProtustrankaFormatedWithAdress>
  <DomainObject.Predmet.ProtustrankaFormatedWithAdressOIB>
    <izvorni_sadrzaj> MARTIM d.o.o. za proizvodnju, trgovinu i usluge, OIB 36969039858, Hercegovačka 5, 10000 Zagreb</izvorni_sadrzaj>
    <derivirana_varijabla naziv="DomainObject.Predmet.ProtustrankaFormatedWithAdressOIB_1"> MARTIM d.o.o. za proizvodnju, trgovinu i usluge, OIB 36969039858, Hercegovačka 5, 10000 Zagreb</derivirana_varijabla>
  </DomainObject.Predmet.ProtustrankaFormatedWithAdressOIB>
  <DomainObject.Predmet.ProtustrankaWithAdress>
    <izvorni_sadrzaj>MARTIM d.o.o. za proizvodnju, trgovinu i usluge Hercegovačka 5, 10000 Zagreb</izvorni_sadrzaj>
    <derivirana_varijabla naziv="DomainObject.Predmet.ProtustrankaWithAdress_1">MARTIM d.o.o. za proizvodnju, trgovinu i usluge Hercegovačka 5, 10000 Zagreb</derivirana_varijabla>
  </DomainObject.Predmet.ProtustrankaWithAdress>
  <DomainObject.Predmet.ProtustrankaWithAdressOIB>
    <izvorni_sadrzaj>MARTIM d.o.o. za proizvodnju, trgovinu i usluge, OIB 36969039858, Hercegovačka 5, 10000 Zagreb</izvorni_sadrzaj>
    <derivirana_varijabla naziv="DomainObject.Predmet.ProtustrankaWithAdressOIB_1">MARTIM d.o.o. za proizvodnju, trgovinu i usluge, OIB 36969039858, Hercegovačka 5, 10000 Zagreb</derivirana_varijabla>
  </DomainObject.Predmet.ProtustrankaWithAdressOIB>
  <DomainObject.Predmet.ProtustrankaNazivFormated>
    <izvorni_sadrzaj>MARTIM d.o.o. za proizvodnju, trgovinu i usluge</izvorni_sadrzaj>
    <derivirana_varijabla naziv="DomainObject.Predmet.ProtustrankaNazivFormated_1">MARTIM d.o.o. za proizvodnju, trgovinu i usluge</derivirana_varijabla>
  </DomainObject.Predmet.ProtustrankaNazivFormated>
  <DomainObject.Predmet.ProtustrankaNazivFormatedOIB>
    <izvorni_sadrzaj>MARTIM d.o.o. za proizvodnju, trgovinu i usluge, OIB 36969039858</izvorni_sadrzaj>
    <derivirana_varijabla naziv="DomainObject.Predmet.ProtustrankaNazivFormatedOIB_1">MARTIM d.o.o. za proizvodnju, trgovinu i usluge, OIB 36969039858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MARTIM d.o.o. za proizvodnju, trgovinu i usluge</item>
    </izvorni_sadrzaj>
    <derivirana_varijabla naziv="DomainObject.Predmet.ProtuStrankaListFormated_1">
      <item>MARTIM d.o.o. za proizvodnju, trgovinu i usluge</item>
    </derivirana_varijabla>
  </DomainObject.Predmet.ProtuStrankaListFormated>
  <DomainObject.Predmet.ProtuStrankaListFormatedOIB>
    <izvorni_sadrzaj>
      <item>MARTIM d.o.o. za proizvodnju, trgovinu i usluge, OIB 36969039858</item>
    </izvorni_sadrzaj>
    <derivirana_varijabla naziv="DomainObject.Predmet.ProtuStrankaListFormatedOIB_1">
      <item>MARTIM d.o.o. za proizvodnju, trgovinu i usluge, OIB 36969039858</item>
    </derivirana_varijabla>
  </DomainObject.Predmet.ProtuStrankaListFormatedOIB>
  <DomainObject.Predmet.ProtuStrankaListFormatedWithAdress>
    <izvorni_sadrzaj>
      <item>MARTIM d.o.o. za proizvodnju, trgovinu i usluge, Hercegovačka 5, 10000 Zagreb</item>
    </izvorni_sadrzaj>
    <derivirana_varijabla naziv="DomainObject.Predmet.ProtuStrankaListFormatedWithAdress_1">
      <item>MARTIM d.o.o. za proizvodnju, trgovinu i usluge, Hercegovačka 5, 10000 Zagreb</item>
    </derivirana_varijabla>
  </DomainObject.Predmet.ProtuStrankaListFormatedWithAdress>
  <DomainObject.Predmet.ProtuStrankaListFormatedWithAdressOIB>
    <izvorni_sadrzaj>
      <item>MARTIM d.o.o. za proizvodnju, trgovinu i usluge, OIB 36969039858, Hercegovačka 5, 10000 Zagreb</item>
    </izvorni_sadrzaj>
    <derivirana_varijabla naziv="DomainObject.Predmet.ProtuStrankaListFormatedWithAdressOIB_1">
      <item>MARTIM d.o.o. za proizvodnju, trgovinu i usluge, OIB 36969039858, Hercegovačka 5, 10000 Zagreb</item>
    </derivirana_varijabla>
  </DomainObject.Predmet.ProtuStrankaListFormatedWithAdressOIB>
  <DomainObject.Predmet.ProtuStrankaListNazivFormated>
    <izvorni_sadrzaj>
      <item>MARTIM d.o.o. za proizvodnju, trgovinu i usluge</item>
    </izvorni_sadrzaj>
    <derivirana_varijabla naziv="DomainObject.Predmet.ProtuStrankaListNazivFormated_1">
      <item>MARTIM d.o.o. za proizvodnju, trgovinu i usluge</item>
    </derivirana_varijabla>
  </DomainObject.Predmet.ProtuStrankaListNazivFormated>
  <DomainObject.Predmet.ProtuStrankaListNazivFormatedOIB>
    <izvorni_sadrzaj>
      <item>MARTIM d.o.o. za proizvodnju, trgovinu i usluge, OIB 36969039858</item>
    </izvorni_sadrzaj>
    <derivirana_varijabla naziv="DomainObject.Predmet.ProtuStrankaListNazivFormatedOIB_1">
      <item>MARTIM d.o.o. za proizvodnju, trgovinu i usluge, OIB 36969039858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MARTIM d.o.o. za proizvodnju, trgovinu i usluge</izvorni_sadrzaj>
    <derivirana_varijabla naziv="DomainObject.Predmet.ProtustrankaIDrugi_1">MARTIM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MARTIM d.o.o. za proizvodnju, trgovinu i usluge, OIB 36969039858, Hercegovačka 5, 10000 Zagreb</izvorni_sadrzaj>
    <derivirana_varijabla naziv="DomainObject.Predmet.ProtustrankaIDrugiAdressOIB_1">MARTIM d.o.o. za proizvodnju, trgovinu i usluge, OIB 36969039858, Hercegovačka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MARTIM d.o.o. za proizvodnju, trgovinu i usluge</item>
    </izvorni_sadrzaj>
    <derivirana_varijabla naziv="DomainObject.Predmet.SudioniciListNaziv_1">
      <item>FINA Regionalni centar Zagreb</item>
      <item>MARTIM d.o.o. za proizvodnju,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MARTIM d.o.o. za proizvodnju, trgovinu i usluge, OIB 36969039858, Hercegovačka 5,10000 Zagreb</item>
    </izvorni_sadrzaj>
    <derivirana_varijabla naziv="DomainObject.Predmet.SudioniciListAdressOIB_1">
      <item>FINA Regionalni centar Zagreb, OIB 85821130368, Trg svibanjskih žrtava 1995. 1,10000 Zagreb</item>
      <item>MARTIM d.o.o. za proizvodnju, trgovinu i usluge, OIB 36969039858, Hercegovačka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36969039858</item>
    </izvorni_sadrzaj>
    <derivirana_varijabla naziv="DomainObject.Predmet.SudioniciListNazivOIB_1">
      <item>, OIB 85821130368</item>
      <item>, OIB 36969039858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1783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2015-12-03T08:14:00Z</dcterms:created>
  <dc:creator>dvorana100</dc:creator>
  <cp:lastModifiedBy>Maja Hilje</cp:lastModifiedBy>
  <cp:lastPrinted>2015-12-03T08:14:00Z</cp:lastPrinted>
  <dcterms:modified xmlns:xsi="http://www.w3.org/2001/XMLSchema-instance" xsi:type="dcterms:W3CDTF">2015-12-03T08:21:00Z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