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d0bc" w14:paraId="ffed0bc" w:rsidRDefault="007545CE" w:rsidP="003E5C7A" w:rsidR="007545CE" w:rsidRPr="004D050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4D0500">
      <w:pPr>
        <w:jc w:val="right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4 St-</w:t>
      </w:r>
      <w:r w:rsidR="00A96020" w:rsidRPr="004D0500">
        <w:rPr>
          <w:rFonts w:hAnsi="Times New Roman" w:ascii="Times New Roman"/>
          <w:szCs w:val="24"/>
          <w:lang w:val="hr-HR"/>
        </w:rPr>
        <w:t>3075</w:t>
      </w:r>
      <w:r w:rsidR="0020012A" w:rsidRPr="004D0500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4D0500">
      <w:pPr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4D0500">
        <w:rPr>
          <w:rFonts w:hAnsi="Times New Roman" w:ascii="Times New Roman"/>
          <w:szCs w:val="24"/>
          <w:lang w:val="hr-HR"/>
        </w:rPr>
        <w:t>A</w:t>
      </w:r>
      <w:r w:rsidRPr="004D0500">
        <w:rPr>
          <w:rFonts w:hAnsi="Times New Roman" w:ascii="Times New Roman"/>
          <w:szCs w:val="24"/>
          <w:lang w:val="hr-HR"/>
        </w:rPr>
        <w:t xml:space="preserve"> </w:t>
      </w:r>
      <w:r w:rsidR="003437CC" w:rsidRPr="004D0500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4D0500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4D0500">
      <w:pPr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D050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ab/>
      </w:r>
      <w:r w:rsidR="003E5C7A" w:rsidRPr="004D0500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4D0500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A96020" w:rsidRPr="004D0500">
        <w:rPr>
          <w:rFonts w:hAnsi="Times New Roman" w:ascii="Times New Roman"/>
          <w:szCs w:val="24"/>
        </w:rPr>
        <w:t xml:space="preserve"> SONJA BRKOVIĆ j.d.o.o., Sesvete (Grad Zagreb), Brune Bušića 36, OIB: 19018721782</w:t>
      </w:r>
      <w:r w:rsidR="0020012A" w:rsidRPr="004D0500">
        <w:rPr>
          <w:rFonts w:hAnsi="Times New Roman" w:ascii="Times New Roman"/>
          <w:szCs w:val="24"/>
        </w:rPr>
        <w:t xml:space="preserve">, dana </w:t>
      </w:r>
      <w:r w:rsidR="003D10F5" w:rsidRPr="004D0500">
        <w:rPr>
          <w:rFonts w:hAnsi="Times New Roman" w:ascii="Times New Roman"/>
          <w:szCs w:val="24"/>
        </w:rPr>
        <w:t>10</w:t>
      </w:r>
      <w:r w:rsidR="0020012A" w:rsidRPr="004D0500">
        <w:rPr>
          <w:rFonts w:hAnsi="Times New Roman" w:ascii="Times New Roman"/>
          <w:szCs w:val="24"/>
        </w:rPr>
        <w:t>. lipnja 2019.</w:t>
      </w:r>
    </w:p>
    <w:p w:rsidRDefault="007545CE" w:rsidP="005C0BA0" w:rsidR="007545CE" w:rsidRPr="004D050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4D050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4D0500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I</w:t>
      </w:r>
      <w:r w:rsidRPr="004D0500">
        <w:rPr>
          <w:rFonts w:hAnsi="Times New Roman" w:ascii="Times New Roman"/>
          <w:szCs w:val="24"/>
          <w:lang w:val="hr-HR"/>
        </w:rPr>
        <w:tab/>
      </w:r>
      <w:r w:rsidR="007545CE" w:rsidRPr="004D0500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A96020" w:rsidRPr="004D0500">
        <w:rPr>
          <w:rFonts w:hAnsi="Times New Roman" w:ascii="Times New Roman"/>
          <w:szCs w:val="24"/>
          <w:lang w:val="hr-HR"/>
        </w:rPr>
        <w:t xml:space="preserve"> Sonja Brković, Zagreb, Brune Bušića 36, OIB: 17059118197</w:t>
      </w:r>
      <w:r w:rsidRPr="004D0500">
        <w:rPr>
          <w:rFonts w:hAnsi="Times New Roman" w:ascii="Times New Roman"/>
          <w:szCs w:val="24"/>
          <w:lang w:val="hr-HR"/>
        </w:rPr>
        <w:t xml:space="preserve">, </w:t>
      </w:r>
      <w:r w:rsidR="007545CE" w:rsidRPr="004D0500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4D05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A96020" w:rsidRPr="004D0500">
        <w:rPr>
          <w:rFonts w:hAnsi="Times New Roman" w:ascii="Times New Roman"/>
          <w:szCs w:val="24"/>
          <w:lang w:val="hr-HR"/>
        </w:rPr>
        <w:t>3075</w:t>
      </w:r>
      <w:r w:rsidRPr="004D0500">
        <w:rPr>
          <w:rFonts w:hAnsi="Times New Roman" w:ascii="Times New Roman"/>
          <w:szCs w:val="24"/>
          <w:lang w:val="hr-HR"/>
        </w:rPr>
        <w:t>-201</w:t>
      </w:r>
      <w:r w:rsidR="0020012A" w:rsidRPr="004D0500">
        <w:rPr>
          <w:rFonts w:hAnsi="Times New Roman" w:ascii="Times New Roman"/>
          <w:szCs w:val="24"/>
          <w:lang w:val="hr-HR"/>
        </w:rPr>
        <w:t>8</w:t>
      </w:r>
      <w:r w:rsidRPr="004D0500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4D050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II </w:t>
      </w:r>
      <w:r w:rsidRPr="004D0500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III</w:t>
      </w:r>
      <w:r w:rsidRPr="004D0500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A96020" w:rsidRPr="004D0500">
        <w:rPr>
          <w:rFonts w:hAnsi="Times New Roman" w:ascii="Times New Roman"/>
          <w:szCs w:val="24"/>
          <w:lang w:val="hr-HR"/>
        </w:rPr>
        <w:t xml:space="preserve"> 17059118197</w:t>
      </w:r>
      <w:r w:rsidRPr="004D0500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IV</w:t>
      </w:r>
      <w:r w:rsidRPr="004D0500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A96020" w:rsidRPr="004D0500">
        <w:rPr>
          <w:rFonts w:hAnsi="Times New Roman" w:ascii="Times New Roman"/>
          <w:szCs w:val="24"/>
          <w:lang w:val="hr-HR"/>
        </w:rPr>
        <w:t>3075</w:t>
      </w:r>
      <w:r w:rsidRPr="004D0500">
        <w:rPr>
          <w:rFonts w:hAnsi="Times New Roman" w:ascii="Times New Roman"/>
          <w:szCs w:val="24"/>
          <w:lang w:val="hr-HR"/>
        </w:rPr>
        <w:t>-1</w:t>
      </w:r>
      <w:r w:rsidR="0020012A" w:rsidRPr="004D0500">
        <w:rPr>
          <w:rFonts w:hAnsi="Times New Roman" w:ascii="Times New Roman"/>
          <w:szCs w:val="24"/>
          <w:lang w:val="hr-HR"/>
        </w:rPr>
        <w:t>8</w:t>
      </w:r>
      <w:r w:rsidRPr="004D0500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V.</w:t>
      </w:r>
      <w:r w:rsidRPr="004D0500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4D0500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4D050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4D0500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4D05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4D050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4D050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4D05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4D05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4D05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4D05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4D0500">
      <w:pPr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U Zagrebu</w:t>
      </w:r>
      <w:r w:rsidR="001140BC" w:rsidRPr="004D0500">
        <w:rPr>
          <w:rFonts w:hAnsi="Times New Roman" w:ascii="Times New Roman"/>
          <w:szCs w:val="24"/>
          <w:lang w:val="hr-HR"/>
        </w:rPr>
        <w:t xml:space="preserve"> </w:t>
      </w:r>
      <w:r w:rsidR="003D10F5" w:rsidRPr="004D0500">
        <w:rPr>
          <w:rFonts w:hAnsi="Times New Roman" w:ascii="Times New Roman"/>
          <w:szCs w:val="24"/>
          <w:lang w:val="hr-HR"/>
        </w:rPr>
        <w:t>10</w:t>
      </w:r>
      <w:r w:rsidR="0020012A" w:rsidRPr="004D0500">
        <w:rPr>
          <w:rFonts w:hAnsi="Times New Roman" w:ascii="Times New Roman"/>
          <w:szCs w:val="24"/>
          <w:lang w:val="hr-HR"/>
        </w:rPr>
        <w:t>. lipnja</w:t>
      </w:r>
      <w:r w:rsidR="005C0BA0" w:rsidRPr="004D0500">
        <w:rPr>
          <w:rFonts w:hAnsi="Times New Roman" w:ascii="Times New Roman"/>
          <w:szCs w:val="24"/>
          <w:lang w:val="hr-HR"/>
        </w:rPr>
        <w:t xml:space="preserve"> 201</w:t>
      </w:r>
      <w:r w:rsidR="0020012A" w:rsidRPr="004D0500">
        <w:rPr>
          <w:rFonts w:hAnsi="Times New Roman" w:ascii="Times New Roman"/>
          <w:szCs w:val="24"/>
          <w:lang w:val="hr-HR"/>
        </w:rPr>
        <w:t>9</w:t>
      </w:r>
      <w:r w:rsidR="005C0BA0" w:rsidRPr="004D0500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4D050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4D050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4D050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JASENKA RUNDEK</w:t>
      </w:r>
      <w:r w:rsidR="001140BC" w:rsidRPr="004D0500">
        <w:rPr>
          <w:rFonts w:hAnsi="Times New Roman" w:ascii="Times New Roman"/>
          <w:szCs w:val="24"/>
          <w:lang w:val="hr-HR"/>
        </w:rPr>
        <w:t>, v.r.</w:t>
      </w:r>
    </w:p>
    <w:p w:rsidRDefault="00A96020" w:rsidP="005C0BA0" w:rsidR="00A96020" w:rsidRPr="004D050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D0500">
        <w:rPr>
          <w:rFonts w:hAnsi="Times New Roman" w:ascii="Times New Roman"/>
          <w:szCs w:val="24"/>
          <w:lang w:val="hr-HR"/>
        </w:rPr>
        <w:t xml:space="preserve">rješenja </w:t>
      </w:r>
      <w:r w:rsidRPr="004D0500">
        <w:rPr>
          <w:rFonts w:hAnsi="Times New Roman" w:ascii="Times New Roman"/>
          <w:szCs w:val="24"/>
          <w:lang w:val="hr-HR"/>
        </w:rPr>
        <w:t>dopuštena</w:t>
      </w:r>
      <w:r w:rsidR="00182088" w:rsidRPr="004D0500">
        <w:rPr>
          <w:rFonts w:hAnsi="Times New Roman" w:ascii="Times New Roman"/>
          <w:szCs w:val="24"/>
          <w:lang w:val="hr-HR"/>
        </w:rPr>
        <w:t xml:space="preserve"> je </w:t>
      </w:r>
      <w:r w:rsidRPr="004D050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D050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D0500">
        <w:rPr>
          <w:rFonts w:hAnsi="Times New Roman" w:ascii="Times New Roman"/>
          <w:szCs w:val="24"/>
          <w:lang w:val="hr-HR"/>
        </w:rPr>
        <w:t xml:space="preserve">, </w:t>
      </w:r>
      <w:r w:rsidR="00182088" w:rsidRPr="004D050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D0500">
        <w:rPr>
          <w:rFonts w:hAnsi="Times New Roman" w:ascii="Times New Roman"/>
          <w:szCs w:val="24"/>
          <w:lang w:val="hr-HR"/>
        </w:rPr>
        <w:t xml:space="preserve"> </w:t>
      </w:r>
    </w:p>
    <w:p w:rsidRDefault="00A96020" w:rsidR="00A96020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1140BC" w:rsidP="001140BC" w:rsidR="001140BC" w:rsidRPr="004D050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A96020" w:rsidR="005B7AE8" w:rsidRPr="004D050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23530" w:rsidR="00D23530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4D0500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4D0500">
      <w:p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lastRenderedPageBreak/>
        <w:t>DNA</w:t>
      </w:r>
      <w:r w:rsidR="00D44D4F" w:rsidRPr="004D0500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4D05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FINA</w:t>
      </w:r>
    </w:p>
    <w:p w:rsidRDefault="003D10F5" w:rsidP="007579B5" w:rsidR="00867F16" w:rsidRPr="004D05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d</w:t>
      </w:r>
      <w:r w:rsidR="00532B71" w:rsidRPr="004D0500">
        <w:rPr>
          <w:rFonts w:hAnsi="Times New Roman" w:ascii="Times New Roman"/>
          <w:szCs w:val="24"/>
          <w:lang w:val="hr-HR"/>
        </w:rPr>
        <w:t>užnik</w:t>
      </w:r>
      <w:r w:rsidR="005B7AE8" w:rsidRPr="004D0500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4D05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4D05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4D05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4D0500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4D050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4C6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A96020">
      <w:rPr>
        <w:rFonts w:hAnsi="Times New Roman" w:ascii="Times New Roman"/>
        <w:szCs w:val="24"/>
        <w:lang w:val="hr-HR"/>
      </w:rPr>
      <w:t>3075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012A"/>
    <w:rsid w:val="003437CC"/>
    <w:rsid w:val="003D10F5"/>
    <w:rsid w:val="003E5C7A"/>
    <w:rsid w:val="0042162E"/>
    <w:rsid w:val="004D0500"/>
    <w:rsid w:val="00532B71"/>
    <w:rsid w:val="005721AB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A4C64"/>
    <w:rsid w:val="009F5765"/>
    <w:rsid w:val="00A95334"/>
    <w:rsid w:val="00A96020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4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C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4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C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3075</izvorni_sadrzaj>
    <derivirana_varijabla naziv="DomainObject.Predmet.Broj_1">3075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St-3075/2018</izvorni_sadrzaj>
    <derivirana_varijabla naziv="DomainObject.Predmet.OznakaBroj_1">St-3075/2018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SONJA BRKOVIĆ j.d.o.o. za trgovinu i usluge zastupanog po punomoćniku Sonja Brković</izvorni_sadrzaj>
    <derivirana_varijabla naziv="DomainObject.Predmet.ProtustrankaFormated_1">  SONJA BRKOVIĆ j.d.o.o. za trgovinu i usluge zastupanog po punomoćniku Sonja Brković</derivirana_varijabla>
  </DomainObject.Predmet.ProtustrankaFormated>
  <DomainObject.Predmet.ProtustrankaFormatedOIB>
    <izvorni_sadrzaj>  SONJA BRKOVIĆ j.d.o.o. za trgovinu i usluge, OIB 19018721782 zastupanog po punomoćniku Sonja Brković</izvorni_sadrzaj>
    <derivirana_varijabla naziv="DomainObject.Predmet.ProtustrankaFormatedOIB_1">  SONJA BRKOVIĆ j.d.o.o. za trgovinu i usluge, OIB 19018721782 zastupanog po punomoćniku Sonja Brković</derivirana_varijabla>
  </DomainObject.Predmet.ProtustrankaFormatedOIB>
  <DomainObject.Predmet.ProtustrankaFormatedWithAdress>
    <izvorni_sadrzaj> SONJA BRKOVIĆ j.d.o.o. za trgovinu i usluge, Ulica Brune Bušića 36, 10000 Zagreb zastupanog po punomoćniku Sonja Brković</izvorni_sadrzaj>
    <derivirana_varijabla naziv="DomainObject.Predmet.ProtustrankaFormatedWithAdress_1"> SONJA BRKOVIĆ j.d.o.o. za trgovinu i usluge, Ulica Brune Bušića 36, 10000 Zagreb zastupanog po punomoćniku Sonja Brković</derivirana_varijabla>
  </DomainObject.Predmet.ProtustrankaFormatedWithAdress>
  <DomainObject.Predmet.ProtustrankaFormatedWithAdressOIB>
    <izvorni_sadrzaj> SONJA BRKOVIĆ j.d.o.o. za trgovinu i usluge, OIB 19018721782, Ulica Brune Bušića 36, 10000 Zagreb zastupanog po punomoćniku Sonja Brković</izvorni_sadrzaj>
    <derivirana_varijabla naziv="DomainObject.Predmet.ProtustrankaFormatedWithAdressOIB_1"> SONJA BRKOVIĆ j.d.o.o. za trgovinu i usluge, OIB 19018721782, Ulica Brune Bušića 36, 10000 Zagreb zastupanog po punomoćniku Sonja Brković</derivirana_varijabla>
  </DomainObject.Predmet.ProtustrankaFormatedWithAdressOIB>
  <DomainObject.Predmet.ProtustrankaWithAdress>
    <izvorni_sadrzaj>SONJA BRKOVIĆ j.d.o.o. za trgovinu i usluge Ulica Brune Bušića 36, 10000 Zagreb</izvorni_sadrzaj>
    <derivirana_varijabla naziv="DomainObject.Predmet.ProtustrankaWithAdress_1">SONJA BRKOVIĆ j.d.o.o. za trgovinu i usluge Ulica Brune Bušića 36, 10000 Zagreb</derivirana_varijabla>
  </DomainObject.Predmet.ProtustrankaWithAdress>
  <DomainObject.Predmet.ProtustrankaWithAdressOIB>
    <izvorni_sadrzaj>SONJA BRKOVIĆ j.d.o.o. za trgovinu i usluge, OIB 19018721782, Ulica Brune Bušića 36, 10000 Zagreb</izvorni_sadrzaj>
    <derivirana_varijabla naziv="DomainObject.Predmet.ProtustrankaWithAdressOIB_1">SONJA BRKOVIĆ j.d.o.o. za trgovinu i usluge, OIB 19018721782, Ulica Brune Bušića 36, 10000 Zagreb</derivirana_varijabla>
  </DomainObject.Predmet.ProtustrankaWithAdressOIB>
  <DomainObject.Predmet.ProtustrankaNazivFormated>
    <izvorni_sadrzaj>SONJA BRKOVIĆ j.d.o.o. za trgovinu i usluge</izvorni_sadrzaj>
    <derivirana_varijabla naziv="DomainObject.Predmet.ProtustrankaNazivFormated_1">SONJA BRKOVIĆ j.d.o.o. za trgovinu i usluge</derivirana_varijabla>
  </DomainObject.Predmet.ProtustrankaNazivFormated>
  <DomainObject.Predmet.ProtustrankaNazivFormatedOIB>
    <izvorni_sadrzaj>SONJA BRKOVIĆ j.d.o.o. za trgovinu i usluge, OIB 19018721782</izvorni_sadrzaj>
    <derivirana_varijabla naziv="DomainObject.Predmet.ProtustrankaNazivFormatedOIB_1">SONJA BRKOVIĆ j.d.o.o. za trgovinu i usluge, OIB 19018721782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SONJA BRKOVIĆ j.d.o.o. za trgovinu i usluge zastupanog po punomoćniku Sonja Brković</item>
    </izvorni_sadrzaj>
    <derivirana_varijabla naziv="DomainObject.Predmet.ProtuStrankaListFormated_1">
      <item>SONJA BRKOVIĆ j.d.o.o. za trgovinu i usluge zastupanog po punomoćniku Sonja Brković</item>
    </derivirana_varijabla>
  </DomainObject.Predmet.ProtuStrankaListFormated>
  <DomainObject.Predmet.ProtuStrankaListFormatedOIB>
    <izvorni_sadrzaj>
      <item>SONJA BRKOVIĆ j.d.o.o. za trgovinu i usluge, OIB 19018721782 zastupanog po punomoćniku Sonja Brković</item>
    </izvorni_sadrzaj>
    <derivirana_varijabla naziv="DomainObject.Predmet.ProtuStrankaListFormatedOIB_1">
      <item>SONJA BRKOVIĆ j.d.o.o. za trgovinu i usluge, OIB 19018721782 zastupanog po punomoćniku Sonja Brković</item>
    </derivirana_varijabla>
  </DomainObject.Predmet.ProtuStrankaListFormatedOIB>
  <DomainObject.Predmet.ProtuStrankaListFormatedWithAdress>
    <izvorni_sadrzaj>
      <item>SONJA BRKOVIĆ j.d.o.o. za trgovinu i usluge, Ulica Brune Bušića 36, 10000 Zagreb zastupanog po punomoćniku Sonja Brković</item>
    </izvorni_sadrzaj>
    <derivirana_varijabla naziv="DomainObject.Predmet.ProtuStrankaListFormatedWithAdress_1">
      <item>SONJA BRKOVIĆ j.d.o.o. za trgovinu i usluge, Ulica Brune Bušića 36, 10000 Zagreb zastupanog po punomoćniku Sonja Brković</item>
    </derivirana_varijabla>
  </DomainObject.Predmet.ProtuStrankaListFormatedWithAdress>
  <DomainObject.Predmet.ProtuStrankaListFormatedWithAdressOIB>
    <izvorni_sadrzaj>
      <item>SONJA BRKOVIĆ j.d.o.o. za trgovinu i usluge, OIB 19018721782, Ulica Brune Bušića 36, 10000 Zagreb zastupanog po punomoćniku Sonja Brković</item>
    </izvorni_sadrzaj>
    <derivirana_varijabla naziv="DomainObject.Predmet.ProtuStrankaListFormatedWithAdressOIB_1">
      <item>SONJA BRKOVIĆ j.d.o.o. za trgovinu i usluge, OIB 19018721782, Ulica Brune Bušića 36, 10000 Zagreb zastupanog po punomoćniku Sonja Brković</item>
    </derivirana_varijabla>
  </DomainObject.Predmet.ProtuStrankaListFormatedWithAdressOIB>
  <DomainObject.Predmet.ProtuStrankaListNazivFormated>
    <izvorni_sadrzaj>
      <item>SONJA BRKOVIĆ j.d.o.o. za trgovinu i usluge</item>
    </izvorni_sadrzaj>
    <derivirana_varijabla naziv="DomainObject.Predmet.ProtuStrankaListNazivFormated_1">
      <item>SONJA BRKOVIĆ j.d.o.o. za trgovinu i usluge</item>
    </derivirana_varijabla>
  </DomainObject.Predmet.ProtuStrankaListNazivFormated>
  <DomainObject.Predmet.ProtuStrankaListNazivFormatedOIB>
    <izvorni_sadrzaj>
      <item>SONJA BRKOVIĆ j.d.o.o. za trgovinu i usluge, OIB 19018721782</item>
    </izvorni_sadrzaj>
    <derivirana_varijabla naziv="DomainObject.Predmet.ProtuStrankaListNazivFormatedOIB_1">
      <item>SONJA BRKOVIĆ j.d.o.o. za trgovinu i usluge, OIB 19018721782</item>
    </derivirana_varijabla>
  </DomainObject.Predmet.ProtuStrankaListNazivFormatedOIB>
  <DomainObject.Predmet.OstaliListFormated>
    <izvorni_sadrzaj>
      <item>Sonja Brković punomoćnica sudionika u postupku SONJA BRKOVIĆ j.d.o.o. za trgovinu i usluge</item>
    </izvorni_sadrzaj>
    <derivirana_varijabla naziv="DomainObject.Predmet.OstaliListFormated_1">
      <item>Sonja Brković punomoćnica sudionika u postupku SONJA BRKOVIĆ j.d.o.o. za trgovinu i usluge</item>
    </derivirana_varijabla>
  </DomainObject.Predmet.OstaliListFormated>
  <DomainObject.Predmet.OstaliListFormatedOIB>
    <izvorni_sadrzaj>
      <item>Sonja Brković, OIB 17059118197 punomoćnica sudionika u postupku SONJA BRKOVIĆ j.d.o.o. za trgovinu i usluge</item>
    </izvorni_sadrzaj>
    <derivirana_varijabla naziv="DomainObject.Predmet.OstaliListFormatedOIB_1">
      <item>Sonja Brković, OIB 17059118197 punomoćnica sudionika u postupku SONJA BRKOVIĆ j.d.o.o. za trgovinu i usluge</item>
    </derivirana_varijabla>
  </DomainObject.Predmet.OstaliListFormatedOIB>
  <DomainObject.Predmet.OstaliListFormatedWithAdress>
    <izvorni_sadrzaj>
      <item>Sonja Brković, Ulica Brune Bušića 36, 10000 Zagreb punomoćnica sudionika u postupku SONJA BRKOVIĆ j.d.o.o. za trgovinu i usluge</item>
    </izvorni_sadrzaj>
    <derivirana_varijabla naziv="DomainObject.Predmet.OstaliListFormatedWithAdress_1">
      <item>Sonja Brković, Ulica Brune Bušića 36, 10000 Zagreb punomoćnica sudionika u postupku SONJA BRKOVIĆ j.d.o.o. za trgovinu i usluge</item>
    </derivirana_varijabla>
  </DomainObject.Predmet.OstaliListFormatedWithAdress>
  <DomainObject.Predmet.OstaliListFormatedWithAdressOIB>
    <izvorni_sadrzaj>
      <item>Sonja Brković, OIB 17059118197, Ulica Brune Bušića 36, 10000 Zagreb punomoćnica sudionika u postupku SONJA BRKOVIĆ j.d.o.o. za trgovinu i usluge</item>
    </izvorni_sadrzaj>
    <derivirana_varijabla naziv="DomainObject.Predmet.OstaliListFormatedWithAdressOIB_1">
      <item>Sonja Brković, OIB 17059118197, Ulica Brune Bušića 36, 10000 Zagreb punomoćnica sudionika u postupku SONJA BRKOVIĆ j.d.o.o. za trgovinu i usluge</item>
    </derivirana_varijabla>
  </DomainObject.Predmet.OstaliListFormatedWithAdressOIB>
  <DomainObject.Predmet.OstaliListNazivFormated>
    <izvorni_sadrzaj>
      <item>Sonja Brković</item>
    </izvorni_sadrzaj>
    <derivirana_varijabla naziv="DomainObject.Predmet.OstaliListNazivFormated_1">
      <item>Sonja Brković</item>
    </derivirana_varijabla>
  </DomainObject.Predmet.OstaliListNazivFormated>
  <DomainObject.Predmet.OstaliListNazivFormatedOIB>
    <izvorni_sadrzaj>
      <item>Sonja Brković, OIB 17059118197</item>
    </izvorni_sadrzaj>
    <derivirana_varijabla naziv="DomainObject.Predmet.OstaliListNazivFormatedOIB_1">
      <item>Sonja Brković, OIB 17059118197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SONJA BRKOVIĆ j.d.o.o. za trgovinu i usluge</izvorni_sadrzaj>
    <derivirana_varijabla naziv="DomainObject.Predmet.ProtustrankaIDrugi_1">SONJA BRKOVIĆ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SONJA BRKOVIĆ j.d.o.o. za trgovinu i usluge, OIB 19018721782, Ulica Brune Bušića 36, 10000 Zagreb</izvorni_sadrzaj>
    <derivirana_varijabla naziv="DomainObject.Predmet.ProtustrankaIDrugiAdressOIB_1">SONJA BRKOVIĆ j.d.o.o. za trgovinu i usluge, OIB 19018721782, Ulica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SONJA BRKOVIĆ j.d.o.o. za trgovinu i usluge</item>
      <item>Sonja Brković</item>
    </izvorni_sadrzaj>
    <derivirana_varijabla naziv="DomainObject.Predmet.SudioniciListNaziv_1">
      <item>FINA Regionalni centar Zagreb</item>
      <item>SONJA BRKOVIĆ j.d.o.o. za trgovinu i usluge</item>
      <item>Sonja Brković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SONJA BRKOVIĆ j.d.o.o. za trgovinu i usluge, OIB 19018721782, Ulica Brune Bušića 36,10000 Zagreb</item>
      <item>Sonja Brković, OIB 17059118197, Ulica Brune Bušića 36,10000 Zagreb</item>
    </izvorni_sadrzaj>
    <derivirana_varijabla naziv="DomainObject.Predmet.SudioniciListAdressOIB_1">
      <item>FINA Regionalni centar Zagreb, OIB 85821130368, Trg svibanjskih žrtava 1995. 1,10000 Zagreb</item>
      <item>SONJA BRKOVIĆ j.d.o.o. za trgovinu i usluge, OIB 19018721782, Ulica Brune Bušića 36,10000 Zagreb</item>
      <item>Sonja Brković, OIB 17059118197, Ulica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19018721782</item>
      <item>, OIB 17059118197</item>
    </izvorni_sadrzaj>
    <derivirana_varijabla naziv="DomainObject.Predmet.SudioniciListNazivOIB_1">
      <item>, OIB 85821130368</item>
      <item>, OIB 19018721782</item>
      <item>, OIB 17059118197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St-3075/2018-4</izvorni_sadrzaj>
    <derivirana_varijabla naziv="DomainObject.PredzadnjaOdlukaIzPredmeta.Oznaka_1">St-3075/2018-4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812</properties:Words>
  <properties:Characters>4453</properties:Characters>
  <properties:Lines>99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2019-06-10T05:57:00Z</dcterms:created>
  <dc:creator>Sudsko vijeæe</dc:creator>
  <cp:lastModifiedBy>Katarina Babić</cp:lastModifiedBy>
  <cp:lastPrinted>2019-06-10T05:59:00Z</cp:lastPrinted>
  <dcterms:modified xmlns:xsi="http://www.w3.org/2001/XMLSchema-instance" xsi:type="dcterms:W3CDTF">2019-06-10T05:59:00Z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(3075-18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