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affa" w14:paraId="0ebaffa" w:rsidRDefault="00EF4FB9" w:rsidR="00EF4FB9" w:rsidRPr="00AF182B">
      <w:pPr>
        <w15:collapsed w:val="false"/>
      </w:pPr>
      <w:bookmarkStart w:name="_GoBack" w:id="0"/>
      <w:bookmarkEnd w:id="0"/>
    </w:p>
    <w:p w:rsidRDefault="00AF182B" w:rsidR="00EF4FB9" w:rsidRPr="00AF182B">
      <w:r>
        <w:rPr>
          <w:noProof/>
        </w:rPr>
        <w:drawing>
          <wp:inline distR="0" distL="0" distB="0" distT="0">
            <wp:extent cy="96012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4FB9" w:rsidR="00EF4FB9" w:rsidRPr="00AF182B">
      <w:pPr>
        <w:rPr>
          <w:bCs/>
        </w:rPr>
      </w:pPr>
      <w:r w:rsidRPr="00AF182B">
        <w:t xml:space="preserve">   </w:t>
      </w:r>
      <w:r w:rsidRPr="00AF182B">
        <w:rPr>
          <w:bCs/>
        </w:rPr>
        <w:t xml:space="preserve">REPUBLIKA HRVATSKA </w:t>
      </w:r>
    </w:p>
    <w:p w:rsidRDefault="00EF4FB9" w:rsidR="0033424E" w:rsidRPr="00AF182B">
      <w:pPr>
        <w:rPr>
          <w:bCs/>
        </w:rPr>
      </w:pPr>
      <w:r w:rsidRPr="00AF182B">
        <w:rPr>
          <w:bCs/>
        </w:rPr>
        <w:t xml:space="preserve">TRGOVAČKI </w:t>
      </w:r>
      <w:r w:rsidR="006D70A4" w:rsidRPr="00AF182B">
        <w:rPr>
          <w:bCs/>
        </w:rPr>
        <w:t>SUD U ZAGREBU</w:t>
      </w:r>
    </w:p>
    <w:p w:rsidRDefault="0033424E" w:rsidR="00EF4FB9">
      <w:pPr>
        <w:rPr>
          <w:bCs/>
        </w:rPr>
      </w:pPr>
      <w:r w:rsidRPr="00AF182B">
        <w:rPr>
          <w:bCs/>
        </w:rPr>
        <w:t>Zagreb, Amruševa 2/II</w:t>
      </w:r>
      <w:r w:rsidR="006D70A4" w:rsidRPr="00AF182B">
        <w:rPr>
          <w:bCs/>
        </w:rPr>
        <w:tab/>
      </w:r>
      <w:r w:rsidR="006D70A4" w:rsidRPr="00AF182B">
        <w:rPr>
          <w:bCs/>
        </w:rPr>
        <w:tab/>
      </w:r>
      <w:r w:rsidR="006D70A4" w:rsidRPr="00AF182B">
        <w:rPr>
          <w:bCs/>
        </w:rPr>
        <w:tab/>
      </w:r>
      <w:r w:rsidR="006D70A4" w:rsidRPr="00AF182B">
        <w:rPr>
          <w:bCs/>
        </w:rPr>
        <w:tab/>
      </w:r>
      <w:r w:rsidR="006D70A4" w:rsidRPr="00AF182B">
        <w:rPr>
          <w:bCs/>
        </w:rPr>
        <w:tab/>
      </w:r>
      <w:r w:rsidR="00AF182B">
        <w:rPr>
          <w:bCs/>
        </w:rPr>
        <w:tab/>
        <w:t>31-ST-332/14-37</w:t>
      </w:r>
    </w:p>
    <w:p w:rsidRDefault="006760E6" w:rsidR="006760E6" w:rsidRPr="00AF182B">
      <w:pPr>
        <w:rPr>
          <w:bCs/>
        </w:rPr>
      </w:pPr>
    </w:p>
    <w:p w:rsidRDefault="006760E6" w:rsidP="006760E6" w:rsidR="00EF4FB9" w:rsidRPr="00AF182B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EF4FB9" w:rsidR="00EF4FB9" w:rsidRPr="00AF182B">
      <w:pPr>
        <w:pStyle w:val="Naslov1"/>
        <w:rPr>
          <w:rFonts w:cs="Times New Roman" w:hAnsi="Times New Roman" w:ascii="Times New Roman"/>
          <w:b w:val="false"/>
        </w:rPr>
      </w:pPr>
      <w:r w:rsidRPr="00AF182B">
        <w:rPr>
          <w:rFonts w:cs="Times New Roman" w:hAnsi="Times New Roman" w:ascii="Times New Roman"/>
          <w:b w:val="false"/>
        </w:rPr>
        <w:t xml:space="preserve">R J E Š E N J E </w:t>
      </w:r>
    </w:p>
    <w:p w:rsidRDefault="00EF4FB9" w:rsidR="00EF4FB9" w:rsidRPr="00AF182B">
      <w:pPr>
        <w:jc w:val="center"/>
        <w:rPr>
          <w:bCs/>
        </w:rPr>
      </w:pPr>
    </w:p>
    <w:p w:rsidRDefault="00EF4FB9" w:rsidR="00EF4FB9">
      <w:r w:rsidRPr="00AF182B">
        <w:rPr>
          <w:bCs/>
        </w:rPr>
        <w:tab/>
        <w:t xml:space="preserve">TRGOVAČKI SUD U ZAGREBU </w:t>
      </w:r>
      <w:r w:rsidRPr="00AF182B">
        <w:t xml:space="preserve">po sucu Nadi Kraljić kao stečajnom sucu u stečajnom predmetu stečajnog dužnika </w:t>
      </w:r>
      <w:r w:rsidR="006760E6" w:rsidRPr="0009549A">
        <w:t xml:space="preserve">TIM-KUŠAN d.o.o. Zagreb, Ivanićgradska 59/a, MBS: 040256051, OIB:0286169008 </w:t>
      </w:r>
      <w:r w:rsidR="00913498" w:rsidRPr="00AF182B">
        <w:t xml:space="preserve">dana </w:t>
      </w:r>
      <w:r w:rsidR="006760E6">
        <w:t xml:space="preserve">15. travnja 2016. </w:t>
      </w:r>
      <w:r w:rsidR="00380AD1" w:rsidRPr="00AF182B">
        <w:t xml:space="preserve"> </w:t>
      </w:r>
      <w:r w:rsidRPr="00AF182B">
        <w:t xml:space="preserve">godine </w:t>
      </w:r>
    </w:p>
    <w:p w:rsidRDefault="006760E6" w:rsidR="006760E6" w:rsidRPr="00AF182B"/>
    <w:p w:rsidRDefault="00EF4FB9" w:rsidR="00EF4FB9" w:rsidRPr="00AF182B">
      <w:pPr>
        <w:jc w:val="center"/>
        <w:rPr>
          <w:bCs/>
        </w:rPr>
      </w:pPr>
      <w:r w:rsidRPr="00AF182B">
        <w:rPr>
          <w:bCs/>
        </w:rPr>
        <w:t xml:space="preserve">r i j e š i o   j e </w:t>
      </w:r>
    </w:p>
    <w:p w:rsidRDefault="00EF4FB9" w:rsidR="00EF4FB9" w:rsidRPr="00AF182B"/>
    <w:p w:rsidRDefault="00EF4FB9" w:rsidR="0033424E" w:rsidRPr="00AF182B">
      <w:r w:rsidRPr="00AF182B">
        <w:tab/>
      </w:r>
      <w:r w:rsidRPr="00AF182B">
        <w:rPr>
          <w:bCs/>
        </w:rPr>
        <w:t>I</w:t>
      </w:r>
      <w:r w:rsidRPr="00AF182B">
        <w:rPr>
          <w:bCs/>
        </w:rPr>
        <w:tab/>
      </w:r>
      <w:r w:rsidRPr="00AF182B">
        <w:t xml:space="preserve">Saziva se </w:t>
      </w:r>
      <w:r w:rsidR="007D59FB" w:rsidRPr="00AF182B">
        <w:t>temeljem čl. 38</w:t>
      </w:r>
      <w:r w:rsidR="0033424E" w:rsidRPr="00AF182B">
        <w:t>b</w:t>
      </w:r>
      <w:r w:rsidR="00A76F89" w:rsidRPr="00AF182B">
        <w:t xml:space="preserve"> Stečajnog zakona </w:t>
      </w:r>
      <w:r w:rsidRPr="00AF182B">
        <w:t xml:space="preserve">Skupština vjerovnika u stečajnom postupku nad stečajnim dužnikom </w:t>
      </w:r>
      <w:r w:rsidR="006760E6" w:rsidRPr="0009549A">
        <w:t xml:space="preserve">TIM-KUŠAN d.o.o. Zagreb, Ivanićgradska 59/a, MBS: 040256051, OIB:0286169008 </w:t>
      </w:r>
      <w:r w:rsidRPr="00AF182B">
        <w:t xml:space="preserve">za </w:t>
      </w:r>
      <w:r w:rsidR="006D70A4" w:rsidRPr="00AF182B">
        <w:t>dan</w:t>
      </w:r>
    </w:p>
    <w:p w:rsidRDefault="006760E6" w:rsidP="0033424E" w:rsidR="006D70A4" w:rsidRPr="00AF182B">
      <w:pPr>
        <w:jc w:val="center"/>
      </w:pPr>
      <w:r>
        <w:t>11. svibnja 2016</w:t>
      </w:r>
      <w:r w:rsidR="0033424E" w:rsidRPr="00AF182B">
        <w:t xml:space="preserve">. u </w:t>
      </w:r>
      <w:r>
        <w:t>11,00</w:t>
      </w:r>
      <w:r w:rsidR="0033424E" w:rsidRPr="00AF182B">
        <w:t xml:space="preserve"> sati </w:t>
      </w:r>
    </w:p>
    <w:p w:rsidRDefault="00EF4FB9" w:rsidR="00EF4FB9" w:rsidRPr="00AF182B">
      <w:r w:rsidRPr="00AF182B">
        <w:t xml:space="preserve">u prostorijama Trgovačkog suda </w:t>
      </w:r>
      <w:r w:rsidR="00A76F89" w:rsidRPr="00AF182B">
        <w:t>u Zagrebu, Petrinjska 8, soba 89</w:t>
      </w:r>
      <w:r w:rsidRPr="00AF182B">
        <w:t>/II</w:t>
      </w:r>
      <w:r w:rsidR="00A76F89" w:rsidRPr="00AF182B">
        <w:t xml:space="preserve"> (ulična zgrada)</w:t>
      </w:r>
      <w:r w:rsidRPr="00AF182B">
        <w:t xml:space="preserve"> sa slijedećim dnevnim redom: </w:t>
      </w:r>
    </w:p>
    <w:p w:rsidRDefault="00A76F89" w:rsidP="006760E6" w:rsidR="006D70A4">
      <w:r w:rsidRPr="00AF182B">
        <w:tab/>
      </w:r>
      <w:r w:rsidRPr="00AF182B">
        <w:tab/>
        <w:t xml:space="preserve">1. Izvješće stečajnog upravitelja </w:t>
      </w:r>
      <w:r w:rsidR="0033424E" w:rsidRPr="00AF182B">
        <w:t>o tijeku stečajnog postupka</w:t>
      </w:r>
    </w:p>
    <w:p w:rsidRDefault="006760E6" w:rsidP="006760E6" w:rsidR="006760E6" w:rsidRPr="00AF182B">
      <w:r>
        <w:tab/>
      </w:r>
      <w:r>
        <w:tab/>
        <w:t>2. Naplata potraživanja od trgovačkog društva Asfalter d.o.o.</w:t>
      </w:r>
    </w:p>
    <w:p w:rsidRDefault="00EF4FB9" w:rsidP="00C25276" w:rsidR="00EF4FB9" w:rsidRPr="00AF182B">
      <w:r w:rsidRPr="00AF182B">
        <w:rPr>
          <w:bCs/>
        </w:rPr>
        <w:tab/>
      </w:r>
      <w:r w:rsidR="00C25276" w:rsidRPr="00AF182B">
        <w:t>II</w:t>
      </w:r>
      <w:r w:rsidR="00C25276" w:rsidRPr="00AF182B">
        <w:tab/>
        <w:t xml:space="preserve">Na Skupštinu se pozivaju pristupiti vjerovnici stečajne mase, stečajni upravitelj i stečajni vjerovnici. </w:t>
      </w:r>
      <w:r w:rsidRPr="00AF182B">
        <w:t xml:space="preserve"> </w:t>
      </w:r>
    </w:p>
    <w:p w:rsidRDefault="00EF4FB9" w:rsidR="00EF4FB9" w:rsidRPr="00AF182B"/>
    <w:p w:rsidRDefault="00913498" w:rsidR="00EF4FB9" w:rsidRPr="00AF182B">
      <w:r w:rsidRPr="00AF182B">
        <w:tab/>
        <w:t xml:space="preserve">U Zagrebu, </w:t>
      </w:r>
      <w:r w:rsidR="006760E6">
        <w:t xml:space="preserve">15. travnja 2016. </w:t>
      </w:r>
      <w:r w:rsidR="00380AD1" w:rsidRPr="00AF182B">
        <w:t xml:space="preserve"> </w:t>
      </w:r>
      <w:r w:rsidR="0033424E" w:rsidRPr="00AF182B">
        <w:t xml:space="preserve"> </w:t>
      </w:r>
    </w:p>
    <w:p w:rsidRDefault="00EF4FB9" w:rsidR="00EF4FB9" w:rsidRPr="00AF182B"/>
    <w:p w:rsidRDefault="00EF4FB9" w:rsidR="00EF4FB9" w:rsidRPr="00AF182B">
      <w:r w:rsidRPr="00AF182B">
        <w:tab/>
      </w:r>
      <w:r w:rsidRPr="00AF182B">
        <w:tab/>
      </w:r>
      <w:r w:rsidRPr="00AF182B">
        <w:tab/>
      </w:r>
      <w:r w:rsidRPr="00AF182B">
        <w:tab/>
      </w:r>
      <w:r w:rsidRPr="00AF182B">
        <w:tab/>
      </w:r>
      <w:r w:rsidRPr="00AF182B">
        <w:tab/>
      </w:r>
      <w:r w:rsidRPr="00AF182B">
        <w:tab/>
      </w:r>
      <w:r w:rsidRPr="00AF182B">
        <w:tab/>
      </w:r>
      <w:r w:rsidRPr="00AF182B">
        <w:tab/>
        <w:t xml:space="preserve">STEČAJNI SUDAC </w:t>
      </w:r>
    </w:p>
    <w:p w:rsidRDefault="00EF4FB9" w:rsidR="002B440A" w:rsidRPr="00AF182B">
      <w:r w:rsidRPr="00AF182B">
        <w:tab/>
      </w:r>
      <w:r w:rsidRPr="00AF182B">
        <w:tab/>
      </w:r>
      <w:r w:rsidRPr="00AF182B">
        <w:tab/>
      </w:r>
      <w:r w:rsidRPr="00AF182B">
        <w:tab/>
      </w:r>
      <w:r w:rsidRPr="00AF182B">
        <w:tab/>
      </w:r>
      <w:r w:rsidRPr="00AF182B">
        <w:tab/>
      </w:r>
      <w:r w:rsidRPr="00AF182B">
        <w:tab/>
      </w:r>
      <w:r w:rsidRPr="00AF182B">
        <w:tab/>
      </w:r>
      <w:r w:rsidRPr="00AF182B">
        <w:tab/>
        <w:t>Nada Kraljić</w:t>
      </w:r>
      <w:r w:rsidR="00055B58">
        <w:t>,v.r.</w:t>
      </w:r>
    </w:p>
    <w:p w:rsidRDefault="007414D8" w:rsidR="007414D8" w:rsidRPr="00AF182B"/>
    <w:p w:rsidRDefault="00055B58" w:rsidR="00055B5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055B58" w:rsidP="00055B58" w:rsidR="00055B58">
      <w:pPr>
        <w:ind w:firstLine="708" w:left="6372"/>
      </w:pPr>
      <w:r>
        <w:t>Vinka Mihalinčić</w:t>
      </w:r>
    </w:p>
    <w:p w:rsidRDefault="002B440A" w:rsidR="002B440A" w:rsidRPr="00AF182B"/>
    <w:p w:rsidRDefault="002B440A" w:rsidR="00EF4FB9" w:rsidRPr="00AF182B">
      <w:r w:rsidRPr="00AF182B">
        <w:tab/>
      </w:r>
      <w:r w:rsidRPr="00AF182B">
        <w:tab/>
      </w:r>
      <w:r w:rsidRPr="00AF182B">
        <w:tab/>
      </w:r>
      <w:r w:rsidRPr="00AF182B">
        <w:tab/>
      </w:r>
      <w:r w:rsidRPr="00AF182B">
        <w:tab/>
      </w:r>
      <w:r w:rsidRPr="00AF182B">
        <w:tab/>
      </w:r>
      <w:r w:rsidRPr="00AF182B">
        <w:tab/>
      </w:r>
      <w:r w:rsidRPr="00AF182B">
        <w:tab/>
      </w:r>
      <w:r w:rsidR="00EF4FB9" w:rsidRPr="00AF182B">
        <w:t xml:space="preserve"> </w:t>
      </w:r>
    </w:p>
    <w:p w:rsidRDefault="00EF4FB9" w:rsidR="00EF4FB9" w:rsidRPr="00AF182B"/>
    <w:p w:rsidRDefault="00A76F89" w:rsidR="00A76F89" w:rsidRPr="00AF182B"/>
    <w:p w:rsidRDefault="00A76F89" w:rsidR="00A76F89" w:rsidRPr="00AF182B"/>
    <w:p w:rsidRDefault="00A76F89" w:rsidP="00A76F89" w:rsidR="00A76F89" w:rsidRPr="00AF182B">
      <w:pPr>
        <w:ind w:left="360"/>
      </w:pPr>
      <w:r w:rsidRPr="00AF182B">
        <w:t xml:space="preserve"> </w:t>
      </w:r>
    </w:p>
    <w:sectPr w:rsidR="00A76F89" w:rsidRPr="00AF18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DC4548"/>
    <w:multiLevelType w:val="hybridMultilevel"/>
    <w:tmpl w:val="EBFCCFBC"/>
    <w:lvl w:tplc="DFBA6AD6" w:ilvl="0">
      <w:start w:val="2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39134E16"/>
    <w:multiLevelType w:val="hybridMultilevel"/>
    <w:tmpl w:val="5CA80FFC"/>
    <w:lvl w:tplc="CF184F8E" w:ilvl="0">
      <w:start w:val="1"/>
      <w:numFmt w:val="decimal"/>
      <w:lvlText w:val="%1."/>
      <w:lvlJc w:val="left"/>
      <w:pPr>
        <w:tabs>
          <w:tab w:pos="1845" w:val="num"/>
        </w:tabs>
        <w:ind w:hanging="435" w:left="18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C28215C"/>
    <w:multiLevelType w:val="hybridMultilevel"/>
    <w:tmpl w:val="6AF0EDE0"/>
    <w:lvl w:tplc="8C9EFC6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AB43AF4"/>
    <w:multiLevelType w:val="hybridMultilevel"/>
    <w:tmpl w:val="BECC3254"/>
    <w:lvl w:tplc="9558F9E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98"/>
    <w:rsid w:val="00055B58"/>
    <w:rsid w:val="002B440A"/>
    <w:rsid w:val="0033424E"/>
    <w:rsid w:val="00380AD1"/>
    <w:rsid w:val="006760E6"/>
    <w:rsid w:val="006D70A4"/>
    <w:rsid w:val="007414D8"/>
    <w:rsid w:val="007D59FB"/>
    <w:rsid w:val="00913498"/>
    <w:rsid w:val="00A76F89"/>
    <w:rsid w:val="00AF182B"/>
    <w:rsid w:val="00C25276"/>
    <w:rsid w:val="00EF4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F18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82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5B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B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B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B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B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F18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82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5B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B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B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B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B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2014.</izvorni_sadrzaj>
    <derivirana_varijabla naziv="DomainObject.Predmet.DatumOsnivanja_1">24.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St-332/2014</izvorni_sadrzaj>
    <derivirana_varijabla naziv="DomainObject.Predmet.OznakaBroj_1">St-332/2014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- KUŠAN d.o.o.</izvorni_sadrzaj>
    <derivirana_varijabla naziv="DomainObject.Predmet.ProtustrankaFormated_1">  TIM - KUŠAN d.o.o.</derivirana_varijabla>
  </DomainObject.Predmet.ProtustrankaFormated>
  <DomainObject.Predmet.ProtustrankaFormatedOIB>
    <izvorni_sadrzaj>  TIM - KUŠAN d.o.o., OIB 02861692008</izvorni_sadrzaj>
    <derivirana_varijabla naziv="DomainObject.Predmet.ProtustrankaFormatedOIB_1">  TIM - KUŠAN d.o.o., OIB 02861692008</derivirana_varijabla>
  </DomainObject.Predmet.ProtustrankaFormatedOIB>
  <DomainObject.Predmet.ProtustrankaFormatedWithAdress>
    <izvorni_sadrzaj> TIM - KUŠAN d.o.o., Ivanićgradska 59/A, 10000 Zagreb</izvorni_sadrzaj>
    <derivirana_varijabla naziv="DomainObject.Predmet.ProtustrankaFormatedWithAdress_1"> TIM - KUŠAN d.o.o., Ivanićgradska 59/A, 10000 Zagreb</derivirana_varijabla>
  </DomainObject.Predmet.ProtustrankaFormatedWithAdress>
  <DomainObject.Predmet.ProtustrankaFormatedWithAdressOIB>
    <izvorni_sadrzaj> TIM - KUŠAN d.o.o., OIB 02861692008, Ivanićgradska 59/A, 10000 Zagreb</izvorni_sadrzaj>
    <derivirana_varijabla naziv="DomainObject.Predmet.ProtustrankaFormatedWithAdressOIB_1"> TIM - KUŠAN d.o.o., OIB 02861692008, Ivanićgradska 59/A, 10000 Zagreb</derivirana_varijabla>
  </DomainObject.Predmet.ProtustrankaFormatedWithAdressOIB>
  <DomainObject.Predmet.ProtustrankaWithAdress>
    <izvorni_sadrzaj>TIM - KUŠAN d.o.o. Ivanićgradska 59/A, 10000 Zagreb</izvorni_sadrzaj>
    <derivirana_varijabla naziv="DomainObject.Predmet.ProtustrankaWithAdress_1">TIM - KUŠAN d.o.o. Ivanićgradska 59/A, 10000 Zagreb</derivirana_varijabla>
  </DomainObject.Predmet.ProtustrankaWithAdress>
  <DomainObject.Predmet.ProtustrankaWithAdressOIB>
    <izvorni_sadrzaj>TIM - KUŠAN d.o.o., OIB 02861692008, Ivanićgradska 59/A, 10000 Zagreb</izvorni_sadrzaj>
    <derivirana_varijabla naziv="DomainObject.Predmet.ProtustrankaWithAdressOIB_1">TIM - KUŠAN d.o.o., OIB 02861692008, Ivanićgradska 59/A, 10000 Zagreb</derivirana_varijabla>
  </DomainObject.Predmet.ProtustrankaWithAdressOIB>
  <DomainObject.Predmet.ProtustrankaNazivFormated>
    <izvorni_sadrzaj>TIM - KUŠAN d.o.o.</izvorni_sadrzaj>
    <derivirana_varijabla naziv="DomainObject.Predmet.ProtustrankaNazivFormated_1">TIM - KUŠAN d.o.o.</derivirana_varijabla>
  </DomainObject.Predmet.ProtustrankaNazivFormated>
  <DomainObject.Predmet.ProtustrankaNazivFormatedOIB>
    <izvorni_sadrzaj>TIM - KUŠAN d.o.o., OIB 02861692008</izvorni_sadrzaj>
    <derivirana_varijabla naziv="DomainObject.Predmet.ProtustrankaNazivFormatedOIB_1">TIM - KUŠAN d.o.o., OIB 02861692008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Korenić; STUDIUM d.o.o., tečajevi stranih jezika</izvorni_sadrzaj>
    <derivirana_varijabla naziv="DomainObject.Predmet.StrankaFormated_1">  Marija Korenić; STUDIUM d.o.o., tečajevi stranih jezika</derivirana_varijabla>
  </DomainObject.Predmet.StrankaFormated>
  <DomainObject.Predmet.StrankaFormatedOIB>
    <izvorni_sadrzaj>  Marija Korenić, OIB 79756072062; STUDIUM d.o.o., tečajevi stranih jezika, OIB 34913648516</izvorni_sadrzaj>
    <derivirana_varijabla naziv="DomainObject.Predmet.StrankaFormatedOIB_1">  Marija Korenić, OIB 79756072062; STUDIUM d.o.o., tečajevi stranih jezika, OIB 34913648516</derivirana_varijabla>
  </DomainObject.Predmet.StrankaFormatedOIB>
  <DomainObject.Predmet.StrankaFormatedWithAdress>
    <izvorni_sadrzaj> Marija Korenić, Hrvatskog Proljeća 38, 10000 Zagreb; STUDIUM d.o.o., tečajevi stranih jezika, Radnička 34, Zagreb</izvorni_sadrzaj>
    <derivirana_varijabla naziv="DomainObject.Predmet.StrankaFormatedWithAdress_1"> Marija Korenić, Hrvatskog Proljeća 38, 10000 Zagreb; STUDIUM d.o.o., tečajevi stranih jezika, Radnička 34, Zagreb</derivirana_varijabla>
  </DomainObject.Predmet.StrankaFormatedWithAdress>
  <DomainObject.Predmet.StrankaFormatedWithAdressOIB>
    <izvorni_sadrzaj> Marija Korenić, OIB 79756072062, Hrvatskog Proljeća 38, 10000 Zagreb; STUDIUM d.o.o., tečajevi stranih jezika, OIB 34913648516, Radnička 34, Zagreb</izvorni_sadrzaj>
    <derivirana_varijabla naziv="DomainObject.Predmet.StrankaFormatedWithAdressOIB_1"> Marija Korenić, OIB 79756072062, Hrvatskog Proljeća 38, 10000 Zagreb; STUDIUM d.o.o., tečajevi stranih jezika, OIB 34913648516, Radnička 34, Zagreb</derivirana_varijabla>
  </DomainObject.Predmet.StrankaFormatedWithAdressOIB>
  <DomainObject.Predmet.StrankaWithAdress>
    <izvorni_sadrzaj>Marija Korenić Hrvatskog Proljeća 38,10000 Zagreb,STUDIUM d.o.o., tečajevi stranih jezika Radnička 34,Zagreb</izvorni_sadrzaj>
    <derivirana_varijabla naziv="DomainObject.Predmet.StrankaWithAdress_1">Marija Korenić Hrvatskog Proljeća 38,10000 Zagreb,STUDIUM d.o.o., tečajevi stranih jezika Radnička 34,Zagreb</derivirana_varijabla>
  </DomainObject.Predmet.StrankaWithAdress>
  <DomainObject.Predmet.StrankaWithAdressOIB>
    <izvorni_sadrzaj>Marija Korenić, OIB 79756072062, Hrvatskog Proljeća 38,10000 Zagreb,STUDIUM d.o.o., tečajevi stranih jezika, OIB 34913648516, Radnička 34,Zagreb</izvorni_sadrzaj>
    <derivirana_varijabla naziv="DomainObject.Predmet.StrankaWithAdressOIB_1">Marija Korenić, OIB 79756072062, Hrvatskog Proljeća 38,10000 Zagreb,STUDIUM d.o.o., tečajevi stranih jezika, OIB 34913648516, Radnička 34,Zagreb</derivirana_varijabla>
  </DomainObject.Predmet.StrankaWithAdressOIB>
  <DomainObject.Predmet.StrankaNazivFormated>
    <izvorni_sadrzaj>Marija Korenić,STUDIUM d.o.o., tečajevi stranih jezika</izvorni_sadrzaj>
    <derivirana_varijabla naziv="DomainObject.Predmet.StrankaNazivFormated_1">Marija Korenić,STUDIUM d.o.o., tečajevi stranih jezika</derivirana_varijabla>
  </DomainObject.Predmet.StrankaNazivFormated>
  <DomainObject.Predmet.StrankaNazivFormatedOIB>
    <izvorni_sadrzaj>Marija Korenić, OIB 79756072062,STUDIUM d.o.o., tečajevi stranih jezika, OIB 34913648516</izvorni_sadrzaj>
    <derivirana_varijabla naziv="DomainObject.Predmet.StrankaNazivFormatedOIB_1">Marija Korenić, OIB 79756072062,STUDIUM d.o.o., tečajevi stranih jezika, OIB 34913648516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Marija Korenić</item>
      <item>STUDIUM d.o.o., tečajevi stranih jezika</item>
    </izvorni_sadrzaj>
    <derivirana_varijabla naziv="DomainObject.Predmet.StrankaListFormated_1">
      <item>Marija Korenić</item>
      <item>STUDIUM d.o.o., tečajevi stranih jezika</item>
    </derivirana_varijabla>
  </DomainObject.Predmet.StrankaListFormated>
  <DomainObject.Predmet.StrankaListFormatedOIB>
    <izvorni_sadrzaj>
      <item>Marija Korenić, OIB 79756072062</item>
      <item>STUDIUM d.o.o., tečajevi stranih jezika, OIB 34913648516</item>
    </izvorni_sadrzaj>
    <derivirana_varijabla naziv="DomainObject.Predmet.StrankaListFormatedOIB_1">
      <item>Marija Korenić, OIB 79756072062</item>
      <item>STUDIUM d.o.o., tečajevi stranih jezika, OIB 34913648516</item>
    </derivirana_varijabla>
  </DomainObject.Predmet.StrankaListFormatedOIB>
  <DomainObject.Predmet.StrankaListFormatedWithAdress>
    <izvorni_sadrzaj>
      <item>Marija Korenić, Hrvatskog Proljeća 38, 10000 Zagreb</item>
      <item>STUDIUM d.o.o., tečajevi stranih jezika, Radnička 34, Zagreb</item>
    </izvorni_sadrzaj>
    <derivirana_varijabla naziv="DomainObject.Predmet.StrankaListFormatedWithAdress_1">
      <item>Marija Korenić, Hrvatskog Proljeća 38, 10000 Zagreb</item>
      <item>STUDIUM d.o.o., tečajevi stranih jezika, Radnička 34, Zagreb</item>
    </derivirana_varijabla>
  </DomainObject.Predmet.StrankaListFormatedWithAdress>
  <DomainObject.Predmet.StrankaListFormatedWithAdressOIB>
    <izvorni_sadrzaj>
      <item>Marija Korenić, OIB 79756072062, Hrvatskog Proljeća 38, 10000 Zagreb</item>
      <item>STUDIUM d.o.o., tečajevi stranih jezika, OIB 34913648516, Radnička 34, Zagreb</item>
    </izvorni_sadrzaj>
    <derivirana_varijabla naziv="DomainObject.Predmet.StrankaListFormatedWithAdressOIB_1">
      <item>Marija Korenić, OIB 79756072062, Hrvatskog Proljeća 38, 10000 Zagreb</item>
      <item>STUDIUM d.o.o., tečajevi stranih jezika, OIB 34913648516, Radnička 34, Zagreb</item>
    </derivirana_varijabla>
  </DomainObject.Predmet.StrankaListFormatedWithAdressOIB>
  <DomainObject.Predmet.StrankaListNazivFormated>
    <izvorni_sadrzaj>
      <item>Marija Korenić</item>
      <item>STUDIUM d.o.o., tečajevi stranih jezika</item>
    </izvorni_sadrzaj>
    <derivirana_varijabla naziv="DomainObject.Predmet.StrankaListNazivFormated_1">
      <item>Marija Korenić</item>
      <item>STUDIUM d.o.o., tečajevi stranih jezika</item>
    </derivirana_varijabla>
  </DomainObject.Predmet.StrankaListNazivFormated>
  <DomainObject.Predmet.StrankaListNazivFormatedOIB>
    <izvorni_sadrzaj>
      <item>Marija Korenić, OIB 79756072062</item>
      <item>STUDIUM d.o.o., tečajevi stranih jezika, OIB 34913648516</item>
    </izvorni_sadrzaj>
    <derivirana_varijabla naziv="DomainObject.Predmet.StrankaListNazivFormatedOIB_1">
      <item>Marija Korenić, OIB 79756072062</item>
      <item>STUDIUM d.o.o., tečajevi stranih jezika, OIB 34913648516</item>
    </derivirana_varijabla>
  </DomainObject.Predmet.StrankaListNazivFormatedOIB>
  <DomainObject.Predmet.ProtuStrankaListFormated>
    <izvorni_sadrzaj>
      <item>TIM - KUŠAN d.o.o.</item>
    </izvorni_sadrzaj>
    <derivirana_varijabla naziv="DomainObject.Predmet.ProtuStrankaListFormated_1">
      <item>TIM - KUŠAN d.o.o.</item>
    </derivirana_varijabla>
  </DomainObject.Predmet.ProtuStrankaListFormated>
  <DomainObject.Predmet.ProtuStrankaListFormatedOIB>
    <izvorni_sadrzaj>
      <item>TIM - KUŠAN d.o.o., OIB 02861692008</item>
    </izvorni_sadrzaj>
    <derivirana_varijabla naziv="DomainObject.Predmet.ProtuStrankaListFormatedOIB_1">
      <item>TIM - KUŠAN d.o.o., OIB 02861692008</item>
    </derivirana_varijabla>
  </DomainObject.Predmet.ProtuStrankaListFormatedOIB>
  <DomainObject.Predmet.ProtuStrankaListFormatedWithAdress>
    <izvorni_sadrzaj>
      <item>TIM - KUŠAN d.o.o., Ivanićgradska 59/A, 10000 Zagreb</item>
    </izvorni_sadrzaj>
    <derivirana_varijabla naziv="DomainObject.Predmet.ProtuStrankaListFormatedWithAdress_1">
      <item>TIM - KUŠAN d.o.o., Ivanićgradska 59/A, 10000 Zagreb</item>
    </derivirana_varijabla>
  </DomainObject.Predmet.ProtuStrankaListFormatedWithAdress>
  <DomainObject.Predmet.ProtuStrankaListFormatedWithAdressOIB>
    <izvorni_sadrzaj>
      <item>TIM - KUŠAN d.o.o., OIB 02861692008, Ivanićgradska 59/A, 10000 Zagreb</item>
    </izvorni_sadrzaj>
    <derivirana_varijabla naziv="DomainObject.Predmet.ProtuStrankaListFormatedWithAdressOIB_1">
      <item>TIM - KUŠAN d.o.o., OIB 02861692008, Ivanićgradska 59/A, 10000 Zagreb</item>
    </derivirana_varijabla>
  </DomainObject.Predmet.ProtuStrankaListFormatedWithAdressOIB>
  <DomainObject.Predmet.ProtuStrankaListNazivFormated>
    <izvorni_sadrzaj>
      <item>TIM - KUŠAN d.o.o.</item>
    </izvorni_sadrzaj>
    <derivirana_varijabla naziv="DomainObject.Predmet.ProtuStrankaListNazivFormated_1">
      <item>TIM - KUŠAN d.o.o.</item>
    </derivirana_varijabla>
  </DomainObject.Predmet.ProtuStrankaListNazivFormated>
  <DomainObject.Predmet.ProtuStrankaListNazivFormatedOIB>
    <izvorni_sadrzaj>
      <item>TIM - KUŠAN d.o.o., OIB 02861692008</item>
    </izvorni_sadrzaj>
    <derivirana_varijabla naziv="DomainObject.Predmet.ProtuStrankaListNazivFormatedOIB_1">
      <item>TIM - KUŠAN d.o.o., OIB 02861692008</item>
    </derivirana_varijabla>
  </DomainObject.Predmet.ProtuStrankaListNazivFormatedOIB>
  <DomainObject.Predmet.OstaliListFormated>
    <izvorni_sadrzaj>
      <item>Nenad Kušan</item>
      <item>Antonija Galić</item>
    </izvorni_sadrzaj>
    <derivirana_varijabla naziv="DomainObject.Predmet.OstaliListFormated_1">
      <item>Nenad Kušan</item>
      <item>Antonija Galić</item>
    </derivirana_varijabla>
  </DomainObject.Predmet.OstaliListFormated>
  <DomainObject.Predmet.OstaliListFormatedOIB>
    <izvorni_sadrzaj>
      <item>Nenad Kušan, OIB 93773150302</item>
      <item>Antonija Galić, OIB 64334764434</item>
    </izvorni_sadrzaj>
    <derivirana_varijabla naziv="DomainObject.Predmet.OstaliListFormatedOIB_1">
      <item>Nenad Kušan, OIB 93773150302</item>
      <item>Antonija Galić, OIB 64334764434</item>
    </derivirana_varijabla>
  </DomainObject.Predmet.OstaliListFormatedOIB>
  <DomainObject.Predmet.OstaliListFormatedWithAdress>
    <izvorni_sadrzaj>
      <item>Nenad Kušan, Kostelj 70, 51244 Grižane-Belgrad</item>
      <item>Antonija Galić, Selska cesta 3, 10000 Zagreb</item>
    </izvorni_sadrzaj>
    <derivirana_varijabla naziv="DomainObject.Predmet.OstaliListFormatedWithAdress_1">
      <item>Nenad Kušan, Kostelj 70, 51244 Grižane-Belgrad</item>
      <item>Antonija Galić, Selska cesta 3, 10000 Zagreb</item>
    </derivirana_varijabla>
  </DomainObject.Predmet.OstaliListFormatedWithAdress>
  <DomainObject.Predmet.OstaliListFormatedWithAdressOIB>
    <izvorni_sadrzaj>
      <item>Nenad Kušan, OIB 93773150302, Kostelj 70, 51244 Grižane-Belgrad</item>
      <item>Antonija Galić, OIB 64334764434, Selska cesta 3, 10000 Zagreb</item>
    </izvorni_sadrzaj>
    <derivirana_varijabla naziv="DomainObject.Predmet.OstaliListFormatedWithAdressOIB_1">
      <item>Nenad Kušan, OIB 93773150302, Kostelj 70, 51244 Grižane-Belgrad</item>
      <item>Antonija Galić, OIB 64334764434, Selska cesta 3, 10000 Zagreb</item>
    </derivirana_varijabla>
  </DomainObject.Predmet.OstaliListFormatedWithAdressOIB>
  <DomainObject.Predmet.OstaliListNazivFormated>
    <izvorni_sadrzaj>
      <item>Nenad Kušan</item>
      <item>Antonija Galić</item>
    </izvorni_sadrzaj>
    <derivirana_varijabla naziv="DomainObject.Predmet.OstaliListNazivFormated_1">
      <item>Nenad Kušan</item>
      <item>Antonija Galić</item>
    </derivirana_varijabla>
  </DomainObject.Predmet.OstaliListNazivFormated>
  <DomainObject.Predmet.OstaliListNazivFormatedOIB>
    <izvorni_sadrzaj>
      <item>Nenad Kušan, OIB 93773150302</item>
      <item>Antonija Galić, OIB 64334764434</item>
    </izvorni_sadrzaj>
    <derivirana_varijabla naziv="DomainObject.Predmet.OstaliListNazivFormatedOIB_1">
      <item>Nenad Kušan, OIB 93773150302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Korenić i dr.</izvorni_sadrzaj>
    <derivirana_varijabla naziv="DomainObject.Predmet.StrankaIDrugi_1">Marija Korenić i dr.</derivirana_varijabla>
  </DomainObject.Predmet.StrankaIDrugi>
  <DomainObject.Predmet.ProtustrankaIDrugi>
    <izvorni_sadrzaj>TIM - KUŠAN d.o.o.</izvorni_sadrzaj>
    <derivirana_varijabla naziv="DomainObject.Predmet.ProtustrankaIDrugi_1">TIM - KUŠAN d.o.o.</derivirana_varijabla>
  </DomainObject.Predmet.ProtustrankaIDrugi>
  <DomainObject.Predmet.StrankaIDrugiAdressOIB>
    <izvorni_sadrzaj>Marija Korenić, OIB 79756072062, Hrvatskog Proljeća 38, 10000 Zagreb i dr.</izvorni_sadrzaj>
    <derivirana_varijabla naziv="DomainObject.Predmet.StrankaIDrugiAdressOIB_1">Marija Korenić, OIB 79756072062, Hrvatskog Proljeća 38, 10000 Zagreb i dr.</derivirana_varijabla>
  </DomainObject.Predmet.StrankaIDrugiAdressOIB>
  <DomainObject.Predmet.ProtustrankaIDrugiAdressOIB>
    <izvorni_sadrzaj>TIM - KUŠAN d.o.o., OIB 02861692008, Ivanićgradska 59/A, 10000 Zagreb</izvorni_sadrzaj>
    <derivirana_varijabla naziv="DomainObject.Predmet.ProtustrankaIDrugiAdressOIB_1">TIM - KUŠAN d.o.o., OIB 02861692008, Ivanićgradska 59/A,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Korenić</item>
      <item>TIM - KUŠAN d.o.o.</item>
      <item>Nenad Kušan</item>
      <item>Antonija Galić</item>
      <item>STUDIUM d.o.o., tečajevi stranih jezika</item>
    </izvorni_sadrzaj>
    <derivirana_varijabla naziv="DomainObject.Predmet.SudioniciListNaziv_1">
      <item>Marija Korenić</item>
      <item>TIM - KUŠAN d.o.o.</item>
      <item>Nenad Kušan</item>
      <item>Antonija Galić</item>
      <item>STUDIUM d.o.o., tečajevi stranih jezika</item>
    </derivirana_varijabla>
  </DomainObject.Predmet.SudioniciListNaziv>
  <DomainObject.Predmet.SudioniciListAdressOIB>
    <izvorni_sadrzaj>
      <item>Marija Korenić, OIB 79756072062, Hrvatskog Proljeća 38,10000 Zagreb</item>
      <item>TIM - KUŠAN d.o.o., OIB 02861692008, Ivanićgradska 59/A,10000 Zagreb</item>
      <item>Nenad Kušan, OIB 93773150302, Kostelj 70,51244 Grižane-Belgrad</item>
      <item>Antonija Galić, OIB 64334764434, Selska cesta 3,10000 Zagreb</item>
      <item>STUDIUM d.o.o., tečajevi stranih jezika, OIB 34913648516, Radnička 34,Zagreb</item>
    </izvorni_sadrzaj>
    <derivirana_varijabla naziv="DomainObject.Predmet.SudioniciListAdressOIB_1">
      <item>Marija Korenić, OIB 79756072062, Hrvatskog Proljeća 38,10000 Zagreb</item>
      <item>TIM - KUŠAN d.o.o., OIB 02861692008, Ivanićgradska 59/A,10000 Zagreb</item>
      <item>Nenad Kušan, OIB 93773150302, Kostelj 70,51244 Grižane-Belgrad</item>
      <item>Antonija Galić, OIB 64334764434, Selska cesta 3,10000 Zagreb</item>
      <item>STUDIUM d.o.o., tečajevi stranih jezika, OIB 34913648516, Radnička 34,Zagreb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79756072062</item>
      <item>, OIB 02861692008</item>
      <item>, OIB 93773150302</item>
      <item>, OIB 64334764434</item>
      <item>, OIB 34913648516</item>
    </izvorni_sadrzaj>
    <derivirana_varijabla naziv="DomainObject.Predmet.SudioniciListNazivOIB_1">
      <item>, OIB 79756072062</item>
      <item>, OIB 02861692008</item>
      <item>, OIB 93773150302</item>
      <item>, OIB 64334764434</item>
      <item>, OIB 34913648516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165</properties:Words>
  <properties:Characters>875</properties:Characters>
  <properties:Lines>39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REPUBLIKA HRVATSKA </vt:lpstr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2016-04-15T10:18:00Z</dcterms:created>
  <dc:creator>Nada Kraljić</dc:creator>
  <cp:lastModifiedBy>Vinka Mihalinčić</cp:lastModifiedBy>
  <cp:lastPrinted>2008-04-23T08:56:00Z</cp:lastPrinted>
  <dcterms:modified xmlns:xsi="http://www.w3.org/2001/XMLSchema-instance" xsi:type="dcterms:W3CDTF">2016-04-15T10:23:00Z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