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4881" w14:paraId="41d4881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122FE0">
        <w:t>užnikom ZADRUGA KAJ, Stjepana Radića 3, Gola, OIB: 49590722742</w:t>
      </w:r>
      <w:r w:rsidR="001B05AE">
        <w:t>,</w:t>
      </w:r>
      <w:r w:rsidR="00CA760E">
        <w:t xml:space="preserve"> </w:t>
      </w:r>
      <w:r w:rsidR="00F82D16">
        <w:t>dana</w:t>
      </w:r>
      <w:r w:rsidR="00147705">
        <w:t xml:space="preserve"> 25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22FE0" w:rsidRPr="00122FE0">
        <w:t xml:space="preserve"> </w:t>
      </w:r>
      <w:r w:rsidR="00122FE0">
        <w:t>ZADRUGA KAJ, Stjepana Radića 3, Gola, OIB: 49590722742</w:t>
      </w:r>
      <w:r w:rsidR="00147705">
        <w:rPr>
          <w:szCs w:val="24"/>
        </w:rPr>
        <w:t>, s danom 25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DE457C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627AE0">
        <w:rPr>
          <w:szCs w:val="24"/>
        </w:rPr>
        <w:t xml:space="preserve"> dužnikom</w:t>
      </w:r>
      <w:r w:rsidR="00213DB3">
        <w:rPr>
          <w:szCs w:val="24"/>
        </w:rPr>
        <w:t xml:space="preserve"> </w:t>
      </w:r>
      <w:r w:rsidR="00122FE0">
        <w:t>ZADRUGA KAJ, Stjepana Radića 3, Gola, OIB: 49590722742</w:t>
      </w:r>
    </w:p>
    <w:p w:rsidRDefault="00122FE0" w:rsidP="00BD5D5B" w:rsidR="00122FE0">
      <w:pPr>
        <w:ind w:hanging="708" w:left="1413"/>
        <w:jc w:val="both"/>
      </w:pPr>
    </w:p>
    <w:p w:rsidRDefault="00BD5D5B" w:rsidP="00FA7EB7" w:rsidR="00FA7EB7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FA7EB7">
        <w:t xml:space="preserve">Lidija </w:t>
      </w:r>
      <w:proofErr w:type="spellStart"/>
      <w:r w:rsidR="00FA7EB7">
        <w:t>Lesar</w:t>
      </w:r>
      <w:proofErr w:type="spellEnd"/>
      <w:r w:rsidR="00FA7EB7">
        <w:t>, Travnička 26, Čakovec, OIB: 29389899347.</w:t>
      </w:r>
    </w:p>
    <w:p w:rsidRDefault="00721059" w:rsidP="00721059" w:rsidR="00721059">
      <w:pPr>
        <w:ind w:hanging="705" w:left="1410"/>
        <w:jc w:val="both"/>
      </w:pPr>
    </w:p>
    <w:p w:rsidRDefault="00BD5D5B" w:rsidP="00627AE0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22FE0" w:rsidRPr="00122FE0">
        <w:t xml:space="preserve"> </w:t>
      </w:r>
      <w:r w:rsidR="00122FE0">
        <w:t>ZADRUGA KAJ, Stjepana Radića 3, Gola, OIB: 49590722742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147705">
        <w:rPr>
          <w:szCs w:val="24"/>
        </w:rPr>
        <w:t xml:space="preserve"> 25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C1D4C" w:rsidR="00B6154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61545" w:rsidP="00B34390" w:rsidR="00B61545">
      <w:pPr>
        <w:rPr>
          <w:szCs w:val="24"/>
        </w:rPr>
      </w:pP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22FE0">
        <w:t>ZADRUGA KAJ, Stjepana Radića 3, 48331 Gola</w:t>
      </w:r>
    </w:p>
    <w:p w:rsidRDefault="00AC315C" w:rsidP="00122FE0" w:rsidR="00AC315C" w:rsidRPr="00122FE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122FE0">
        <w:rPr>
          <w:szCs w:val="24"/>
        </w:rPr>
        <w:t xml:space="preserve">Danijel </w:t>
      </w:r>
      <w:proofErr w:type="spellStart"/>
      <w:r w:rsidR="00122FE0">
        <w:rPr>
          <w:szCs w:val="24"/>
        </w:rPr>
        <w:t>Ramač</w:t>
      </w:r>
      <w:proofErr w:type="spellEnd"/>
      <w:r w:rsidR="00122FE0">
        <w:rPr>
          <w:szCs w:val="24"/>
        </w:rPr>
        <w:t xml:space="preserve">, </w:t>
      </w:r>
      <w:r w:rsidR="00122FE0">
        <w:t>Stjepana Radića 3, 48331 Gola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611200">
        <w:rPr>
          <w:szCs w:val="24"/>
        </w:rPr>
        <w:t>a Hrvatska, Ispostava Koprivnica, Koprivnica</w:t>
      </w:r>
      <w:r w:rsidR="00670F24">
        <w:rPr>
          <w:szCs w:val="24"/>
        </w:rPr>
        <w:t xml:space="preserve">, </w:t>
      </w:r>
      <w:r w:rsidR="00611200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FA7EB7">
        <w:t xml:space="preserve">Lidija </w:t>
      </w:r>
      <w:proofErr w:type="spellStart"/>
      <w:r w:rsidR="00FA7EB7">
        <w:t>Lesar</w:t>
      </w:r>
      <w:proofErr w:type="spellEnd"/>
      <w:r w:rsidR="00FA7EB7">
        <w:t>, Travnička 26, 40000 Čakovec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7F99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64B" w:rsidP="006E5853" w:rsidR="000C564B">
      <w:r>
        <w:separator/>
      </w:r>
    </w:p>
  </w:endnote>
  <w:endnote w:id="0" w:type="continuationSeparator">
    <w:p w:rsidRDefault="000C564B" w:rsidP="006E5853" w:rsidR="000C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64B" w:rsidP="006E5853" w:rsidR="000C564B">
      <w:r>
        <w:separator/>
      </w:r>
    </w:p>
  </w:footnote>
  <w:footnote w:id="0" w:type="continuationSeparator">
    <w:p w:rsidRDefault="000C564B" w:rsidP="006E5853" w:rsidR="000C5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122FE0">
      <w:t>78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C564B"/>
    <w:rsid w:val="000E130B"/>
    <w:rsid w:val="000F3268"/>
    <w:rsid w:val="00100876"/>
    <w:rsid w:val="00122FE0"/>
    <w:rsid w:val="00147705"/>
    <w:rsid w:val="001B05AE"/>
    <w:rsid w:val="001B1C67"/>
    <w:rsid w:val="001D29D2"/>
    <w:rsid w:val="00213DB3"/>
    <w:rsid w:val="002435BA"/>
    <w:rsid w:val="002439C7"/>
    <w:rsid w:val="00262923"/>
    <w:rsid w:val="002D73E5"/>
    <w:rsid w:val="00335D24"/>
    <w:rsid w:val="00356B59"/>
    <w:rsid w:val="003828EB"/>
    <w:rsid w:val="003B48FF"/>
    <w:rsid w:val="003B5347"/>
    <w:rsid w:val="003C1D4C"/>
    <w:rsid w:val="003E0D32"/>
    <w:rsid w:val="00436A5A"/>
    <w:rsid w:val="004E2CB1"/>
    <w:rsid w:val="005371AA"/>
    <w:rsid w:val="00564CD4"/>
    <w:rsid w:val="005A3EFC"/>
    <w:rsid w:val="005D6699"/>
    <w:rsid w:val="00611200"/>
    <w:rsid w:val="0062693C"/>
    <w:rsid w:val="00627AE0"/>
    <w:rsid w:val="00670F24"/>
    <w:rsid w:val="006842AE"/>
    <w:rsid w:val="006B07F7"/>
    <w:rsid w:val="006B087D"/>
    <w:rsid w:val="006B7152"/>
    <w:rsid w:val="006E1AC6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1B2D"/>
    <w:rsid w:val="00A60097"/>
    <w:rsid w:val="00A60B8A"/>
    <w:rsid w:val="00AC315C"/>
    <w:rsid w:val="00B128D3"/>
    <w:rsid w:val="00B12F61"/>
    <w:rsid w:val="00B14490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A760E"/>
    <w:rsid w:val="00D03264"/>
    <w:rsid w:val="00D25C15"/>
    <w:rsid w:val="00D463E2"/>
    <w:rsid w:val="00D4718D"/>
    <w:rsid w:val="00D52DE1"/>
    <w:rsid w:val="00D907BF"/>
    <w:rsid w:val="00DD056A"/>
    <w:rsid w:val="00DE457C"/>
    <w:rsid w:val="00E21DDE"/>
    <w:rsid w:val="00E274EB"/>
    <w:rsid w:val="00E3440B"/>
    <w:rsid w:val="00E42A7F"/>
    <w:rsid w:val="00E74DF1"/>
    <w:rsid w:val="00EA1721"/>
    <w:rsid w:val="00F27948"/>
    <w:rsid w:val="00F32A5F"/>
    <w:rsid w:val="00F63569"/>
    <w:rsid w:val="00F67F99"/>
    <w:rsid w:val="00F82D16"/>
    <w:rsid w:val="00FA7EB7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7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7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7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7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7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7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7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7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KAJ za ugostiteljstvo, trgovinu i usluge zastupanog po punomoćniku Danijel Ramač</izvorni_sadrzaj>
    <derivirana_varijabla naziv="DomainObject.Predmet.ProtustrankaFormated_1">  ZADRUGA KAJ za ugostiteljstvo, trgovinu i usluge zastupanog po punomoćniku Danijel Ramač</derivirana_varijabla>
  </DomainObject.Predmet.ProtustrankaFormated>
  <DomainObject.Predmet.ProtustrankaFormatedOIB>
    <izvorni_sadrzaj>  ZADRUGA KAJ za ugostiteljstvo, trgovinu i usluge, OIB 49590722742 zastupanog po punomoćniku Danijel Ramač</izvorni_sadrzaj>
    <derivirana_varijabla naziv="DomainObject.Predmet.ProtustrankaFormatedOIB_1">  ZADRUGA KAJ za ugostiteljstvo, trgovinu i usluge, OIB 49590722742 zastupanog po punomoćniku Danijel Ramač</derivirana_varijabla>
  </DomainObject.Predmet.ProtustrankaFormatedOIB>
  <DomainObject.Predmet.ProtustrankaFormatedWithAdress>
    <izvorni_sadrzaj> ZADRUGA KAJ za ugostiteljstvo, trgovinu i usluge, Stjepana Radića 3, 48331 Gola zastupanog po punomoćniku Danijel Ramač</izvorni_sadrzaj>
    <derivirana_varijabla naziv="DomainObject.Predmet.ProtustrankaFormatedWithAdress_1"> ZADRUGA KAJ za ugostiteljstvo, trgovinu i usluge, Stjepana Radića 3, 48331 Gola zastupanog po punomoćniku Danijel Ramač</derivirana_varijabla>
  </DomainObject.Predmet.ProtustrankaFormatedWithAdress>
  <DomainObject.Predmet.ProtustrankaFormatedWithAdressOIB>
    <izvorni_sadrzaj> ZADRUGA KAJ za ugostiteljstvo, trgovinu i usluge, OIB 49590722742, Stjepana Radića 3, 48331 Gola zastupanog po punomoćniku Danijel Ramač</izvorni_sadrzaj>
    <derivirana_varijabla naziv="DomainObject.Predmet.ProtustrankaFormatedWithAdressOIB_1"> ZADRUGA KAJ za ugostiteljstvo, trgovinu i usluge, OIB 49590722742, Stjepana Radića 3, 48331 Gola zastupanog po punomoćniku Danijel Ramač</derivirana_varijabla>
  </DomainObject.Predmet.ProtustrankaFormatedWithAdressOIB>
  <DomainObject.Predmet.ProtustrankaWithAdress>
    <izvorni_sadrzaj>ZADRUGA KAJ za ugostiteljstvo, trgovinu i usluge Stjepana Radića 3, 48331 Gola</izvorni_sadrzaj>
    <derivirana_varijabla naziv="DomainObject.Predmet.ProtustrankaWithAdress_1">ZADRUGA KAJ za ugostiteljstvo, trgovinu i usluge Stjepana Radića 3, 48331 Gola</derivirana_varijabla>
  </DomainObject.Predmet.ProtustrankaWithAdress>
  <DomainObject.Predmet.ProtustrankaWithAdressOIB>
    <izvorni_sadrzaj>ZADRUGA KAJ za ugostiteljstvo, trgovinu i usluge, OIB 49590722742, Stjepana Radića 3, 48331 Gola</izvorni_sadrzaj>
    <derivirana_varijabla naziv="DomainObject.Predmet.ProtustrankaWithAdressOIB_1">ZADRUGA KAJ za ugostiteljstvo, trgovinu i usluge, OIB 49590722742, Stjepana Radića 3, 48331 Gola</derivirana_varijabla>
  </DomainObject.Predmet.ProtustrankaWithAdressOIB>
  <DomainObject.Predmet.ProtustrankaNazivFormated>
    <izvorni_sadrzaj>ZADRUGA KAJ za ugostiteljstvo, trgovinu i usluge</izvorni_sadrzaj>
    <derivirana_varijabla naziv="DomainObject.Predmet.ProtustrankaNazivFormated_1">ZADRUGA KAJ za ugostiteljstvo, trgovinu i usluge</derivirana_varijabla>
  </DomainObject.Predmet.ProtustrankaNazivFormated>
  <DomainObject.Predmet.ProtustrankaNazivFormatedOIB>
    <izvorni_sadrzaj>ZADRUGA KAJ za ugostiteljstvo, trgovinu i usluge, OIB 49590722742</izvorni_sadrzaj>
    <derivirana_varijabla naziv="DomainObject.Predmet.ProtustrankaNazivFormatedOIB_1">ZADRUGA KAJ za ugostiteljstvo, trgovinu i usluge, OIB 49590722742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94363.78</izvorni_sadrzaj>
    <derivirana_varijabla naziv="DomainObject.Predmet.TrenutnaVrijednost_1">94363.78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KAJ za ugostiteljstvo, trgovinu i usluge zastupanog po punomoćniku Danijel Ramač</item>
    </izvorni_sadrzaj>
    <derivirana_varijabla naziv="DomainObject.Predmet.ProtuStrankaListFormated_1">
      <item>ZADRUGA KAJ za ugostiteljstvo, trgovinu i usluge zastupanog po punomoćniku Danijel Ramač</item>
    </derivirana_varijabla>
  </DomainObject.Predmet.ProtuStrankaListFormated>
  <DomainObject.Predmet.ProtuStrankaListFormatedOIB>
    <izvorni_sadrzaj>
      <item>ZADRUGA KAJ za ugostiteljstvo, trgovinu i usluge, OIB 49590722742 zastupanog po punomoćniku Danijel Ramač</item>
    </izvorni_sadrzaj>
    <derivirana_varijabla naziv="DomainObject.Predmet.ProtuStrankaListFormatedOIB_1">
      <item>ZADRUGA KAJ za ugostiteljstvo, trgovinu i usluge, OIB 49590722742 zastupanog po punomoćniku Danijel Ramač</item>
    </derivirana_varijabla>
  </DomainObject.Predmet.ProtuStrankaListFormatedOIB>
  <DomainObject.Predmet.ProtuStrankaListFormatedWithAdress>
    <izvorni_sadrzaj>
      <item>ZADRUGA KAJ za ugostiteljstvo, trgovinu i usluge, Stjepana Radića 3, 48331 Gola zastupanog po punomoćniku Danijel Ramač</item>
    </izvorni_sadrzaj>
    <derivirana_varijabla naziv="DomainObject.Predmet.ProtuStrankaListFormatedWithAdress_1">
      <item>ZADRUGA KAJ za ugostiteljstvo, trgovinu i usluge, Stjepana Radića 3, 48331 Gola zastupanog po punomoćniku Danijel Ramač</item>
    </derivirana_varijabla>
  </DomainObject.Predmet.ProtuStrankaListFormatedWithAdress>
  <DomainObject.Predmet.ProtuStrankaListFormatedWithAdressOIB>
    <izvorni_sadrzaj>
      <item>ZADRUGA KAJ za ugostiteljstvo, trgovinu i usluge, OIB 49590722742, Stjepana Radića 3, 48331 Gola zastupanog po punomoćniku Danijel Ramač</item>
    </izvorni_sadrzaj>
    <derivirana_varijabla naziv="DomainObject.Predmet.ProtuStrankaListFormatedWithAdressOIB_1">
      <item>ZADRUGA KAJ za ugostiteljstvo, trgovinu i usluge, OIB 49590722742, Stjepana Radića 3, 48331 Gola zastupanog po punomoćniku Danijel Ramač</item>
    </derivirana_varijabla>
  </DomainObject.Predmet.ProtuStrankaListFormatedWithAdressOIB>
  <DomainObject.Predmet.ProtuStrankaListNazivFormated>
    <izvorni_sadrzaj>
      <item>ZADRUGA KAJ za ugostiteljstvo, trgovinu i usluge</item>
    </izvorni_sadrzaj>
    <derivirana_varijabla naziv="DomainObject.Predmet.ProtuStrankaListNazivFormated_1">
      <item>ZADRUGA KAJ za ugostiteljstvo, trgovinu i usluge</item>
    </derivirana_varijabla>
  </DomainObject.Predmet.ProtuStrankaListNazivFormated>
  <DomainObject.Predmet.ProtuStrankaListNazivFormatedOIB>
    <izvorni_sadrzaj>
      <item>ZADRUGA KAJ za ugostiteljstvo, trgovinu i usluge, OIB 49590722742</item>
    </izvorni_sadrzaj>
    <derivirana_varijabla naziv="DomainObject.Predmet.ProtuStrankaListNazivFormatedOIB_1">
      <item>ZADRUGA KAJ za ugostiteljstvo, trgovinu i usluge, OIB 49590722742</item>
    </derivirana_varijabla>
  </DomainObject.Predmet.ProtuStrankaListNazivFormatedOIB>
  <DomainObject.Predmet.OstaliListFormated>
    <izvorni_sadrzaj>
      <item>E-oglasna ploča</item>
      <item>Sudski registar, Trgovački sud u Varaždinu</item>
      <item>Danijel Ramač punomoćnik sudionika u postupku ZADRUGA KAJ za ugostiteljstvo, trgovinu i usluge</item>
    </izvorni_sadrzaj>
    <derivirana_varijabla naziv="DomainObject.Predmet.OstaliListFormated_1">
      <item>E-oglasna ploča</item>
      <item>Sudski registar, Trgovački sud u Varaždinu</item>
      <item>Danijel Ramač punomoćnik sudionika u postupku ZADRUGA KAJ za ugostiteljstvo,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Danijel Ramač, OIB 18545758288 punomoćnik sudionika u postupku ZADRUGA KAJ za ugostiteljstvo, trgovinu i usluge</item>
    </izvorni_sadrzaj>
    <derivirana_varijabla naziv="DomainObject.Predmet.OstaliListFormatedOIB_1">
      <item>E-oglasna ploča</item>
      <item>Sudski registar, Trgovački sud u Varaždinu</item>
      <item>Danijel Ramač, OIB 18545758288 punomoćnik sudionika u postupku ZADRUGA KAJ za ugostiteljstvo,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Danijel Ramač, Stjepana Radića 3, 48331 Gola punomoćnik sudionika u postupku ZADRUGA KAJ za ugostiteljstvo, trgovinu i usluge</item>
    </izvorni_sadrzaj>
    <derivirana_varijabla naziv="DomainObject.Predmet.OstaliListFormatedWithAdress_1">
      <item>E-oglasna ploča</item>
      <item>Sudski registar, Trgovački sud u Varaždinu</item>
      <item>Danijel Ramač, Stjepana Radića 3, 48331 Gola punomoćnik sudionika u postupku ZADRUGA KAJ za ugostiteljstvo,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Danijel Ramač, OIB 18545758288, Stjepana Radića 3, 48331 Gola punomoćnik sudionika u postupku ZADRUGA KAJ za ugostiteljstvo, trgovinu i usluge</item>
    </izvorni_sadrzaj>
    <derivirana_varijabla naziv="DomainObject.Predmet.OstaliListFormatedWithAdressOIB_1">
      <item>E-oglasna ploča</item>
      <item>Sudski registar, Trgovački sud u Varaždinu</item>
      <item>Danijel Ramač, OIB 18545758288, Stjepana Radića 3, 48331 Gola punomoćnik sudionika u postupku ZADRUGA KAJ za ugostiteljstvo,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Danijel Ramač</item>
    </izvorni_sadrzaj>
    <derivirana_varijabla naziv="DomainObject.Predmet.OstaliListNazivFormated_1">
      <item>E-oglasna ploča</item>
      <item>Sudski registar, Trgovački sud u Varaždinu</item>
      <item>Danijel Ramač</item>
    </derivirana_varijabla>
  </DomainObject.Predmet.OstaliListNazivFormated>
  <DomainObject.Predmet.OstaliListNazivFormatedOIB>
    <izvorni_sadrzaj>
      <item>E-oglasna ploča</item>
      <item>Sudski registar, Trgovački sud u Varaždinu</item>
      <item>Danijel Ramač, OIB 18545758288</item>
    </izvorni_sadrzaj>
    <derivirana_varijabla naziv="DomainObject.Predmet.OstaliListNazivFormatedOIB_1">
      <item>E-oglasna ploča</item>
      <item>Sudski registar, Trgovački sud u Varaždinu</item>
      <item>Danijel Ramač, OIB 18545758288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KAJ za ugostiteljstvo, trgovinu i usluge</izvorni_sadrzaj>
    <derivirana_varijabla naziv="DomainObject.Predmet.ProtustrankaIDrugi_1">ZADRUGA KAJ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KAJ za ugostiteljstvo, trgovinu i usluge, OIB 49590722742, Stjepana Radića 3, 48331 Gola</izvorni_sadrzaj>
    <derivirana_varijabla naziv="DomainObject.Predmet.ProtustrankaIDrugiAdressOIB_1">ZADRUGA KAJ za ugostiteljstvo, trgovinu i usluge, OIB 49590722742, Stjepana Radića 3,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KAJ za ugostiteljstvo, trgovinu i usluge</item>
      <item>E-oglasna ploča</item>
      <item>Sudski registar, Trgovački sud u Varaždinu</item>
      <item>Danijel Ramač</item>
    </izvorni_sadrzaj>
    <derivirana_varijabla naziv="DomainObject.Predmet.SudioniciListNaziv_1">
      <item>Financijska agencija</item>
      <item>ZADRUGA KAJ za ugostiteljstvo, trgovinu i usluge</item>
      <item>E-oglasna ploča</item>
      <item>Sudski registar, Trgovački sud u Varaždinu</item>
      <item>Danijel Ramač</item>
    </derivirana_varijabla>
  </DomainObject.Predmet.SudioniciListNaziv>
  <DomainObject.Predmet.SudioniciListAdressOIB>
    <izvorni_sadrzaj>
      <item>Financijska agencija, OIB 85821130368, A. Cesarca 2,42000 Varaždin</item>
      <item>ZADRUGA KAJ za ugostiteljstvo, trgovinu i usluge, OIB 49590722742, Stjepana Radića 3,48331 Gola</item>
      <item>E-oglasna ploča</item>
      <item>Sudski registar, Trgovački sud u Varaždinu</item>
      <item>Danijel Ramač, OIB 18545758288, Stjepana Radića 3,48331 Gola</item>
    </izvorni_sadrzaj>
    <derivirana_varijabla naziv="DomainObject.Predmet.SudioniciListAdressOIB_1">
      <item>Financijska agencija, OIB 85821130368, A. Cesarca 2,42000 Varaždin</item>
      <item>ZADRUGA KAJ za ugostiteljstvo, trgovinu i usluge, OIB 49590722742, Stjepana Radića 3,48331 Gola</item>
      <item>E-oglasna ploča</item>
      <item>Sudski registar, Trgovački sud u Varaždinu</item>
      <item>Danijel Ramač, OIB 18545758288, Stjepana Radića 3,48331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49590722742</item>
      <item>, OIB null</item>
      <item>, OIB null</item>
      <item>, OIB 18545758288</item>
    </izvorni_sadrzaj>
    <derivirana_varijabla naziv="DomainObject.Predmet.SudioniciListNazivOIB_1">
      <item>, OIB 85821130368</item>
      <item>, OIB 49590722742</item>
      <item>, OIB null</item>
      <item>, OIB null</item>
      <item>, OIB 18545758288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2792</properties:Characters>
  <properties:Lines>84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2016-01-25T09:20:00Z</dcterms:created>
  <dc:creator>Ljubica Makovec</dc:creator>
  <cp:lastModifiedBy>Maja Marčec</cp:lastModifiedBy>
  <cp:lastPrinted>2016-01-21T13:21:00Z</cp:lastPrinted>
  <dcterms:modified xmlns:xsi="http://www.w3.org/2001/XMLSchema-instance" xsi:type="dcterms:W3CDTF">2016-01-25T11:02:00Z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