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a312" w14:paraId="452a312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D830A2">
        <w:t>11</w:t>
      </w:r>
      <w:r w:rsidR="00E5660E">
        <w:t>52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65408A" w:rsidP="002342CC" w:rsidR="0065408A">
      <w:pPr>
        <w:jc w:val="center"/>
        <w:rPr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5E74EB" w:rsidRPr="005E74EB">
        <w:rPr>
          <w:b/>
        </w:rPr>
        <w:t xml:space="preserve">UGODAN DAN j.d.o.o. za usluge, Poljana Josipa </w:t>
      </w:r>
      <w:proofErr w:type="spellStart"/>
      <w:r w:rsidR="005E74EB" w:rsidRPr="005E74EB">
        <w:rPr>
          <w:b/>
        </w:rPr>
        <w:t>Brunšmida</w:t>
      </w:r>
      <w:proofErr w:type="spellEnd"/>
      <w:r w:rsidR="005E74EB" w:rsidRPr="005E74EB">
        <w:rPr>
          <w:b/>
        </w:rPr>
        <w:t xml:space="preserve"> 3, Zagreb, MBS: 080825964, OIB: 69384480872</w:t>
      </w:r>
      <w:r w:rsidR="00204EAF" w:rsidRPr="00E658BE">
        <w:t>,</w:t>
      </w:r>
      <w:r w:rsidRPr="00E658BE">
        <w:t xml:space="preserve"> </w:t>
      </w:r>
      <w:r w:rsidR="00204EAF" w:rsidRPr="00E658BE">
        <w:t xml:space="preserve">dana 1. </w:t>
      </w:r>
      <w:r w:rsidR="00D830A2">
        <w:t>kolovoza</w:t>
      </w:r>
      <w:r w:rsidR="00204EAF" w:rsidRPr="00E658BE">
        <w:t xml:space="preserve"> 2016. </w:t>
      </w: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5E74EB" w:rsidR="00D220F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5E74EB" w:rsidRPr="005E74EB">
        <w:t xml:space="preserve">UGODAN DAN j.d.o.o. za usluge, Poljana Josipa </w:t>
      </w:r>
      <w:proofErr w:type="spellStart"/>
      <w:r w:rsidR="005E74EB" w:rsidRPr="005E74EB">
        <w:t>Brunšmida</w:t>
      </w:r>
      <w:proofErr w:type="spellEnd"/>
      <w:r w:rsidR="005E74EB" w:rsidRPr="005E74EB">
        <w:t xml:space="preserve"> 3, Zagreb, MBS: 080825964, OIB: 69384480872</w:t>
      </w:r>
      <w:r w:rsidR="00204EAF" w:rsidRPr="00E658BE">
        <w:t xml:space="preserve">. </w:t>
      </w:r>
    </w:p>
    <w:p w:rsidRDefault="00D220FE" w:rsidP="00D220FE" w:rsidR="00D220FE">
      <w:pPr>
        <w:pStyle w:val="Odlomakpopisa"/>
        <w:ind w:left="1500"/>
        <w:jc w:val="both"/>
      </w:pPr>
    </w:p>
    <w:p w:rsidRDefault="008C4A50" w:rsidP="00D220FE" w:rsidR="004243A8" w:rsidRPr="00A423E6">
      <w:pPr>
        <w:pStyle w:val="Odlomakpopisa"/>
        <w:numPr>
          <w:ilvl w:val="0"/>
          <w:numId w:val="5"/>
        </w:numPr>
        <w:jc w:val="both"/>
      </w:pPr>
      <w:r w:rsidRPr="00A423E6">
        <w:t xml:space="preserve">Za stečajnog upravitelja imenuje se </w:t>
      </w:r>
      <w:r w:rsidR="00D220FE" w:rsidRPr="00A423E6">
        <w:t>Nikola Bojanić, Osijek, Bračka 179, OIB: 32886956915.</w:t>
      </w:r>
    </w:p>
    <w:p w:rsidRDefault="00DF0F5B" w:rsidP="004243A8" w:rsidR="008C4A50" w:rsidRPr="00E658BE">
      <w:pPr>
        <w:pStyle w:val="Odlomakpopisa"/>
        <w:ind w:left="1571"/>
        <w:jc w:val="both"/>
      </w:pPr>
      <w:r w:rsidRPr="00E658BE">
        <w:t xml:space="preserve"> </w:t>
      </w:r>
    </w:p>
    <w:p w:rsidRDefault="008C4A50" w:rsidP="005E74EB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5E74EB" w:rsidRPr="005E74EB">
        <w:t xml:space="preserve">UGODAN DAN j.d.o.o. za usluge, Poljana Josipa </w:t>
      </w:r>
      <w:proofErr w:type="spellStart"/>
      <w:r w:rsidR="005E74EB" w:rsidRPr="005E74EB">
        <w:t>Brunšmida</w:t>
      </w:r>
      <w:proofErr w:type="spellEnd"/>
      <w:r w:rsidR="005E74EB" w:rsidRPr="005E74EB">
        <w:t xml:space="preserve"> 3, Zagreb, MBS: 080825964, OIB: 69384480872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E8265C">
        <w:t>11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862BB7" w:rsidRPr="00862BB7">
        <w:t xml:space="preserve">UGODAN DAN j.d.o.o. za usluge, Poljana Josipa </w:t>
      </w:r>
      <w:proofErr w:type="spellStart"/>
      <w:r w:rsidR="00862BB7" w:rsidRPr="00862BB7">
        <w:t>Brunšmida</w:t>
      </w:r>
      <w:proofErr w:type="spellEnd"/>
      <w:r w:rsidR="00862BB7" w:rsidRPr="00862BB7">
        <w:t xml:space="preserve"> 3, Zagreb, MBS: 080825964, OIB: 69384480872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>
      <w:pPr>
        <w:ind w:firstLine="720"/>
        <w:jc w:val="both"/>
      </w:pP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3378A">
        <w:t>11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3378A">
        <w:t>11</w:t>
      </w:r>
      <w:r w:rsidR="00E5660E">
        <w:t>52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 xml:space="preserve">1. </w:t>
      </w:r>
      <w:r w:rsidR="0023378A">
        <w:t>kolovoza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1B7A8B">
        <w:t>15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4F0" w:rsidP="00FD0D3C" w:rsidR="009304F0">
      <w:r>
        <w:separator/>
      </w:r>
    </w:p>
  </w:endnote>
  <w:endnote w:id="0" w:type="continuationSeparator">
    <w:p w:rsidRDefault="009304F0" w:rsidP="00FD0D3C" w:rsidR="00930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4F0" w:rsidP="00FD0D3C" w:rsidR="009304F0">
      <w:r>
        <w:separator/>
      </w:r>
    </w:p>
  </w:footnote>
  <w:footnote w:id="0" w:type="continuationSeparator">
    <w:p w:rsidRDefault="009304F0" w:rsidP="00FD0D3C" w:rsidR="00930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04F0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F9644D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11</w:t>
    </w:r>
    <w:r w:rsidR="00E5660E">
      <w:t>52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1B7A8B"/>
    <w:rsid w:val="00204EAF"/>
    <w:rsid w:val="00211D68"/>
    <w:rsid w:val="00215DA9"/>
    <w:rsid w:val="0023378A"/>
    <w:rsid w:val="002342CC"/>
    <w:rsid w:val="0023770D"/>
    <w:rsid w:val="0024241D"/>
    <w:rsid w:val="00277679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E5DC9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E74EB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C4A50"/>
    <w:rsid w:val="00913130"/>
    <w:rsid w:val="009202C9"/>
    <w:rsid w:val="00926AFE"/>
    <w:rsid w:val="009304F0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423E6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0ADF"/>
    <w:rsid w:val="00D47369"/>
    <w:rsid w:val="00D54022"/>
    <w:rsid w:val="00D73DB7"/>
    <w:rsid w:val="00D830A2"/>
    <w:rsid w:val="00D93EA3"/>
    <w:rsid w:val="00D97FB4"/>
    <w:rsid w:val="00DA054D"/>
    <w:rsid w:val="00DB052E"/>
    <w:rsid w:val="00DB25D0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5660E"/>
    <w:rsid w:val="00E6345F"/>
    <w:rsid w:val="00E658BE"/>
    <w:rsid w:val="00E72D3D"/>
    <w:rsid w:val="00E8265C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8212F"/>
    <w:rsid w:val="00F9644D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64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6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64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6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UGODAN DAN jednostavno društvo s ograničenom odgovornošću za usluge</izvorni_sadrzaj>
    <derivirana_varijabla naziv="DomainObject.Predmet.ProtustrankaFormated_1">  UGODAN DAN jednostavno društvo s ograničenom odgovornošću za usluge</derivirana_varijabla>
  </DomainObject.Predmet.ProtustrankaFormated>
  <DomainObject.Predmet.ProtustrankaFormatedOIB>
    <izvorni_sadrzaj>  UGODAN DAN jednostavno društvo s ograničenom odgovornošću za usluge, OIB 69384480872</izvorni_sadrzaj>
    <derivirana_varijabla naziv="DomainObject.Predmet.ProtustrankaFormatedOIB_1">  UGODAN DAN jednostavno društvo s ograničenom odgovornošću za usluge, OIB 69384480872</derivirana_varijabla>
  </DomainObject.Predmet.ProtustrankaFormatedOIB>
  <DomainObject.Predmet.ProtustrankaFormatedWithAdress>
    <izvorni_sadrzaj> UGODAN DAN jednostavno društvo s ograničenom odgovornošću za usluge, Poljana Josipa Brunšmida 3, 10000 Zagreb</izvorni_sadrzaj>
    <derivirana_varijabla naziv="DomainObject.Predmet.ProtustrankaFormatedWithAdress_1"> UGODAN DAN jednostavno društvo s ograničenom odgovornošću za usluge, Poljana Josipa Brunšmida 3, 10000 Zagreb</derivirana_varijabla>
  </DomainObject.Predmet.ProtustrankaFormatedWithAdress>
  <DomainObject.Predmet.ProtustrankaFormatedWithAdressOIB>
    <izvorni_sadrzaj> UGODAN DAN jednostavno društvo s ograničenom odgovornošću za usluge, OIB 69384480872, Poljana Josipa Brunšmida 3, 10000 Zagreb</izvorni_sadrzaj>
    <derivirana_varijabla naziv="DomainObject.Predmet.ProtustrankaFormatedWithAdressOIB_1"> UGODAN DAN jednostavno društvo s ograničenom odgovornošću za usluge, OIB 69384480872, Poljana Josipa Brunšmida 3, 10000 Zagreb</derivirana_varijabla>
  </DomainObject.Predmet.ProtustrankaFormatedWithAdressOIB>
  <DomainObject.Predmet.ProtustrankaWithAdress>
    <izvorni_sadrzaj>UGODAN DAN jednostavno društvo s ograničenom odgovornošću za usluge Poljana Josipa Brunšmida 3, 10000 Zagreb</izvorni_sadrzaj>
    <derivirana_varijabla naziv="DomainObject.Predmet.ProtustrankaWithAdress_1">UGODAN DAN jednostavno društvo s ograničenom odgovornošću za usluge Poljana Josipa Brunšmida 3, 10000 Zagreb</derivirana_varijabla>
  </DomainObject.Predmet.ProtustrankaWithAdress>
  <DomainObject.Predmet.ProtustrankaWithAdressOIB>
    <izvorni_sadrzaj>UGODAN DAN jednostavno društvo s ograničenom odgovornošću za usluge, OIB 69384480872, Poljana Josipa Brunšmida 3, 10000 Zagreb</izvorni_sadrzaj>
    <derivirana_varijabla naziv="DomainObject.Predmet.ProtustrankaWithAdressOIB_1">UGODAN DAN jednostavno društvo s ograničenom odgovornošću za usluge, OIB 69384480872, Poljana Josipa Brunšmida 3, 10000 Zagreb</derivirana_varijabla>
  </DomainObject.Predmet.ProtustrankaWithAdressOIB>
  <DomainObject.Predmet.ProtustrankaNazivFormated>
    <izvorni_sadrzaj>UGODAN DAN jednostavno društvo s ograničenom odgovornošću za usluge</izvorni_sadrzaj>
    <derivirana_varijabla naziv="DomainObject.Predmet.ProtustrankaNazivFormated_1">UGODAN DAN jednostavno društvo s ograničenom odgovornošću za usluge</derivirana_varijabla>
  </DomainObject.Predmet.ProtustrankaNazivFormated>
  <DomainObject.Predmet.ProtustrankaNazivFormatedOIB>
    <izvorni_sadrzaj>UGODAN DAN jednostavno društvo s ograničenom odgovornošću za usluge, OIB 69384480872</izvorni_sadrzaj>
    <derivirana_varijabla naziv="DomainObject.Predmet.ProtustrankaNazivFormatedOIB_1">UGODAN DAN jednostavno društvo s ograničenom odgovornošću za usluge, OIB 69384480872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UGODAN DAN jednostavno društvo s ograničenom odgovornošću za usluge</item>
    </izvorni_sadrzaj>
    <derivirana_varijabla naziv="DomainObject.Predmet.ProtuStrankaListFormated_1">
      <item>UGODAN DAN jednostavno društvo s ograničenom odgovornošću za usluge</item>
    </derivirana_varijabla>
  </DomainObject.Predmet.ProtuStrankaListFormated>
  <DomainObject.Predmet.ProtuStrankaListFormatedOIB>
    <izvorni_sadrzaj>
      <item>UGODAN DAN jednostavno društvo s ograničenom odgovornošću za usluge, OIB 69384480872</item>
    </izvorni_sadrzaj>
    <derivirana_varijabla naziv="DomainObject.Predmet.ProtuStrankaListFormatedOIB_1">
      <item>UGODAN DAN jednostavno društvo s ograničenom odgovornošću za usluge, OIB 69384480872</item>
    </derivirana_varijabla>
  </DomainObject.Predmet.ProtuStrankaListFormatedOIB>
  <DomainObject.Predmet.ProtuStrankaListFormatedWithAdress>
    <izvorni_sadrzaj>
      <item>UGODAN DAN jednostavno društvo s ograničenom odgovornošću za usluge, Poljana Josipa Brunšmida 3, 10000 Zagreb</item>
    </izvorni_sadrzaj>
    <derivirana_varijabla naziv="DomainObject.Predmet.ProtuStrankaListFormatedWithAdress_1">
      <item>UGODAN DAN jednostavno društvo s ograničenom odgovornošću za usluge, Poljana Josipa Brunšmida 3, 10000 Zagreb</item>
    </derivirana_varijabla>
  </DomainObject.Predmet.ProtuStrankaListFormatedWithAdress>
  <DomainObject.Predmet.ProtuStrankaListFormatedWithAdressOIB>
    <izvorni_sadrzaj>
      <item>UGODAN DAN jednostavno društvo s ograničenom odgovornošću za usluge, OIB 69384480872, Poljana Josipa Brunšmida 3, 10000 Zagreb</item>
    </izvorni_sadrzaj>
    <derivirana_varijabla naziv="DomainObject.Predmet.ProtuStrankaListFormatedWithAdressOIB_1">
      <item>UGODAN DAN jednostavno društvo s ograničenom odgovornošću za usluge, OIB 69384480872, Poljana Josipa Brunšmida 3, 10000 Zagreb</item>
    </derivirana_varijabla>
  </DomainObject.Predmet.ProtuStrankaListFormatedWithAdressOIB>
  <DomainObject.Predmet.ProtuStrankaListNazivFormated>
    <izvorni_sadrzaj>
      <item>UGODAN DAN jednostavno društvo s ograničenom odgovornošću za usluge</item>
    </izvorni_sadrzaj>
    <derivirana_varijabla naziv="DomainObject.Predmet.ProtuStrankaListNazivFormated_1">
      <item>UGODAN DAN jednostavno društvo s ograničenom odgovornošću za usluge</item>
    </derivirana_varijabla>
  </DomainObject.Predmet.ProtuStrankaListNazivFormated>
  <DomainObject.Predmet.ProtuStrankaListNazivFormatedOIB>
    <izvorni_sadrzaj>
      <item>UGODAN DAN jednostavno društvo s ograničenom odgovornošću za usluge, OIB 69384480872</item>
    </izvorni_sadrzaj>
    <derivirana_varijabla naziv="DomainObject.Predmet.ProtuStrankaListNazivFormatedOIB_1">
      <item>UGODAN DAN jednostavno društvo s ograničenom odgovornošću za usluge, OIB 69384480872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UGODAN DAN jednostavno društvo s ograničenom odgovornošću za usluge</izvorni_sadrzaj>
    <derivirana_varijabla naziv="DomainObject.Predmet.ProtustrankaIDrugi_1">UGODAN DAN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UGODAN DAN jednostavno društvo s ograničenom odgovornošću za usluge, OIB 69384480872, Poljana Josipa Brunšmida 3, 10000 Zagreb</izvorni_sadrzaj>
    <derivirana_varijabla naziv="DomainObject.Predmet.ProtustrankaIDrugiAdressOIB_1">UGODAN DAN jednostavno društvo s ograničenom odgovornošću za usluge, OIB 69384480872, Poljana Josipa Brunšmida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UGODAN DAN jednostavno društvo s ograničenom odgovornošću za usluge</item>
      <item>FINA Regionalni centar Zagreb</item>
    </izvorni_sadrzaj>
    <derivirana_varijabla naziv="DomainObject.Predmet.SudioniciListNaziv_1">
      <item>UGODAN DAN jednostavno društvo s ograničenom odgovornošću za usluge</item>
      <item>FINA Regionalni centar Zagreb</item>
    </derivirana_varijabla>
  </DomainObject.Predmet.SudioniciListNaziv>
  <DomainObject.Predmet.SudioniciListAdressOIB>
    <izvorni_sadrzaj>
      <item>UGODAN DAN jednostavno društvo s ograničenom odgovornošću za usluge, OIB 69384480872, Poljana Josipa Brunšmida 3,10000 Zagreb</item>
      <item>FINA Regionalni centar Zagreb, OIB 85821130368, Trg svibanjskih žrtava 1995. br.1,10000 Zagreb</item>
    </izvorni_sadrzaj>
    <derivirana_varijabla naziv="DomainObject.Predmet.SudioniciListAdressOIB_1">
      <item>UGODAN DAN jednostavno društvo s ograničenom odgovornošću za usluge, OIB 69384480872, Poljana Josipa Brunšmida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69384480872</item>
      <item>, OIB 85821130368</item>
    </izvorni_sadrzaj>
    <derivirana_varijabla naziv="DomainObject.Predmet.SudioniciListNazivOIB_1">
      <item>, OIB 69384480872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8278D-1B11-4EB7-8698-17802B52B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551</properties:Words>
  <properties:Characters>2936</properties:Characters>
  <properties:Lines>98</properties:Lines>
  <properties:Paragraphs>31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2016-08-01T06:59:00Z</dcterms:modified>
  <cp:revision>223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