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ea75c" w14:paraId="49ea75c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28481A">
        <w:t>984</w:t>
      </w:r>
      <w:r w:rsidR="007B0F30">
        <w:t>/2015-6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7465D2" w:rsidR="00A54C72">
      <w:pPr>
        <w:ind w:firstLine="708"/>
        <w:jc w:val="both"/>
        <w:rPr>
          <w:bCs/>
        </w:rPr>
      </w:pPr>
    </w:p>
    <w:p w:rsidRDefault="00281120" w:rsidP="007465D2" w:rsidR="00281120">
      <w:pPr>
        <w:ind w:firstLine="708"/>
        <w:jc w:val="both"/>
        <w:rPr>
          <w:bCs/>
        </w:rPr>
      </w:pPr>
    </w:p>
    <w:p w:rsidRDefault="00281120" w:rsidP="004A0FDA" w:rsidR="00281120">
      <w:pPr>
        <w:jc w:val="both"/>
        <w:rPr>
          <w:bCs/>
        </w:rPr>
      </w:pPr>
    </w:p>
    <w:p w:rsidRDefault="008F6C8B" w:rsidP="007465D2" w:rsidR="008F6C8B">
      <w:pPr>
        <w:ind w:firstLine="708"/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91410E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7465D2" w:rsidP="007465D2" w:rsidR="007465D2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F2052F" w:rsidP="007465D2" w:rsidR="00F2052F" w:rsidRPr="00FC1537">
      <w:pPr>
        <w:jc w:val="both"/>
      </w:pP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7465D2" w:rsidR="007465D2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5C5CF2">
        <w:t>AGRO MARIS d.o.o. Zadar, Biogradska cesta 93, Zadar,</w:t>
      </w:r>
      <w:r w:rsidR="00A54C72" w:rsidRPr="00FF7529">
        <w:t xml:space="preserve"> OIB:</w:t>
      </w:r>
      <w:r w:rsidR="005C5CF2">
        <w:t>82997983490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5C5CF2">
        <w:t>18</w:t>
      </w:r>
      <w:r>
        <w:t xml:space="preserve">. </w:t>
      </w:r>
      <w:r w:rsidR="007B0F30">
        <w:t>prosinca</w:t>
      </w:r>
      <w:r>
        <w:t xml:space="preserve"> 2015</w:t>
      </w:r>
      <w:r w:rsidRPr="00FC1537">
        <w:t>.</w:t>
      </w:r>
      <w:r>
        <w:t xml:space="preserve">, </w:t>
      </w:r>
      <w:r w:rsidR="009C5A42">
        <w:t>0</w:t>
      </w:r>
      <w:r w:rsidR="004A0FDA">
        <w:t>8</w:t>
      </w:r>
      <w:r>
        <w:t xml:space="preserve">. </w:t>
      </w:r>
      <w:r w:rsidR="009C5A42">
        <w:t>veljače</w:t>
      </w:r>
      <w:r>
        <w:t xml:space="preserve"> 2016. objavio je </w:t>
      </w:r>
    </w:p>
    <w:p w:rsidRDefault="007465D2" w:rsidP="007465D2" w:rsidR="007465D2">
      <w:pPr>
        <w:jc w:val="both"/>
      </w:pP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5C5CF2" w:rsidRPr="00FC1537">
        <w:t>dužnikom</w:t>
      </w:r>
      <w:r w:rsidR="005C5CF2">
        <w:t xml:space="preserve"> AGRO MARIS d.o.o. Zadar, Biogradska cesta 93, Zadar,</w:t>
      </w:r>
      <w:r w:rsidR="005C5CF2" w:rsidRPr="00FF7529">
        <w:t xml:space="preserve"> OIB:</w:t>
      </w:r>
      <w:r w:rsidR="005C5CF2">
        <w:t>82997983490</w:t>
      </w:r>
      <w:r>
        <w:t xml:space="preserve"> na temelju neizvršenih osnova za plaćanje iznosi </w:t>
      </w:r>
      <w:r w:rsidR="005C5CF2">
        <w:t>60.585,26</w:t>
      </w:r>
      <w:r>
        <w:t xml:space="preserve"> 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5C5CF2">
        <w:t>ju</w:t>
      </w:r>
      <w:r w:rsidRPr="00FC1537">
        <w:t xml:space="preserve"> se </w:t>
      </w:r>
      <w:r w:rsidR="007B0F30">
        <w:t>osob</w:t>
      </w:r>
      <w:r w:rsidR="005C5CF2">
        <w:t>e</w:t>
      </w:r>
      <w:r w:rsidR="007B0F30">
        <w:t xml:space="preserve"> ovlašten</w:t>
      </w:r>
      <w:r w:rsidR="005C5CF2">
        <w:t>e</w:t>
      </w:r>
      <w:r>
        <w:t xml:space="preserve"> za zastupanje </w:t>
      </w:r>
      <w:r w:rsidRPr="00FC1537">
        <w:t>dužnika</w:t>
      </w:r>
      <w:r>
        <w:t xml:space="preserve"> po zakonu </w:t>
      </w:r>
      <w:r w:rsidR="005C5CF2">
        <w:t>Ante Vranić, Njemačka, Konstanz, Max-Josef-Metzger-Weg 15 i Denis Vranić, Njemačka, Konstanz, Stettiner Str.2</w:t>
      </w:r>
      <w:r w:rsidR="009C5A42">
        <w:t>,</w:t>
      </w:r>
      <w:r w:rsidRPr="00FC1537">
        <w:t xml:space="preserve"> da u roku od 15 (petnaest) dana </w:t>
      </w:r>
      <w:r>
        <w:t>od dana objave ovog oglasa na e-o</w:t>
      </w:r>
      <w:r w:rsidR="005C5CF2">
        <w:t>glasnoj ploči ovog suda, podnesu</w:t>
      </w:r>
      <w:r>
        <w:t xml:space="preserve">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211-</w:t>
      </w:r>
      <w:r w:rsidR="005C5CF2">
        <w:t>984</w:t>
      </w:r>
      <w:r w:rsidR="00A30CC8">
        <w:t>-2015,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0C79E0">
        <w:t>0</w:t>
      </w:r>
      <w:r w:rsidR="004A0FDA">
        <w:t>8</w:t>
      </w:r>
      <w:r>
        <w:t xml:space="preserve">. </w:t>
      </w:r>
      <w:r w:rsidR="000C79E0">
        <w:t>veljače</w:t>
      </w:r>
      <w:r>
        <w:t xml:space="preserve"> 2016.</w:t>
      </w:r>
    </w:p>
    <w:p w:rsidRDefault="0091410E" w:rsidP="0091410E" w:rsidR="0091410E">
      <w:pPr>
        <w:jc w:val="center"/>
      </w:pPr>
    </w:p>
    <w:p w:rsidRDefault="005C5CF2" w:rsidP="005C5CF2" w:rsidR="005C5CF2">
      <w:pPr>
        <w:jc w:val="right"/>
      </w:pPr>
      <w:r>
        <w:t>Sutkinja</w:t>
      </w:r>
    </w:p>
    <w:p w:rsidRDefault="005C5CF2" w:rsidP="005C5CF2" w:rsidR="005C5CF2" w:rsidRPr="00F41C5D">
      <w:pPr>
        <w:jc w:val="right"/>
      </w:pPr>
      <w:r>
        <w:t>Tina Grgas</w:t>
      </w:r>
    </w:p>
    <w:p w:rsidRDefault="007B0F30" w:rsidP="00F2052F" w:rsidR="007B0F30">
      <w:pPr>
        <w:tabs>
          <w:tab w:pos="720" w:val="left"/>
        </w:tabs>
        <w:ind w:firstLine="315" w:left="7788"/>
        <w:jc w:val="both"/>
      </w:pPr>
    </w:p>
    <w:p w:rsidRDefault="00F2052F" w:rsidP="00F2052F" w:rsidR="007465D2">
      <w:pPr>
        <w:tabs>
          <w:tab w:pos="720" w:val="left"/>
        </w:tabs>
        <w:ind w:firstLine="315" w:left="7788"/>
        <w:jc w:val="both"/>
      </w:pPr>
      <w:r>
        <w:tab/>
      </w:r>
    </w:p>
    <w:p w:rsidRDefault="007465D2" w:rsidP="009B7A6B" w:rsidR="00F2052F">
      <w:pPr>
        <w:ind w:firstLine="708"/>
        <w:jc w:val="both"/>
      </w:pPr>
      <w:r w:rsidRPr="00FC1537"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281120" w:rsidR="00934D02">
      <w:headerReference w:type="default" r:id="rId9"/>
      <w:footerReference w:type="defaul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C030B5">
      <w:rPr>
        <w:noProof/>
      </w:rPr>
      <w:t>2</w:t>
    </w:r>
    <w:r>
      <w:fldChar w:fldCharType="end"/>
    </w:r>
  </w:p>
  <w:p w:rsidRDefault="00C030B5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C030B5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5C5CF2">
      <w:t>984</w:t>
    </w:r>
    <w:r w:rsidR="007B0F30">
      <w:t>/2015-6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0C79E0"/>
    <w:rsid w:val="00281120"/>
    <w:rsid w:val="0028481A"/>
    <w:rsid w:val="003C689E"/>
    <w:rsid w:val="004A0FDA"/>
    <w:rsid w:val="005C5CF2"/>
    <w:rsid w:val="006F6E1E"/>
    <w:rsid w:val="007465D2"/>
    <w:rsid w:val="007B0F30"/>
    <w:rsid w:val="008F6C8B"/>
    <w:rsid w:val="0091410E"/>
    <w:rsid w:val="00934D02"/>
    <w:rsid w:val="009B7A6B"/>
    <w:rsid w:val="009C5A42"/>
    <w:rsid w:val="00A30CC8"/>
    <w:rsid w:val="00A54C72"/>
    <w:rsid w:val="00C030B5"/>
    <w:rsid w:val="00EF524A"/>
    <w:rsid w:val="00F20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030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30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30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30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30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030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30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30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30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30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984</izvorni_sadrzaj>
    <derivirana_varijabla naziv="DomainObject.Predmet.Broj_1">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St-984/2015</izvorni_sadrzaj>
    <derivirana_varijabla naziv="DomainObject.Predmet.OznakaBroj_1">St-984/2015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MARIS d.o.o. za proizvodnju i trgovinu</izvorni_sadrzaj>
    <derivirana_varijabla naziv="DomainObject.Predmet.ProtustrankaFormated_1">  AGRO MARIS d.o.o. za proizvodnju i trgovinu</derivirana_varijabla>
  </DomainObject.Predmet.ProtustrankaFormated>
  <DomainObject.Predmet.ProtustrankaFormatedOIB>
    <izvorni_sadrzaj>  AGRO MARIS d.o.o. za proizvodnju i trgovinu, OIB 82997983490</izvorni_sadrzaj>
    <derivirana_varijabla naziv="DomainObject.Predmet.ProtustrankaFormatedOIB_1">  AGRO MARIS d.o.o. za proizvodnju i trgovinu, OIB 82997983490</derivirana_varijabla>
  </DomainObject.Predmet.ProtustrankaFormatedOIB>
  <DomainObject.Predmet.ProtustrankaFormatedWithAdress>
    <izvorni_sadrzaj> AGRO MARIS d.o.o. za proizvodnju i trgovinu, Biogradska cesta 93, 23000 Zadar</izvorni_sadrzaj>
    <derivirana_varijabla naziv="DomainObject.Predmet.ProtustrankaFormatedWithAdress_1"> AGRO MARIS d.o.o. za proizvodnju i trgovinu, Biogradska cesta 93, 23000 Zadar</derivirana_varijabla>
  </DomainObject.Predmet.ProtustrankaFormatedWithAdress>
  <DomainObject.Predmet.ProtustrankaFormatedWithAdressOIB>
    <izvorni_sadrzaj> AGRO MARIS d.o.o. za proizvodnju i trgovinu, OIB 82997983490, Biogradska cesta 93, 23000 Zadar</izvorni_sadrzaj>
    <derivirana_varijabla naziv="DomainObject.Predmet.ProtustrankaFormatedWithAdressOIB_1"> AGRO MARIS d.o.o. za proizvodnju i trgovinu, OIB 82997983490, Biogradska cesta 93, 23000 Zadar</derivirana_varijabla>
  </DomainObject.Predmet.ProtustrankaFormatedWithAdressOIB>
  <DomainObject.Predmet.ProtustrankaWithAdress>
    <izvorni_sadrzaj>AGRO MARIS d.o.o. za proizvodnju i trgovinu Biogradska cesta 93, 23000 Zadar</izvorni_sadrzaj>
    <derivirana_varijabla naziv="DomainObject.Predmet.ProtustrankaWithAdress_1">AGRO MARIS d.o.o. za proizvodnju i trgovinu Biogradska cesta 93, 23000 Zadar</derivirana_varijabla>
  </DomainObject.Predmet.ProtustrankaWithAdress>
  <DomainObject.Predmet.ProtustrankaWithAdressOIB>
    <izvorni_sadrzaj>AGRO MARIS d.o.o. za proizvodnju i trgovinu, OIB 82997983490, Biogradska cesta 93, 23000 Zadar</izvorni_sadrzaj>
    <derivirana_varijabla naziv="DomainObject.Predmet.ProtustrankaWithAdressOIB_1">AGRO MARIS d.o.o. za proizvodnju i trgovinu, OIB 82997983490, Biogradska cesta 93, 23000 Zadar</derivirana_varijabla>
  </DomainObject.Predmet.ProtustrankaWithAdressOIB>
  <DomainObject.Predmet.ProtustrankaNazivFormated>
    <izvorni_sadrzaj>AGRO MARIS d.o.o. za proizvodnju i trgovinu</izvorni_sadrzaj>
    <derivirana_varijabla naziv="DomainObject.Predmet.ProtustrankaNazivFormated_1">AGRO MARIS d.o.o. za proizvodnju i trgovinu</derivirana_varijabla>
  </DomainObject.Predmet.ProtustrankaNazivFormated>
  <DomainObject.Predmet.ProtustrankaNazivFormatedOIB>
    <izvorni_sadrzaj>AGRO MARIS d.o.o. za proizvodnju i trgovinu, OIB 82997983490</izvorni_sadrzaj>
    <derivirana_varijabla naziv="DomainObject.Predmet.ProtustrankaNazivFormatedOIB_1">AGRO MARIS d.o.o. za proizvodnju i trgovinu, OIB 82997983490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60585.26</izvorni_sadrzaj>
    <derivirana_varijabla naziv="DomainObject.Predmet.TrenutnaVrijednost_1">60585.26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AGRO MARIS d.o.o. za proizvodnju i trgovinu</item>
    </izvorni_sadrzaj>
    <derivirana_varijabla naziv="DomainObject.Predmet.ProtuStrankaListFormated_1">
      <item>AGRO MARIS d.o.o. za proizvodnju i trgovinu</item>
    </derivirana_varijabla>
  </DomainObject.Predmet.ProtuStrankaListFormated>
  <DomainObject.Predmet.ProtuStrankaListFormatedOIB>
    <izvorni_sadrzaj>
      <item>AGRO MARIS d.o.o. za proizvodnju i trgovinu, OIB 82997983490</item>
    </izvorni_sadrzaj>
    <derivirana_varijabla naziv="DomainObject.Predmet.ProtuStrankaListFormatedOIB_1">
      <item>AGRO MARIS d.o.o. za proizvodnju i trgovinu, OIB 82997983490</item>
    </derivirana_varijabla>
  </DomainObject.Predmet.ProtuStrankaListFormatedOIB>
  <DomainObject.Predmet.ProtuStrankaListFormatedWithAdress>
    <izvorni_sadrzaj>
      <item>AGRO MARIS d.o.o. za proizvodnju i trgovinu, Biogradska cesta 93, 23000 Zadar</item>
    </izvorni_sadrzaj>
    <derivirana_varijabla naziv="DomainObject.Predmet.ProtuStrankaListFormatedWithAdress_1">
      <item>AGRO MARIS d.o.o. za proizvodnju i trgovinu, Biogradska cesta 93, 23000 Zadar</item>
    </derivirana_varijabla>
  </DomainObject.Predmet.ProtuStrankaListFormatedWithAdress>
  <DomainObject.Predmet.ProtuStrankaListFormatedWithAdressOIB>
    <izvorni_sadrzaj>
      <item>AGRO MARIS d.o.o. za proizvodnju i trgovinu, OIB 82997983490, Biogradska cesta 93, 23000 Zadar</item>
    </izvorni_sadrzaj>
    <derivirana_varijabla naziv="DomainObject.Predmet.ProtuStrankaListFormatedWithAdressOIB_1">
      <item>AGRO MARIS d.o.o. za proizvodnju i trgovinu, OIB 82997983490, Biogradska cesta 93, 23000 Zadar</item>
    </derivirana_varijabla>
  </DomainObject.Predmet.ProtuStrankaListFormatedWithAdressOIB>
  <DomainObject.Predmet.ProtuStrankaListNazivFormated>
    <izvorni_sadrzaj>
      <item>AGRO MARIS d.o.o. za proizvodnju i trgovinu</item>
    </izvorni_sadrzaj>
    <derivirana_varijabla naziv="DomainObject.Predmet.ProtuStrankaListNazivFormated_1">
      <item>AGRO MARIS d.o.o. za proizvodnju i trgovinu</item>
    </derivirana_varijabla>
  </DomainObject.Predmet.ProtuStrankaListNazivFormated>
  <DomainObject.Predmet.ProtuStrankaListNazivFormatedOIB>
    <izvorni_sadrzaj>
      <item>AGRO MARIS d.o.o. za proizvodnju i trgovinu, OIB 82997983490</item>
    </izvorni_sadrzaj>
    <derivirana_varijabla naziv="DomainObject.Predmet.ProtuStrankaListNazivFormatedOIB_1">
      <item>AGRO MARIS d.o.o. za proizvodnju i trgovinu, OIB 82997983490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AGRO MARIS d.o.o. za proizvodnju i trgovinu</izvorni_sadrzaj>
    <derivirana_varijabla naziv="DomainObject.Predmet.ProtustrankaIDrugi_1">AGRO MARIS d.o.o. za proizvodnju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AGRO MARIS d.o.o. za proizvodnju i trgovinu, OIB 82997983490, Biogradska cesta 93, 23000 Zadar</izvorni_sadrzaj>
    <derivirana_varijabla naziv="DomainObject.Predmet.ProtustrankaIDrugiAdressOIB_1">AGRO MARIS d.o.o. za proizvodnju i trgovinu, OIB 82997983490, Biogradska cesta 93,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AGRO MARIS d.o.o. za proizvodnju i trgovinu</item>
    </izvorni_sadrzaj>
    <derivirana_varijabla naziv="DomainObject.Predmet.SudioniciListNaziv_1">
      <item>Financijska agencija</item>
      <item>AGRO MARIS d.o.o. za proizvodnju i trgovinu</item>
    </derivirana_varijabla>
  </DomainObject.Predmet.SudioniciListNaziv>
  <DomainObject.Predmet.SudioniciListAdressOIB>
    <izvorni_sadrzaj>
      <item>Financijska agencija, OIB 85821130368, Ivana Danila 4,23000 Zadar</item>
      <item>AGRO MARIS d.o.o. za proizvodnju i trgovinu, OIB 82997983490, Biogradska cesta 93,23000 Zadar</item>
    </izvorni_sadrzaj>
    <derivirana_varijabla naziv="DomainObject.Predmet.SudioniciListAdressOIB_1">
      <item>Financijska agencija, OIB 85821130368, Ivana Danila 4,23000 Zadar</item>
      <item>AGRO MARIS d.o.o. za proizvodnju i trgovinu, OIB 82997983490, Biogradska cesta 93,23000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82997983490</item>
    </izvorni_sadrzaj>
    <derivirana_varijabla naziv="DomainObject.Predmet.SudioniciListNazivOIB_1">
      <item>, OIB 85821130368</item>
      <item>, OIB 82997983490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403</properties:Words>
  <properties:Characters>2113</properties:Characters>
  <properties:Lines>66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2016-02-08T08:47:00Z</dcterms:created>
  <dc:creator>Tina Grgas</dc:creator>
  <cp:lastModifiedBy>Martina Kalmeta</cp:lastModifiedBy>
  <cp:lastPrinted>2016-02-08T08:46:00Z</cp:lastPrinted>
  <dcterms:modified xmlns:xsi="http://www.w3.org/2001/XMLSchema-instance" xsi:type="dcterms:W3CDTF">2016-02-08T08:47:00Z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