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a66eb" w14:paraId="b4a66eb" w:rsidRDefault="00DA7982" w:rsidP="00DA7982" w:rsidR="00DA7982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7982" w:rsidP="00DA7982" w:rsidR="00DA7982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A7982" w:rsidP="00DA7982" w:rsidR="00DA79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A7982" w:rsidP="00DA7982" w:rsidR="00DA7982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A7982" w:rsidP="00DA7982" w:rsidR="00DA7982"/>
    <w:p w:rsidRDefault="00DA7982" w:rsidP="00DA7982" w:rsidR="00DA79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A7982" w:rsidP="00DA7982" w:rsidR="00DA79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A7982" w:rsidP="00DA7982" w:rsidR="00DA79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9098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GRAĐANSKA ZAJEDNICA ŽENA, Rovinj, Garzotto 5, OIB 83487376409, reg. br. 00000593,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A7982" w:rsidP="00DA7982" w:rsidR="00DA79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A7982" w:rsidP="00DA7982" w:rsidR="00DA79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A7982" w:rsidP="00DA7982" w:rsidR="00DA79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GRAĐANSKA ZAJEDNICA ŽENA, Rovinj, Garzotto 5, OIB 83487376409, reg. br. 00000593.</w:t>
      </w:r>
    </w:p>
    <w:p w:rsidRDefault="00DA7982" w:rsidP="00DA7982" w:rsidR="00DA7982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840544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GRAĐANSKA ZAJEDNICA ŽENA, Rovinj.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2636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34.794,99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DA7982" w:rsidP="00DA7982" w:rsidR="00DA7982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A7982" w:rsidP="00DA7982" w:rsidR="00DA7982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A7982" w:rsidP="00DA7982" w:rsidR="00DA7982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DA7982" w:rsidP="00DA7982" w:rsidR="00DA79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A7982" w:rsidP="00DA7982" w:rsidR="00DA79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A7982" w:rsidP="00DA7982" w:rsidR="00DA79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A7982" w:rsidP="00DA7982" w:rsidR="00DA7982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A7982" w:rsidP="00DA7982" w:rsidR="00DA7982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DA7982" w:rsidP="00DA7982" w:rsidR="00DA7982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DA7982" w:rsidP="00DA7982" w:rsidR="00DA7982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(UDUŽ, prema sjedištu dužnika).</w:t>
      </w:r>
    </w:p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DA7982" w:rsidP="00DA7982" w:rsidR="00DA7982"/>
    <w:p w:rsidRDefault="008A2C0C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21B" w:rsidP="00DA7982" w:rsidR="00CC521B">
      <w:r>
        <w:separator/>
      </w:r>
    </w:p>
  </w:endnote>
  <w:endnote w:id="0" w:type="continuationSeparator">
    <w:p w:rsidRDefault="00CC521B" w:rsidP="00DA7982" w:rsidR="00CC5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21B" w:rsidP="00DA7982" w:rsidR="00CC521B">
      <w:r>
        <w:separator/>
      </w:r>
    </w:p>
  </w:footnote>
  <w:footnote w:id="0" w:type="continuationSeparator">
    <w:p w:rsidRDefault="00CC521B" w:rsidP="00DA7982" w:rsidR="00CC5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21B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A2C0C">
          <w:rPr>
            <w:noProof/>
          </w:rPr>
          <w:t>2</w:t>
        </w:r>
        <w:r>
          <w:fldChar w:fldCharType="end"/>
        </w:r>
      </w:sdtContent>
    </w:sdt>
    <w:r>
      <w:tab/>
      <w:t>11 St-42</w:t>
    </w:r>
    <w:r w:rsidR="00DA7982">
      <w:t>5</w:t>
    </w:r>
    <w:r>
      <w:t>/2015-3</w:t>
    </w:r>
  </w:p>
  <w:p w:rsidRDefault="008A2C0C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521B" w:rsidP="007B623F" w:rsidR="007B623F">
    <w:pPr>
      <w:pStyle w:val="Zaglavlje"/>
      <w:jc w:val="right"/>
    </w:pPr>
    <w:r>
      <w:t>11 St-42</w:t>
    </w:r>
    <w:r w:rsidR="00DA7982">
      <w:t>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B60"/>
    <w:rsid w:val="008A2C0C"/>
    <w:rsid w:val="009A6044"/>
    <w:rsid w:val="00AE7B60"/>
    <w:rsid w:val="00BF033F"/>
    <w:rsid w:val="00CC521B"/>
    <w:rsid w:val="00DA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7982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7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798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9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98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A7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A7982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2C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C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C0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C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C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7982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A7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798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79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98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A7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A7982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A2C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C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C0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C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C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GRAĐANSKA ZAJEDNICA ŽENA, ROVINJ</izvorni_sadrzaj>
    <derivirana_varijabla naziv="DomainObject.Predmet.ProtustrankaFormated_1">  GRAĐANSKA ZAJEDNICA ŽENA, ROVINJ</derivirana_varijabla>
  </DomainObject.Predmet.ProtustrankaFormated>
  <DomainObject.Predmet.ProtustrankaFormatedOIB>
    <izvorni_sadrzaj>  GRAĐANSKA ZAJEDNICA ŽENA, ROVINJ, OIB 83487376409</izvorni_sadrzaj>
    <derivirana_varijabla naziv="DomainObject.Predmet.ProtustrankaFormatedOIB_1">  GRAĐANSKA ZAJEDNICA ŽENA, ROVINJ, OIB 83487376409</derivirana_varijabla>
  </DomainObject.Predmet.ProtustrankaFormatedOIB>
  <DomainObject.Predmet.ProtustrankaFormatedWithAdress>
    <izvorni_sadrzaj> GRAĐANSKA ZAJEDNICA ŽENA, ROVINJ, garzotto 5, 52210 Rovinj</izvorni_sadrzaj>
    <derivirana_varijabla naziv="DomainObject.Predmet.ProtustrankaFormatedWithAdress_1"> GRAĐANSKA ZAJEDNICA ŽENA, ROVINJ, garzotto 5, 52210 Rovinj</derivirana_varijabla>
  </DomainObject.Predmet.ProtustrankaFormatedWithAdress>
  <DomainObject.Predmet.ProtustrankaFormatedWithAdressOIB>
    <izvorni_sadrzaj> GRAĐANSKA ZAJEDNICA ŽENA, ROVINJ, OIB 83487376409, garzotto 5, 52210 Rovinj</izvorni_sadrzaj>
    <derivirana_varijabla naziv="DomainObject.Predmet.ProtustrankaFormatedWithAdressOIB_1"> GRAĐANSKA ZAJEDNICA ŽENA, ROVINJ, OIB 83487376409, garzotto 5, 52210 Rovinj</derivirana_varijabla>
  </DomainObject.Predmet.ProtustrankaFormatedWithAdressOIB>
  <DomainObject.Predmet.ProtustrankaWithAdress>
    <izvorni_sadrzaj>GRAĐANSKA ZAJEDNICA ŽENA, ROVINJ garzotto 5, 52210 Rovinj</izvorni_sadrzaj>
    <derivirana_varijabla naziv="DomainObject.Predmet.ProtustrankaWithAdress_1">GRAĐANSKA ZAJEDNICA ŽENA, ROVINJ garzotto 5, 52210 Rovinj</derivirana_varijabla>
  </DomainObject.Predmet.ProtustrankaWithAdress>
  <DomainObject.Predmet.ProtustrankaWithAdressOIB>
    <izvorni_sadrzaj>GRAĐANSKA ZAJEDNICA ŽENA, ROVINJ, OIB 83487376409, garzotto 5, 52210 Rovinj</izvorni_sadrzaj>
    <derivirana_varijabla naziv="DomainObject.Predmet.ProtustrankaWithAdressOIB_1">GRAĐANSKA ZAJEDNICA ŽENA, ROVINJ, OIB 83487376409, garzotto 5, 52210 Rovinj</derivirana_varijabla>
  </DomainObject.Predmet.ProtustrankaWithAdressOIB>
  <DomainObject.Predmet.ProtustrankaNazivFormated>
    <izvorni_sadrzaj>GRAĐANSKA ZAJEDNICA ŽENA, ROVINJ</izvorni_sadrzaj>
    <derivirana_varijabla naziv="DomainObject.Predmet.ProtustrankaNazivFormated_1">GRAĐANSKA ZAJEDNICA ŽENA, ROVINJ</derivirana_varijabla>
  </DomainObject.Predmet.ProtustrankaNazivFormated>
  <DomainObject.Predmet.ProtustrankaNazivFormatedOIB>
    <izvorni_sadrzaj>GRAĐANSKA ZAJEDNICA ŽENA, ROVINJ, OIB 83487376409</izvorni_sadrzaj>
    <derivirana_varijabla naziv="DomainObject.Predmet.ProtustrankaNazivFormatedOIB_1">GRAĐANSKA ZAJEDNICA ŽENA, ROVINJ, OIB 83487376409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34794.99</izvorni_sadrzaj>
    <derivirana_varijabla naziv="DomainObject.Predmet.TrenutnaVrijednost_1">34794.99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GRAĐANSKA ZAJEDNICA ŽENA, ROVINJ</item>
    </izvorni_sadrzaj>
    <derivirana_varijabla naziv="DomainObject.Predmet.ProtuStrankaListFormated_1">
      <item>GRAĐANSKA ZAJEDNICA ŽENA, ROVINJ</item>
    </derivirana_varijabla>
  </DomainObject.Predmet.ProtuStrankaListFormated>
  <DomainObject.Predmet.ProtuStrankaListFormatedOIB>
    <izvorni_sadrzaj>
      <item>GRAĐANSKA ZAJEDNICA ŽENA, ROVINJ, OIB 83487376409</item>
    </izvorni_sadrzaj>
    <derivirana_varijabla naziv="DomainObject.Predmet.ProtuStrankaListFormatedOIB_1">
      <item>GRAĐANSKA ZAJEDNICA ŽENA, ROVINJ, OIB 83487376409</item>
    </derivirana_varijabla>
  </DomainObject.Predmet.ProtuStrankaListFormatedOIB>
  <DomainObject.Predmet.ProtuStrankaListFormatedWithAdress>
    <izvorni_sadrzaj>
      <item>GRAĐANSKA ZAJEDNICA ŽENA, ROVINJ, garzotto 5, 52210 Rovinj</item>
    </izvorni_sadrzaj>
    <derivirana_varijabla naziv="DomainObject.Predmet.ProtuStrankaListFormatedWithAdress_1">
      <item>GRAĐANSKA ZAJEDNICA ŽENA, ROVINJ, garzotto 5, 52210 Rovinj</item>
    </derivirana_varijabla>
  </DomainObject.Predmet.ProtuStrankaListFormatedWithAdress>
  <DomainObject.Predmet.ProtuStrankaListFormatedWithAdressOIB>
    <izvorni_sadrzaj>
      <item>GRAĐANSKA ZAJEDNICA ŽENA, ROVINJ, OIB 83487376409, garzotto 5, 52210 Rovinj</item>
    </izvorni_sadrzaj>
    <derivirana_varijabla naziv="DomainObject.Predmet.ProtuStrankaListFormatedWithAdressOIB_1">
      <item>GRAĐANSKA ZAJEDNICA ŽENA, ROVINJ, OIB 83487376409, garzotto 5, 52210 Rovinj</item>
    </derivirana_varijabla>
  </DomainObject.Predmet.ProtuStrankaListFormatedWithAdressOIB>
  <DomainObject.Predmet.ProtuStrankaListNazivFormated>
    <izvorni_sadrzaj>
      <item>GRAĐANSKA ZAJEDNICA ŽENA, ROVINJ</item>
    </izvorni_sadrzaj>
    <derivirana_varijabla naziv="DomainObject.Predmet.ProtuStrankaListNazivFormated_1">
      <item>GRAĐANSKA ZAJEDNICA ŽENA, ROVINJ</item>
    </derivirana_varijabla>
  </DomainObject.Predmet.ProtuStrankaListNazivFormated>
  <DomainObject.Predmet.ProtuStrankaListNazivFormatedOIB>
    <izvorni_sadrzaj>
      <item>GRAĐANSKA ZAJEDNICA ŽENA, ROVINJ, OIB 83487376409</item>
    </izvorni_sadrzaj>
    <derivirana_varijabla naziv="DomainObject.Predmet.ProtuStrankaListNazivFormatedOIB_1">
      <item>GRAĐANSKA ZAJEDNICA ŽENA, ROVINJ, OIB 83487376409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GRAĐANSKA ZAJEDNICA ŽENA, ROVINJ</izvorni_sadrzaj>
    <derivirana_varijabla naziv="DomainObject.Predmet.ProtustrankaIDrugi_1">GRAĐANSKA ZAJEDNICA ŽENA,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GRAĐANSKA ZAJEDNICA ŽENA, ROVINJ, OIB 83487376409, garzotto 5, 52210 Rovinj</izvorni_sadrzaj>
    <derivirana_varijabla naziv="DomainObject.Predmet.ProtustrankaIDrugiAdressOIB_1">GRAĐANSKA ZAJEDNICA ŽENA, ROVINJ, OIB 83487376409, garzotto 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GRAĐANSKA ZAJEDNICA ŽENA, ROVINJ</item>
    </izvorni_sadrzaj>
    <derivirana_varijabla naziv="DomainObject.Predmet.SudioniciListNaziv_1">
      <item>FINANCIJSKA AGENCIJA, RC RIJEKA, PODRUŽNICA PULA, PULA</item>
      <item>GRAĐANSKA ZAJEDNICA ŽENA,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GRAĐANSKA ZAJEDNICA ŽENA, ROVINJ, OIB 83487376409, garzotto 5,52210 Rovinj</item>
    </izvorni_sadrzaj>
    <derivirana_varijabla naziv="DomainObject.Predmet.SudioniciListAdressOIB_1">
      <item>FINANCIJSKA AGENCIJA, RC RIJEKA, PODRUŽNICA PULA, PULA, OIB 85821130368, Giardini 5,52100 Pula</item>
      <item>GRAĐANSKA ZAJEDNICA ŽENA, ROVINJ, OIB 83487376409, garzotto 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83487376409</item>
    </izvorni_sadrzaj>
    <derivirana_varijabla naziv="DomainObject.Predmet.SudioniciListNazivOIB_1">
      <item>, OIB 85821130368</item>
      <item>, OIB 83487376409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345</properties:Words>
  <properties:Characters>1916</properties:Characters>
  <properties:Lines>59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2015-11-30T12:41:00Z</dcterms:created>
  <dc:creator>Mihaela Kaligari</dc:creator>
  <dc:description/>
  <cp:keywords/>
  <cp:lastModifiedBy>Meri Simičić Beato</cp:lastModifiedBy>
  <cp:lastPrinted>2015-11-30T12:44:00Z</cp:lastPrinted>
  <dcterms:modified xmlns:xsi="http://www.w3.org/2001/XMLSchema-instance" xsi:type="dcterms:W3CDTF">2015-12-15T14:30:00Z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