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4080" w14:paraId="b8e4080" w:rsidRDefault="00747E39" w:rsidP="00176617" w:rsidR="00176617" w:rsidRPr="003B0A43">
      <w:pPr>
        <w:jc w:val="both"/>
        <w15:collapsed w:val="false"/>
        <w:rPr>
          <w:b/>
        </w:rPr>
      </w:pPr>
      <w:bookmarkStart w:name="_GoBack" w:id="0"/>
      <w:bookmarkEnd w:id="0"/>
      <w:r w:rsidRPr="00747E39">
        <w:rPr>
          <w:b/>
          <w:noProof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617" w:rsidP="00176617" w:rsidR="00176617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REPUBLIKA HRVATSKA</w:t>
      </w:r>
    </w:p>
    <w:p w:rsidRDefault="00176617" w:rsidP="00036409" w:rsidR="00036409" w:rsidRPr="008F7DA4">
      <w:pPr>
        <w:tabs>
          <w:tab w:pos="7495" w:val="left"/>
        </w:tabs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>OPĆINSKI SUD U SPLITU</w:t>
      </w:r>
      <w:r w:rsidR="00036409" w:rsidRPr="008F7DA4">
        <w:rPr>
          <w:b/>
          <w:sz w:val="23"/>
          <w:szCs w:val="23"/>
        </w:rPr>
        <w:tab/>
      </w:r>
      <w:r w:rsidR="00243B0C">
        <w:rPr>
          <w:b/>
          <w:sz w:val="23"/>
          <w:szCs w:val="23"/>
        </w:rPr>
        <w:t xml:space="preserve">  </w:t>
      </w:r>
      <w:proofErr w:type="spellStart"/>
      <w:r w:rsidR="00243B0C">
        <w:rPr>
          <w:b/>
          <w:sz w:val="23"/>
          <w:szCs w:val="23"/>
        </w:rPr>
        <w:t>Sp</w:t>
      </w:r>
      <w:proofErr w:type="spellEnd"/>
      <w:r w:rsidR="00243B0C">
        <w:rPr>
          <w:b/>
          <w:sz w:val="23"/>
          <w:szCs w:val="23"/>
        </w:rPr>
        <w:t>-2</w:t>
      </w:r>
      <w:r w:rsidR="002474EB">
        <w:rPr>
          <w:b/>
          <w:sz w:val="23"/>
          <w:szCs w:val="23"/>
        </w:rPr>
        <w:t>/16</w:t>
      </w:r>
    </w:p>
    <w:p w:rsidRDefault="00675A34" w:rsidP="00036409" w:rsidR="00675A34" w:rsidRPr="008F7DA4">
      <w:pPr>
        <w:tabs>
          <w:tab w:pos="7495" w:val="left"/>
        </w:tabs>
        <w:jc w:val="both"/>
        <w:rPr>
          <w:b/>
          <w:sz w:val="23"/>
          <w:szCs w:val="23"/>
        </w:rPr>
      </w:pPr>
    </w:p>
    <w:p w:rsidRDefault="00747E39" w:rsidP="00E0790E" w:rsidR="00CB5078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Pr="008F7DA4">
        <w:rPr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  <w:r w:rsidR="003B0A43" w:rsidRPr="008F7DA4">
        <w:rPr>
          <w:b/>
          <w:sz w:val="23"/>
          <w:szCs w:val="23"/>
        </w:rPr>
        <w:tab/>
      </w:r>
    </w:p>
    <w:p w:rsidRDefault="00675A34" w:rsidP="00036409" w:rsidR="00E0790E" w:rsidRPr="008F7DA4">
      <w:pPr>
        <w:tabs>
          <w:tab w:pos="708" w:val="left"/>
          <w:tab w:pos="4536" w:val="center"/>
        </w:tabs>
        <w:jc w:val="both"/>
        <w:rPr>
          <w:b/>
          <w:sz w:val="23"/>
          <w:szCs w:val="23"/>
        </w:rPr>
      </w:pPr>
      <w:r w:rsidRPr="008F7DA4">
        <w:rPr>
          <w:sz w:val="23"/>
          <w:szCs w:val="23"/>
        </w:rPr>
        <w:tab/>
      </w:r>
      <w:r w:rsidR="00036409" w:rsidRPr="008F7DA4">
        <w:rPr>
          <w:sz w:val="23"/>
          <w:szCs w:val="23"/>
        </w:rPr>
        <w:tab/>
      </w:r>
      <w:r w:rsidRPr="008F7DA4">
        <w:rPr>
          <w:b/>
          <w:sz w:val="23"/>
          <w:szCs w:val="23"/>
        </w:rPr>
        <w:t>R E P U B L I K A   H R V A T S K A</w:t>
      </w:r>
    </w:p>
    <w:p w:rsidRDefault="00675A34" w:rsidP="00E0790E" w:rsidR="00675A34" w:rsidRPr="008F7DA4">
      <w:pPr>
        <w:jc w:val="center"/>
        <w:rPr>
          <w:b/>
          <w:sz w:val="23"/>
          <w:szCs w:val="23"/>
        </w:rPr>
      </w:pPr>
    </w:p>
    <w:p w:rsidRDefault="00E0790E" w:rsidP="00E0790E" w:rsidR="00E0790E" w:rsidRPr="008F7DA4">
      <w:pPr>
        <w:jc w:val="center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 xml:space="preserve">R J E Š E NJ E </w:t>
      </w:r>
    </w:p>
    <w:p w:rsidRDefault="00E0790E" w:rsidP="00E0790E" w:rsidR="00E0790E" w:rsidRPr="008F7DA4">
      <w:pPr>
        <w:jc w:val="both"/>
        <w:rPr>
          <w:sz w:val="23"/>
          <w:szCs w:val="23"/>
        </w:rPr>
      </w:pPr>
    </w:p>
    <w:p w:rsidRDefault="00345480" w:rsidP="002474EB" w:rsidR="002474EB">
      <w:pPr>
        <w:tabs>
          <w:tab w:pos="3615" w:val="left"/>
        </w:tabs>
        <w:rPr>
          <w:rFonts w:eastAsia="Calibri"/>
          <w:lang w:eastAsia="en-US"/>
        </w:rPr>
      </w:pPr>
      <w:r w:rsidRPr="00345480">
        <w:rPr>
          <w:sz w:val="23"/>
          <w:szCs w:val="23"/>
        </w:rPr>
        <w:t xml:space="preserve">Općinski sud u  Splitu, po sucu tog suda  Irene Klisović </w:t>
      </w:r>
      <w:r w:rsidR="002474EB">
        <w:rPr>
          <w:sz w:val="23"/>
          <w:szCs w:val="23"/>
        </w:rPr>
        <w:t xml:space="preserve">u pravnoj stvari predlagatelja – potrošača </w:t>
      </w:r>
      <w:r w:rsidR="00243B0C" w:rsidRPr="00243B0C">
        <w:rPr>
          <w:sz w:val="23"/>
          <w:szCs w:val="23"/>
        </w:rPr>
        <w:t xml:space="preserve">Tomislava Prskala OIB: 81256967414, iz Splita, Put </w:t>
      </w:r>
      <w:proofErr w:type="spellStart"/>
      <w:r w:rsidR="00243B0C" w:rsidRPr="00243B0C">
        <w:rPr>
          <w:sz w:val="23"/>
          <w:szCs w:val="23"/>
        </w:rPr>
        <w:t>Plokita</w:t>
      </w:r>
      <w:proofErr w:type="spellEnd"/>
      <w:r w:rsidR="00243B0C" w:rsidRPr="00243B0C">
        <w:rPr>
          <w:sz w:val="23"/>
          <w:szCs w:val="23"/>
        </w:rPr>
        <w:t xml:space="preserve"> 89</w:t>
      </w:r>
      <w:r w:rsidR="002474EB">
        <w:rPr>
          <w:rFonts w:eastAsia="Calibri"/>
          <w:lang w:eastAsia="en-US"/>
        </w:rPr>
        <w:t>, radi stečaja potroša</w:t>
      </w:r>
      <w:r w:rsidR="00243B0C">
        <w:rPr>
          <w:rFonts w:eastAsia="Calibri"/>
          <w:lang w:eastAsia="en-US"/>
        </w:rPr>
        <w:t xml:space="preserve">ča, po službenoj dužnosti dana 08.lipnja </w:t>
      </w:r>
      <w:r w:rsidR="002474EB">
        <w:rPr>
          <w:rFonts w:eastAsia="Calibri"/>
          <w:lang w:eastAsia="en-US"/>
        </w:rPr>
        <w:t xml:space="preserve"> 2017.g.</w:t>
      </w:r>
    </w:p>
    <w:p w:rsidRDefault="009E6FED" w:rsidP="002E5410" w:rsidR="009E6FED" w:rsidRPr="008F7DA4">
      <w:pPr>
        <w:jc w:val="center"/>
        <w:rPr>
          <w:sz w:val="23"/>
          <w:szCs w:val="23"/>
        </w:rPr>
      </w:pPr>
    </w:p>
    <w:p w:rsidRDefault="00E0790E" w:rsidP="002E5410" w:rsidR="00E0790E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r i j e š i o   j e</w:t>
      </w:r>
      <w:r w:rsidR="00A9554D" w:rsidRPr="008F7DA4">
        <w:rPr>
          <w:sz w:val="23"/>
          <w:szCs w:val="23"/>
        </w:rPr>
        <w:t xml:space="preserve"> </w:t>
      </w:r>
    </w:p>
    <w:p w:rsidRDefault="00E0790E" w:rsidP="00D426F7" w:rsidR="00AF699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</w:r>
    </w:p>
    <w:p w:rsidRDefault="003E556C" w:rsidP="00AF699D" w:rsidR="00A906B1" w:rsidRPr="00345480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I</w:t>
      </w:r>
      <w:r w:rsidR="00AF699D" w:rsidRPr="008F7DA4">
        <w:rPr>
          <w:sz w:val="23"/>
          <w:szCs w:val="23"/>
        </w:rPr>
        <w:t xml:space="preserve">  Is</w:t>
      </w:r>
      <w:r w:rsidRPr="008F7DA4">
        <w:rPr>
          <w:sz w:val="23"/>
          <w:szCs w:val="23"/>
        </w:rPr>
        <w:t xml:space="preserve">pravlja se </w:t>
      </w:r>
      <w:r w:rsidR="008F7DA4" w:rsidRPr="008F7DA4">
        <w:rPr>
          <w:sz w:val="23"/>
          <w:szCs w:val="23"/>
        </w:rPr>
        <w:t>Rješenje od</w:t>
      </w:r>
      <w:r w:rsidR="00243B0C">
        <w:rPr>
          <w:sz w:val="23"/>
          <w:szCs w:val="23"/>
        </w:rPr>
        <w:t xml:space="preserve"> 21.travnja</w:t>
      </w:r>
      <w:r w:rsidR="002474EB">
        <w:rPr>
          <w:sz w:val="23"/>
          <w:szCs w:val="23"/>
        </w:rPr>
        <w:t xml:space="preserve"> 2017.g. </w:t>
      </w:r>
      <w:r w:rsidR="00243B0C">
        <w:rPr>
          <w:sz w:val="23"/>
          <w:szCs w:val="23"/>
        </w:rPr>
        <w:t xml:space="preserve"> u izreci,</w:t>
      </w:r>
      <w:r w:rsidR="00997A7E">
        <w:rPr>
          <w:sz w:val="23"/>
          <w:szCs w:val="23"/>
        </w:rPr>
        <w:t xml:space="preserve"> </w:t>
      </w:r>
      <w:r w:rsidR="00243B0C">
        <w:rPr>
          <w:sz w:val="23"/>
          <w:szCs w:val="23"/>
        </w:rPr>
        <w:t xml:space="preserve"> u točkama 4., 5. i 6. na način da umjesto "u roku od 30 dana",  ima stajati "u roku od 60 dana </w:t>
      </w:r>
      <w:r w:rsidR="002474EB">
        <w:rPr>
          <w:sz w:val="23"/>
          <w:szCs w:val="23"/>
        </w:rPr>
        <w:t>"</w:t>
      </w:r>
      <w:r w:rsidR="00EB0CF0" w:rsidRPr="00345480">
        <w:rPr>
          <w:sz w:val="23"/>
          <w:szCs w:val="23"/>
        </w:rPr>
        <w:t xml:space="preserve">. </w:t>
      </w:r>
    </w:p>
    <w:p w:rsidRDefault="00EB0CF0" w:rsidP="00AF699D" w:rsidR="00EB0CF0" w:rsidRPr="008F7DA4">
      <w:pPr>
        <w:ind w:firstLine="708"/>
        <w:jc w:val="both"/>
        <w:rPr>
          <w:sz w:val="23"/>
          <w:szCs w:val="23"/>
        </w:rPr>
      </w:pPr>
    </w:p>
    <w:p w:rsidRDefault="00AF699D" w:rsidP="00AF699D" w:rsidR="00AF699D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II U ostalom dijelu rješenje ostaje neizmijenjeno. </w:t>
      </w:r>
    </w:p>
    <w:p w:rsidRDefault="00036409" w:rsidP="00E7531D" w:rsidR="00036409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</w:p>
    <w:p w:rsidRDefault="00A11DD5" w:rsidP="00E7531D" w:rsidR="006C3FD0" w:rsidRPr="008F7DA4">
      <w:pPr>
        <w:tabs>
          <w:tab w:pos="264" w:val="left"/>
          <w:tab w:pos="4536" w:val="center"/>
        </w:tabs>
        <w:jc w:val="center"/>
        <w:rPr>
          <w:sz w:val="23"/>
          <w:szCs w:val="23"/>
        </w:rPr>
      </w:pPr>
      <w:r w:rsidRPr="008F7DA4">
        <w:rPr>
          <w:sz w:val="23"/>
          <w:szCs w:val="23"/>
        </w:rPr>
        <w:t>Obr</w:t>
      </w:r>
      <w:r w:rsidR="006C3FD0" w:rsidRPr="008F7DA4">
        <w:rPr>
          <w:sz w:val="23"/>
          <w:szCs w:val="23"/>
        </w:rPr>
        <w:t>azloženje</w:t>
      </w:r>
    </w:p>
    <w:p w:rsidRDefault="006C3FD0" w:rsidP="006C3FD0" w:rsidR="006C3FD0" w:rsidRPr="008F7DA4">
      <w:pPr>
        <w:jc w:val="center"/>
        <w:rPr>
          <w:b/>
          <w:sz w:val="23"/>
          <w:szCs w:val="23"/>
        </w:rPr>
      </w:pPr>
    </w:p>
    <w:p w:rsidRDefault="006C3FD0" w:rsidP="00C079F2" w:rsidR="00B333BA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ab/>
        <w:t>U</w:t>
      </w:r>
      <w:r w:rsidR="00EB0CF0" w:rsidRPr="008F7DA4">
        <w:rPr>
          <w:sz w:val="23"/>
          <w:szCs w:val="23"/>
        </w:rPr>
        <w:t xml:space="preserve"> </w:t>
      </w:r>
      <w:r w:rsidR="008F7DA4" w:rsidRPr="008F7DA4">
        <w:rPr>
          <w:sz w:val="23"/>
          <w:szCs w:val="23"/>
        </w:rPr>
        <w:t xml:space="preserve">Rješenju od </w:t>
      </w:r>
      <w:r w:rsidR="00243B0C">
        <w:rPr>
          <w:sz w:val="23"/>
          <w:szCs w:val="23"/>
        </w:rPr>
        <w:t xml:space="preserve">21.travnja </w:t>
      </w:r>
      <w:r w:rsidR="002474EB">
        <w:rPr>
          <w:sz w:val="23"/>
          <w:szCs w:val="23"/>
        </w:rPr>
        <w:t xml:space="preserve"> 2017</w:t>
      </w:r>
      <w:r w:rsidR="00345480">
        <w:rPr>
          <w:sz w:val="23"/>
          <w:szCs w:val="23"/>
        </w:rPr>
        <w:t xml:space="preserve">.g. </w:t>
      </w:r>
      <w:r w:rsidR="008F7DA4" w:rsidRPr="008F7DA4">
        <w:rPr>
          <w:sz w:val="23"/>
          <w:szCs w:val="23"/>
        </w:rPr>
        <w:t xml:space="preserve"> </w:t>
      </w:r>
      <w:r w:rsidR="00CA1C8A" w:rsidRPr="008F7DA4">
        <w:rPr>
          <w:sz w:val="23"/>
          <w:szCs w:val="23"/>
        </w:rPr>
        <w:t>ovo</w:t>
      </w:r>
      <w:r w:rsidR="00C63EB8" w:rsidRPr="008F7DA4">
        <w:rPr>
          <w:sz w:val="23"/>
          <w:szCs w:val="23"/>
        </w:rPr>
        <w:t xml:space="preserve">g </w:t>
      </w:r>
      <w:r w:rsidR="00747E39" w:rsidRPr="008F7DA4">
        <w:rPr>
          <w:sz w:val="23"/>
          <w:szCs w:val="23"/>
        </w:rPr>
        <w:t>suda,</w:t>
      </w:r>
      <w:r w:rsidR="006E503A" w:rsidRPr="008F7DA4">
        <w:rPr>
          <w:sz w:val="23"/>
          <w:szCs w:val="23"/>
        </w:rPr>
        <w:t xml:space="preserve"> </w:t>
      </w:r>
      <w:r w:rsidR="00D35C17" w:rsidRPr="008F7DA4">
        <w:rPr>
          <w:sz w:val="23"/>
          <w:szCs w:val="23"/>
        </w:rPr>
        <w:t>u</w:t>
      </w:r>
      <w:r w:rsidR="00036409" w:rsidRPr="008F7DA4">
        <w:rPr>
          <w:sz w:val="23"/>
          <w:szCs w:val="23"/>
        </w:rPr>
        <w:t xml:space="preserve"> </w:t>
      </w:r>
      <w:r w:rsidR="00243B0C">
        <w:rPr>
          <w:sz w:val="23"/>
          <w:szCs w:val="23"/>
        </w:rPr>
        <w:t xml:space="preserve">izreci u točkama </w:t>
      </w:r>
      <w:r w:rsidR="00243B0C" w:rsidRPr="00243B0C">
        <w:rPr>
          <w:sz w:val="23"/>
          <w:szCs w:val="23"/>
        </w:rPr>
        <w:t>4., 5. i 6.</w:t>
      </w:r>
      <w:r w:rsidR="00345480">
        <w:rPr>
          <w:sz w:val="23"/>
          <w:szCs w:val="23"/>
        </w:rPr>
        <w:t xml:space="preserve">, </w:t>
      </w:r>
      <w:r w:rsidR="008F7DA4" w:rsidRPr="008F7DA4">
        <w:rPr>
          <w:sz w:val="23"/>
          <w:szCs w:val="23"/>
        </w:rPr>
        <w:t>po</w:t>
      </w:r>
      <w:r w:rsidR="00036409" w:rsidRPr="008F7DA4">
        <w:rPr>
          <w:sz w:val="23"/>
          <w:szCs w:val="23"/>
        </w:rPr>
        <w:t xml:space="preserve">tkrala </w:t>
      </w:r>
      <w:r w:rsidR="00EB0CF0" w:rsidRPr="008F7DA4">
        <w:rPr>
          <w:sz w:val="23"/>
          <w:szCs w:val="23"/>
        </w:rPr>
        <w:t xml:space="preserve">se </w:t>
      </w:r>
      <w:r w:rsidR="00345480">
        <w:rPr>
          <w:sz w:val="23"/>
          <w:szCs w:val="23"/>
        </w:rPr>
        <w:t xml:space="preserve">očita omaška </w:t>
      </w:r>
      <w:r w:rsidR="00243B0C">
        <w:rPr>
          <w:sz w:val="23"/>
          <w:szCs w:val="23"/>
        </w:rPr>
        <w:t>u pisanju pa je umjesto roka od 60 dana upisan rok od 30 dana.</w:t>
      </w:r>
      <w:r w:rsidR="00345480">
        <w:rPr>
          <w:sz w:val="23"/>
          <w:szCs w:val="23"/>
        </w:rPr>
        <w:t xml:space="preserve"> </w:t>
      </w:r>
    </w:p>
    <w:p w:rsidRDefault="007A196F" w:rsidP="00CD3ACF" w:rsidR="00C079F2" w:rsidRPr="008F7DA4">
      <w:pPr>
        <w:ind w:firstLine="708"/>
        <w:jc w:val="both"/>
        <w:rPr>
          <w:sz w:val="23"/>
          <w:szCs w:val="23"/>
        </w:rPr>
      </w:pPr>
      <w:r w:rsidRPr="008F7DA4">
        <w:rPr>
          <w:sz w:val="23"/>
          <w:szCs w:val="23"/>
        </w:rPr>
        <w:t>Stoga je sud</w:t>
      </w:r>
      <w:r w:rsidR="006C3FD0" w:rsidRPr="008F7DA4">
        <w:rPr>
          <w:sz w:val="23"/>
          <w:szCs w:val="23"/>
        </w:rPr>
        <w:t xml:space="preserve"> temeljem ovlasti i</w:t>
      </w:r>
      <w:r w:rsidR="00CB5626" w:rsidRPr="008F7DA4">
        <w:rPr>
          <w:sz w:val="23"/>
          <w:szCs w:val="23"/>
        </w:rPr>
        <w:t>z odredbe članka 342. stavak 1.</w:t>
      </w:r>
      <w:r w:rsidR="006C3FD0" w:rsidRPr="008F7DA4">
        <w:rPr>
          <w:sz w:val="23"/>
          <w:szCs w:val="23"/>
        </w:rPr>
        <w:t xml:space="preserve"> </w:t>
      </w:r>
      <w:r w:rsidR="00CB5626" w:rsidRPr="008F7DA4">
        <w:rPr>
          <w:sz w:val="23"/>
          <w:szCs w:val="23"/>
        </w:rPr>
        <w:t>Zakona o parničnom postupku ("Narodne novine" broj 53/91, 91/92, 58/93, 112/99, 88/01, 117/0</w:t>
      </w:r>
      <w:r w:rsidR="00712CFD" w:rsidRPr="008F7DA4">
        <w:rPr>
          <w:sz w:val="23"/>
          <w:szCs w:val="23"/>
        </w:rPr>
        <w:t>3, 88/05, 02/07, 84/08, 123/08,</w:t>
      </w:r>
      <w:r w:rsidR="00CB5626" w:rsidRPr="008F7DA4">
        <w:rPr>
          <w:sz w:val="23"/>
          <w:szCs w:val="23"/>
        </w:rPr>
        <w:t xml:space="preserve"> 57/11</w:t>
      </w:r>
      <w:r w:rsidR="00712CFD" w:rsidRPr="008F7DA4">
        <w:rPr>
          <w:sz w:val="23"/>
          <w:szCs w:val="23"/>
        </w:rPr>
        <w:t xml:space="preserve"> i 25/13</w:t>
      </w:r>
      <w:r w:rsidR="00CB5626" w:rsidRPr="008F7DA4">
        <w:rPr>
          <w:sz w:val="23"/>
          <w:szCs w:val="23"/>
        </w:rPr>
        <w:t xml:space="preserve"> - dalje ZPP-a)</w:t>
      </w:r>
      <w:r w:rsidR="002E5410" w:rsidRPr="008F7DA4">
        <w:rPr>
          <w:sz w:val="23"/>
          <w:szCs w:val="23"/>
        </w:rPr>
        <w:t>,</w:t>
      </w:r>
      <w:r w:rsidR="00CB5626" w:rsidRPr="008F7DA4">
        <w:rPr>
          <w:sz w:val="23"/>
          <w:szCs w:val="23"/>
        </w:rPr>
        <w:t xml:space="preserve"> </w:t>
      </w:r>
      <w:r w:rsidR="006C3FD0" w:rsidRPr="008F7DA4">
        <w:rPr>
          <w:sz w:val="23"/>
          <w:szCs w:val="23"/>
        </w:rPr>
        <w:t xml:space="preserve">odlučio kao u izreci ovog rješenja. </w:t>
      </w:r>
    </w:p>
    <w:p w:rsidRDefault="00C079F2" w:rsidP="00C079F2" w:rsidR="00C079F2" w:rsidRPr="008F7DA4">
      <w:pPr>
        <w:jc w:val="both"/>
        <w:rPr>
          <w:sz w:val="23"/>
          <w:szCs w:val="23"/>
        </w:rPr>
      </w:pPr>
    </w:p>
    <w:p w:rsidRDefault="00F3025C" w:rsidP="00F3025C" w:rsidR="00F3025C" w:rsidRPr="008F7DA4">
      <w:pPr>
        <w:jc w:val="center"/>
        <w:rPr>
          <w:sz w:val="23"/>
          <w:szCs w:val="23"/>
        </w:rPr>
      </w:pPr>
      <w:r w:rsidRPr="008F7DA4">
        <w:rPr>
          <w:sz w:val="23"/>
          <w:szCs w:val="23"/>
        </w:rPr>
        <w:t xml:space="preserve">U Splitu, </w:t>
      </w:r>
      <w:r w:rsidR="00243B0C">
        <w:rPr>
          <w:sz w:val="23"/>
          <w:szCs w:val="23"/>
        </w:rPr>
        <w:t xml:space="preserve">08.lipnja </w:t>
      </w:r>
      <w:r w:rsidR="00AF699D" w:rsidRPr="008F7DA4">
        <w:rPr>
          <w:sz w:val="23"/>
          <w:szCs w:val="23"/>
        </w:rPr>
        <w:t xml:space="preserve"> 2017</w:t>
      </w:r>
      <w:r w:rsidR="008F2490" w:rsidRPr="008F7DA4">
        <w:rPr>
          <w:sz w:val="23"/>
          <w:szCs w:val="23"/>
        </w:rPr>
        <w:t>.</w:t>
      </w:r>
      <w:r w:rsidR="00CB5078" w:rsidRPr="008F7DA4">
        <w:rPr>
          <w:sz w:val="23"/>
          <w:szCs w:val="23"/>
        </w:rPr>
        <w:t xml:space="preserve"> </w:t>
      </w:r>
      <w:r w:rsidR="00036409" w:rsidRPr="008F7DA4">
        <w:rPr>
          <w:sz w:val="23"/>
          <w:szCs w:val="23"/>
        </w:rPr>
        <w:t>g.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b/>
          <w:sz w:val="23"/>
          <w:szCs w:val="23"/>
        </w:rPr>
        <w:t xml:space="preserve">                           </w:t>
      </w:r>
      <w:r w:rsidR="008578E9" w:rsidRPr="008F7DA4">
        <w:rPr>
          <w:b/>
          <w:sz w:val="23"/>
          <w:szCs w:val="23"/>
        </w:rPr>
        <w:t xml:space="preserve"> </w:t>
      </w:r>
      <w:r w:rsidR="002E5410" w:rsidRPr="008F7DA4">
        <w:rPr>
          <w:b/>
          <w:sz w:val="23"/>
          <w:szCs w:val="23"/>
        </w:rPr>
        <w:t xml:space="preserve"> </w:t>
      </w:r>
      <w:r w:rsidRPr="008F7DA4">
        <w:rPr>
          <w:b/>
          <w:sz w:val="23"/>
          <w:szCs w:val="23"/>
        </w:rPr>
        <w:t>S U D A C</w:t>
      </w:r>
      <w:r w:rsidR="00B333BA" w:rsidRPr="008F7DA4">
        <w:rPr>
          <w:b/>
          <w:sz w:val="23"/>
          <w:szCs w:val="23"/>
        </w:rPr>
        <w:t xml:space="preserve"> </w:t>
      </w:r>
    </w:p>
    <w:p w:rsidRDefault="00F3025C" w:rsidP="00F3025C" w:rsidR="00F3025C" w:rsidRPr="008F7DA4">
      <w:pPr>
        <w:jc w:val="both"/>
        <w:rPr>
          <w:b/>
          <w:sz w:val="23"/>
          <w:szCs w:val="23"/>
        </w:rPr>
      </w:pPr>
    </w:p>
    <w:p w:rsidRDefault="00AE2C0E" w:rsidP="00F3025C" w:rsidR="006D771D" w:rsidRPr="008F7DA4">
      <w:pPr>
        <w:jc w:val="both"/>
        <w:rPr>
          <w:b/>
          <w:sz w:val="23"/>
          <w:szCs w:val="23"/>
        </w:rPr>
      </w:pP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Pr="008F7DA4">
        <w:rPr>
          <w:b/>
          <w:sz w:val="23"/>
          <w:szCs w:val="23"/>
        </w:rPr>
        <w:tab/>
      </w:r>
      <w:r w:rsidR="002E5410" w:rsidRPr="008F7DA4">
        <w:rPr>
          <w:sz w:val="23"/>
          <w:szCs w:val="23"/>
        </w:rPr>
        <w:t xml:space="preserve">                       </w:t>
      </w:r>
      <w:r w:rsidR="00A81E8F" w:rsidRPr="008F7DA4">
        <w:rPr>
          <w:sz w:val="23"/>
          <w:szCs w:val="23"/>
        </w:rPr>
        <w:t xml:space="preserve">             </w:t>
      </w:r>
      <w:r w:rsidR="002E5410" w:rsidRPr="008F7DA4">
        <w:rPr>
          <w:sz w:val="23"/>
          <w:szCs w:val="23"/>
        </w:rPr>
        <w:t xml:space="preserve">  </w:t>
      </w:r>
      <w:r w:rsidR="00A81E8F" w:rsidRPr="008F7DA4">
        <w:rPr>
          <w:b/>
          <w:sz w:val="23"/>
          <w:szCs w:val="23"/>
        </w:rPr>
        <w:t>Irena Klisović</w:t>
      </w:r>
    </w:p>
    <w:p w:rsidRDefault="003B0A43" w:rsidP="00F3025C" w:rsidR="003B0A43" w:rsidRPr="008F7DA4">
      <w:pPr>
        <w:jc w:val="both"/>
        <w:rPr>
          <w:b/>
          <w:sz w:val="23"/>
          <w:szCs w:val="23"/>
        </w:rPr>
      </w:pPr>
    </w:p>
    <w:p w:rsidRDefault="006D771D" w:rsidP="00AA39BD" w:rsidR="00AA39BD" w:rsidRPr="008F7DA4">
      <w:pPr>
        <w:jc w:val="both"/>
        <w:rPr>
          <w:sz w:val="23"/>
          <w:szCs w:val="23"/>
        </w:rPr>
      </w:pPr>
      <w:r w:rsidRPr="008F7DA4">
        <w:rPr>
          <w:sz w:val="23"/>
          <w:szCs w:val="23"/>
        </w:rPr>
        <w:t xml:space="preserve">POUKA O PRAVNOM LIJEKU: Protiv </w:t>
      </w:r>
      <w:r w:rsidR="0056764C" w:rsidRPr="008F7DA4">
        <w:rPr>
          <w:sz w:val="23"/>
          <w:szCs w:val="23"/>
        </w:rPr>
        <w:t>ovog rješenja</w:t>
      </w:r>
      <w:r w:rsidRPr="008F7DA4">
        <w:rPr>
          <w:sz w:val="23"/>
          <w:szCs w:val="23"/>
        </w:rPr>
        <w:t xml:space="preserve"> nezadovoljna stra</w:t>
      </w:r>
      <w:r w:rsidR="0088037B" w:rsidRPr="008F7DA4">
        <w:rPr>
          <w:sz w:val="23"/>
          <w:szCs w:val="23"/>
        </w:rPr>
        <w:t xml:space="preserve">nka ima pravo žalbe u roku od </w:t>
      </w:r>
      <w:r w:rsidR="00A11DD5" w:rsidRPr="008F7DA4">
        <w:rPr>
          <w:sz w:val="23"/>
          <w:szCs w:val="23"/>
        </w:rPr>
        <w:t>8</w:t>
      </w:r>
      <w:r w:rsidRPr="008F7DA4">
        <w:rPr>
          <w:sz w:val="23"/>
          <w:szCs w:val="23"/>
        </w:rPr>
        <w:t xml:space="preserve"> dana od dana primitka pismenog otpravka ist</w:t>
      </w:r>
      <w:r w:rsidR="008A3030" w:rsidRPr="008F7DA4">
        <w:rPr>
          <w:sz w:val="23"/>
          <w:szCs w:val="23"/>
        </w:rPr>
        <w:t>og</w:t>
      </w:r>
      <w:r w:rsidRPr="008F7DA4">
        <w:rPr>
          <w:sz w:val="23"/>
          <w:szCs w:val="23"/>
        </w:rPr>
        <w:t>. Žalba se podnosi Županijskom sudu u Splitu, a putem ovog suda u tri primjerka.</w:t>
      </w:r>
    </w:p>
    <w:p w:rsidRDefault="002E5410" w:rsidP="00AA39BD" w:rsidR="002E5410" w:rsidRPr="008F7DA4">
      <w:pPr>
        <w:jc w:val="both"/>
        <w:rPr>
          <w:sz w:val="23"/>
          <w:szCs w:val="23"/>
        </w:rPr>
      </w:pPr>
    </w:p>
    <w:p w:rsidRDefault="00A906B1" w:rsidP="002474EB" w:rsidR="009E6FED" w:rsidRPr="008F7DA4">
      <w:pPr>
        <w:jc w:val="both"/>
        <w:rPr>
          <w:bCs/>
          <w:sz w:val="23"/>
          <w:szCs w:val="23"/>
        </w:rPr>
      </w:pPr>
      <w:r w:rsidRPr="008F7DA4">
        <w:rPr>
          <w:b/>
          <w:i/>
          <w:sz w:val="23"/>
          <w:szCs w:val="23"/>
        </w:rPr>
        <w:t>DNA</w:t>
      </w:r>
      <w:r w:rsidR="002474EB">
        <w:rPr>
          <w:b/>
          <w:i/>
          <w:sz w:val="23"/>
          <w:szCs w:val="23"/>
        </w:rPr>
        <w:t xml:space="preserve">: oglasna ploča </w:t>
      </w:r>
    </w:p>
    <w:p w:rsidRDefault="001E388C" w:rsidP="009E6FED" w:rsidR="001E388C" w:rsidRPr="008F7DA4">
      <w:pPr>
        <w:ind w:left="1020"/>
        <w:rPr>
          <w:sz w:val="23"/>
          <w:szCs w:val="23"/>
        </w:rPr>
      </w:pPr>
    </w:p>
    <w:sectPr w:rsidR="001E388C" w:rsidRPr="008F7DA4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FE8" w:rsidR="00AD2FE8">
      <w:r>
        <w:separator/>
      </w:r>
    </w:p>
  </w:endnote>
  <w:endnote w:id="0" w:type="continuationSeparator">
    <w:p w:rsidRDefault="00AD2FE8" w:rsidR="00AD2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FE8" w:rsidR="00AD2FE8">
      <w:r>
        <w:separator/>
      </w:r>
    </w:p>
  </w:footnote>
  <w:footnote w:id="0" w:type="continuationSeparator">
    <w:p w:rsidRDefault="00AD2FE8" w:rsidR="00AD2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284" w:rsidR="00AB6284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053BD"/>
    <w:multiLevelType w:val="hybridMultilevel"/>
    <w:tmpl w:val="8A7AF64E"/>
    <w:lvl w:tplc="F1166EA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25876ACA"/>
    <w:multiLevelType w:val="hybridMultilevel"/>
    <w:tmpl w:val="DC8EAD2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96A4AE3"/>
    <w:multiLevelType w:val="hybridMultilevel"/>
    <w:tmpl w:val="4170D0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94282C"/>
    <w:multiLevelType w:val="hybridMultilevel"/>
    <w:tmpl w:val="9E640BD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5560EA"/>
    <w:multiLevelType w:val="hybridMultilevel"/>
    <w:tmpl w:val="BA70105A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36758A"/>
    <w:multiLevelType w:val="hybridMultilevel"/>
    <w:tmpl w:val="DCCC19B0"/>
    <w:lvl w:tplc="E35AA0F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9D527D5"/>
    <w:multiLevelType w:val="hybridMultilevel"/>
    <w:tmpl w:val="17D23AF6"/>
    <w:lvl w:tplc="8EACC996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7">
    <w:nsid w:val="4ECD5197"/>
    <w:multiLevelType w:val="hybridMultilevel"/>
    <w:tmpl w:val="9D344816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C47"/>
    <w:rsid w:val="0001421D"/>
    <w:rsid w:val="0001609E"/>
    <w:rsid w:val="00025BAF"/>
    <w:rsid w:val="00031434"/>
    <w:rsid w:val="00036409"/>
    <w:rsid w:val="0004438A"/>
    <w:rsid w:val="0006554B"/>
    <w:rsid w:val="00073278"/>
    <w:rsid w:val="0007436F"/>
    <w:rsid w:val="00084720"/>
    <w:rsid w:val="00092AF6"/>
    <w:rsid w:val="000A63BD"/>
    <w:rsid w:val="000C14DE"/>
    <w:rsid w:val="001077C0"/>
    <w:rsid w:val="00165E24"/>
    <w:rsid w:val="001725B3"/>
    <w:rsid w:val="00175507"/>
    <w:rsid w:val="00176617"/>
    <w:rsid w:val="00194D8A"/>
    <w:rsid w:val="001A1DDE"/>
    <w:rsid w:val="001A5DEB"/>
    <w:rsid w:val="001E1C6B"/>
    <w:rsid w:val="001E388C"/>
    <w:rsid w:val="001E753A"/>
    <w:rsid w:val="00215EF6"/>
    <w:rsid w:val="00234BD3"/>
    <w:rsid w:val="00243B0C"/>
    <w:rsid w:val="002474EB"/>
    <w:rsid w:val="002541B0"/>
    <w:rsid w:val="00264076"/>
    <w:rsid w:val="00272624"/>
    <w:rsid w:val="00274F14"/>
    <w:rsid w:val="002B7B34"/>
    <w:rsid w:val="002C0C79"/>
    <w:rsid w:val="002D33A0"/>
    <w:rsid w:val="002E5410"/>
    <w:rsid w:val="002F22F5"/>
    <w:rsid w:val="002F6406"/>
    <w:rsid w:val="003113F0"/>
    <w:rsid w:val="00320974"/>
    <w:rsid w:val="00334E8E"/>
    <w:rsid w:val="00336748"/>
    <w:rsid w:val="00345480"/>
    <w:rsid w:val="00350D00"/>
    <w:rsid w:val="00354A95"/>
    <w:rsid w:val="00380AF3"/>
    <w:rsid w:val="003943C3"/>
    <w:rsid w:val="003B0A43"/>
    <w:rsid w:val="003B3802"/>
    <w:rsid w:val="003C69BB"/>
    <w:rsid w:val="003C7F5A"/>
    <w:rsid w:val="003C7FB4"/>
    <w:rsid w:val="003E1C47"/>
    <w:rsid w:val="003E556C"/>
    <w:rsid w:val="003E6142"/>
    <w:rsid w:val="003F0B05"/>
    <w:rsid w:val="003F3D59"/>
    <w:rsid w:val="003F44A5"/>
    <w:rsid w:val="00443D6B"/>
    <w:rsid w:val="00454EC1"/>
    <w:rsid w:val="00470B2C"/>
    <w:rsid w:val="00473162"/>
    <w:rsid w:val="00481168"/>
    <w:rsid w:val="0049090F"/>
    <w:rsid w:val="004947CD"/>
    <w:rsid w:val="004F45C7"/>
    <w:rsid w:val="00503D97"/>
    <w:rsid w:val="0050701F"/>
    <w:rsid w:val="0051115E"/>
    <w:rsid w:val="005125CE"/>
    <w:rsid w:val="00547571"/>
    <w:rsid w:val="00553F35"/>
    <w:rsid w:val="00565458"/>
    <w:rsid w:val="0056639E"/>
    <w:rsid w:val="0056764C"/>
    <w:rsid w:val="005812BB"/>
    <w:rsid w:val="005826E0"/>
    <w:rsid w:val="005950D9"/>
    <w:rsid w:val="005967DE"/>
    <w:rsid w:val="005A60BE"/>
    <w:rsid w:val="005A6364"/>
    <w:rsid w:val="005B7204"/>
    <w:rsid w:val="005C0113"/>
    <w:rsid w:val="005E324B"/>
    <w:rsid w:val="005E69E7"/>
    <w:rsid w:val="005F42B6"/>
    <w:rsid w:val="00675A34"/>
    <w:rsid w:val="00687251"/>
    <w:rsid w:val="00690DEC"/>
    <w:rsid w:val="00695B4A"/>
    <w:rsid w:val="00696074"/>
    <w:rsid w:val="006C3FD0"/>
    <w:rsid w:val="006D2EED"/>
    <w:rsid w:val="006D771D"/>
    <w:rsid w:val="006E503A"/>
    <w:rsid w:val="00712CFD"/>
    <w:rsid w:val="007130A9"/>
    <w:rsid w:val="0072606B"/>
    <w:rsid w:val="00727DE6"/>
    <w:rsid w:val="00742F6C"/>
    <w:rsid w:val="00747E39"/>
    <w:rsid w:val="00752D23"/>
    <w:rsid w:val="00762A9D"/>
    <w:rsid w:val="00776B68"/>
    <w:rsid w:val="007947AB"/>
    <w:rsid w:val="00795CC6"/>
    <w:rsid w:val="007A196F"/>
    <w:rsid w:val="007A2BB4"/>
    <w:rsid w:val="007B62C7"/>
    <w:rsid w:val="007C5545"/>
    <w:rsid w:val="007F7F87"/>
    <w:rsid w:val="008479DE"/>
    <w:rsid w:val="00847C38"/>
    <w:rsid w:val="008532E5"/>
    <w:rsid w:val="008557B4"/>
    <w:rsid w:val="008578E9"/>
    <w:rsid w:val="00867F2C"/>
    <w:rsid w:val="0088037B"/>
    <w:rsid w:val="008A3030"/>
    <w:rsid w:val="008D30BB"/>
    <w:rsid w:val="008D386D"/>
    <w:rsid w:val="008D499B"/>
    <w:rsid w:val="008F2490"/>
    <w:rsid w:val="008F7DA4"/>
    <w:rsid w:val="00921B26"/>
    <w:rsid w:val="009648DF"/>
    <w:rsid w:val="0097620F"/>
    <w:rsid w:val="00997A7E"/>
    <w:rsid w:val="009E6FED"/>
    <w:rsid w:val="009F2F92"/>
    <w:rsid w:val="00A031F2"/>
    <w:rsid w:val="00A0631B"/>
    <w:rsid w:val="00A11DD5"/>
    <w:rsid w:val="00A17859"/>
    <w:rsid w:val="00A4353A"/>
    <w:rsid w:val="00A43E0B"/>
    <w:rsid w:val="00A4426E"/>
    <w:rsid w:val="00A44C46"/>
    <w:rsid w:val="00A81E8F"/>
    <w:rsid w:val="00A84091"/>
    <w:rsid w:val="00A906B1"/>
    <w:rsid w:val="00A9554D"/>
    <w:rsid w:val="00AA39BD"/>
    <w:rsid w:val="00AB0875"/>
    <w:rsid w:val="00AB6284"/>
    <w:rsid w:val="00AD19C4"/>
    <w:rsid w:val="00AD2FE8"/>
    <w:rsid w:val="00AE2C0E"/>
    <w:rsid w:val="00AF1617"/>
    <w:rsid w:val="00AF699D"/>
    <w:rsid w:val="00B07046"/>
    <w:rsid w:val="00B11F2A"/>
    <w:rsid w:val="00B203C5"/>
    <w:rsid w:val="00B22B9B"/>
    <w:rsid w:val="00B333BA"/>
    <w:rsid w:val="00B33E45"/>
    <w:rsid w:val="00B776F2"/>
    <w:rsid w:val="00BA3482"/>
    <w:rsid w:val="00BB2EA0"/>
    <w:rsid w:val="00BC6038"/>
    <w:rsid w:val="00BD0D67"/>
    <w:rsid w:val="00BF43C6"/>
    <w:rsid w:val="00C079F2"/>
    <w:rsid w:val="00C35C61"/>
    <w:rsid w:val="00C35E81"/>
    <w:rsid w:val="00C50EA4"/>
    <w:rsid w:val="00C578B9"/>
    <w:rsid w:val="00C63EB8"/>
    <w:rsid w:val="00C700AC"/>
    <w:rsid w:val="00CA1C8A"/>
    <w:rsid w:val="00CA4164"/>
    <w:rsid w:val="00CB5078"/>
    <w:rsid w:val="00CB5626"/>
    <w:rsid w:val="00CD3ACF"/>
    <w:rsid w:val="00D140DF"/>
    <w:rsid w:val="00D261B9"/>
    <w:rsid w:val="00D26FD7"/>
    <w:rsid w:val="00D35C17"/>
    <w:rsid w:val="00D426F7"/>
    <w:rsid w:val="00D4451E"/>
    <w:rsid w:val="00DB5733"/>
    <w:rsid w:val="00DC320E"/>
    <w:rsid w:val="00E0359C"/>
    <w:rsid w:val="00E0790E"/>
    <w:rsid w:val="00E369DE"/>
    <w:rsid w:val="00E57FF8"/>
    <w:rsid w:val="00E62EC2"/>
    <w:rsid w:val="00E7531D"/>
    <w:rsid w:val="00E75BC5"/>
    <w:rsid w:val="00E76D61"/>
    <w:rsid w:val="00E83131"/>
    <w:rsid w:val="00EB0CF0"/>
    <w:rsid w:val="00EC0264"/>
    <w:rsid w:val="00ED7B32"/>
    <w:rsid w:val="00EE0412"/>
    <w:rsid w:val="00F01289"/>
    <w:rsid w:val="00F07DDE"/>
    <w:rsid w:val="00F3025C"/>
    <w:rsid w:val="00F37BDC"/>
    <w:rsid w:val="00F56B61"/>
    <w:rsid w:val="00F828FB"/>
    <w:rsid w:val="00FA461A"/>
    <w:rsid w:val="00FB155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790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D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D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D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D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790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0790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079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3D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6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D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D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D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D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21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32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9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456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ACFC.00B6A18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Prskalo</izvorni_sadrzaj>
    <derivirana_varijabla naziv="DomainObject.Predmet.StrankaFormated_1">  Tomislav Prskalo</derivirana_varijabla>
  </DomainObject.Predmet.StrankaFormated>
  <DomainObject.Predmet.StrankaFormatedOIB>
    <izvorni_sadrzaj>  Tomislav Prskalo, OIB 81256967414</izvorni_sadrzaj>
    <derivirana_varijabla naziv="DomainObject.Predmet.StrankaFormatedOIB_1">  Tomislav Prskalo, OIB 81256967414</derivirana_varijabla>
  </DomainObject.Predmet.StrankaFormatedOIB>
  <DomainObject.Predmet.StrankaFormatedWithAdress>
    <izvorni_sadrzaj> Tomislav Prskalo, Vinogradska 78, 21000 Split</izvorni_sadrzaj>
    <derivirana_varijabla naziv="DomainObject.Predmet.StrankaFormatedWithAdress_1"> Tomislav Prskalo, Vinogradska 78, 21000 Split</derivirana_varijabla>
  </DomainObject.Predmet.StrankaFormatedWithAdress>
  <DomainObject.Predmet.StrankaFormatedWithAdressOIB>
    <izvorni_sadrzaj> Tomislav Prskalo, OIB 81256967414, Vinogradska 78, 21000 Split</izvorni_sadrzaj>
    <derivirana_varijabla naziv="DomainObject.Predmet.StrankaFormatedWithAdressOIB_1"> Tomislav Prskalo, OIB 81256967414, Vinogradska 78, 21000 Split</derivirana_varijabla>
  </DomainObject.Predmet.StrankaFormatedWithAdressOIB>
  <DomainObject.Predmet.StrankaWithAdress>
    <izvorni_sadrzaj>Tomislav Prskalo Vinogradska 78,21000 Split</izvorni_sadrzaj>
    <derivirana_varijabla naziv="DomainObject.Predmet.StrankaWithAdress_1">Tomislav Prskalo Vinogradska 78,21000 Split</derivirana_varijabla>
  </DomainObject.Predmet.StrankaWithAdress>
  <DomainObject.Predmet.StrankaWithAdressOIB>
    <izvorni_sadrzaj>Tomislav Prskalo, OIB 81256967414, Vinogradska 78,21000 Split</izvorni_sadrzaj>
    <derivirana_varijabla naziv="DomainObject.Predmet.StrankaWithAdressOIB_1">Tomislav Prskalo, OIB 81256967414, Vinogradska 78,21000 Split</derivirana_varijabla>
  </DomainObject.Predmet.StrankaWithAdressOIB>
  <DomainObject.Predmet.StrankaNazivFormated>
    <izvorni_sadrzaj>Tomislav Prskalo</izvorni_sadrzaj>
    <derivirana_varijabla naziv="DomainObject.Predmet.StrankaNazivFormated_1">Tomislav Prskalo</derivirana_varijabla>
  </DomainObject.Predmet.StrankaNazivFormated>
  <DomainObject.Predmet.StrankaNazivFormatedOIB>
    <izvorni_sadrzaj>Tomislav Prskalo, OIB 81256967414</izvorni_sadrzaj>
    <derivirana_varijabla naziv="DomainObject.Predmet.StrankaNazivFormatedOIB_1">Tomislav Prskalo, OIB 81256967414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Prskalo</item>
    </izvorni_sadrzaj>
    <derivirana_varijabla naziv="DomainObject.Predmet.StrankaListFormated_1">
      <item>Tomislav Prskalo</item>
    </derivirana_varijabla>
  </DomainObject.Predmet.StrankaListFormated>
  <DomainObject.Predmet.StrankaListFormatedOIB>
    <izvorni_sadrzaj>
      <item>Tomislav Prskalo, OIB 81256967414</item>
    </izvorni_sadrzaj>
    <derivirana_varijabla naziv="DomainObject.Predmet.StrankaListFormatedOIB_1">
      <item>Tomislav Prskalo, OIB 81256967414</item>
    </derivirana_varijabla>
  </DomainObject.Predmet.StrankaListFormatedOIB>
  <DomainObject.Predmet.StrankaListFormatedWithAdress>
    <izvorni_sadrzaj>
      <item>Tomislav Prskalo, Vinogradska 78, 21000 Split</item>
    </izvorni_sadrzaj>
    <derivirana_varijabla naziv="DomainObject.Predmet.StrankaListFormatedWithAdress_1">
      <item>Tomislav Prskalo, Vinogradska 78, 21000 Split</item>
    </derivirana_varijabla>
  </DomainObject.Predmet.StrankaListFormatedWithAdress>
  <DomainObject.Predmet.StrankaListFormatedWithAdressOIB>
    <izvorni_sadrzaj>
      <item>Tomislav Prskalo, OIB 81256967414, Vinogradska 78, 21000 Split</item>
    </izvorni_sadrzaj>
    <derivirana_varijabla naziv="DomainObject.Predmet.StrankaListFormatedWithAdressOIB_1">
      <item>Tomislav Prskalo, OIB 81256967414, Vinogradska 78, 21000 Split</item>
    </derivirana_varijabla>
  </DomainObject.Predmet.StrankaListFormatedWithAdressOIB>
  <DomainObject.Predmet.StrankaListNazivFormated>
    <izvorni_sadrzaj>
      <item>Tomislav Prskalo</item>
    </izvorni_sadrzaj>
    <derivirana_varijabla naziv="DomainObject.Predmet.StrankaListNazivFormated_1">
      <item>Tomislav Prskalo</item>
    </derivirana_varijabla>
  </DomainObject.Predmet.StrankaListNazivFormated>
  <DomainObject.Predmet.StrankaListNazivFormatedOIB>
    <izvorni_sadrzaj>
      <item>Tomislav Prskalo, OIB 81256967414</item>
    </izvorni_sadrzaj>
    <derivirana_varijabla naziv="DomainObject.Predmet.StrankaListNazivFormatedOIB_1">
      <item>Tomislav Prskalo, OIB 81256967414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Formated>
  <DomainObject.Predmet.OstaliList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izvorni_sadrzaj>
    <derivirana_varijabla naziv="DomainObject.Predmet.OstaliListFormatedWithAdress_1"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izvorni_sadrzaj>
    <derivirana_varijabla naziv="DomainObject.Predmet.OstaliListFormatedWithAdressOIB_1"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Naziv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NazivFormated>
  <DomainObject.Predmet.OstaliListNaziv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Naziv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Prskalo</izvorni_sadrzaj>
    <derivirana_varijabla naziv="DomainObject.Predmet.StrankaIDrugi_1">Tomislav Prskalo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Prskalo, OIB 81256967414, Vinogradska 78, 21000 Split</izvorni_sadrzaj>
    <derivirana_varijabla naziv="DomainObject.Predmet.StrankaIDrugiAdressOIB_1">Tomislav Prskalo, OIB 81256967414,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SudioniciListNaziv_1"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SudioniciListNaziv>
  <DomainObject.Predmet.SudioniciListAdressOIB>
    <izvorni_sadrzaj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izvorni_sadrzaj>
    <derivirana_varijabla naziv="DomainObject.Predmet.SudioniciListAdressOIB_1"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81256967414</item>
      <item>, OIB 81793146560</item>
      <item>, OIB 18683136487</item>
      <item>, OIB 92963223473</item>
      <item>, OIB 02535697732</item>
      <item>, OIB 23057039320</item>
      <item>, OIB 57509775367</item>
    </izvorni_sadrzaj>
    <derivirana_varijabla naziv="DomainObject.Predmet.SudioniciListNazivOIB_1">
      <item>, OIB 81256967414</item>
      <item>, OIB 81793146560</item>
      <item>, OIB 18683136487</item>
      <item>, OIB 92963223473</item>
      <item>, OIB 02535697732</item>
      <item>, OIB 23057039320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58F4BA-C878-475C-A5DE-A47AA25CF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238</properties:Words>
  <properties:Characters>1034</properties:Characters>
  <properties:Lines>38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2017-05-15T07:12:00Z</dcterms:created>
  <dc:creator>RH - TDU</dc:creator>
  <cp:lastModifiedBy>Božena Semren</cp:lastModifiedBy>
  <cp:lastPrinted>2017-06-08T07:50:00Z</cp:lastPrinted>
  <dcterms:modified xmlns:xsi="http://www.w3.org/2001/XMLSchema-instance" xsi:type="dcterms:W3CDTF">2017-06-08T07:54:00Z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