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6a7ac" w14:paraId="796a7ac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BA575B">
        <w:rPr>
          <w:rFonts w:hAnsi="Times New Roman" w:ascii="Times New Roman"/>
        </w:rPr>
        <w:t xml:space="preserve">                 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  <w:r w:rsidR="00085BE0">
        <w:rPr>
          <w:rFonts w:hAnsi="Times New Roman" w:ascii="Times New Roman"/>
        </w:rPr>
        <w:tab/>
      </w:r>
      <w:r w:rsidR="00085BE0">
        <w:rPr>
          <w:rFonts w:hAnsi="Times New Roman" w:ascii="Times New Roman"/>
        </w:rPr>
        <w:tab/>
      </w:r>
      <w:r w:rsidR="00085BE0">
        <w:rPr>
          <w:rFonts w:hAnsi="Times New Roman" w:ascii="Times New Roman"/>
        </w:rPr>
        <w:tab/>
      </w:r>
      <w:r w:rsidR="00085BE0">
        <w:rPr>
          <w:rFonts w:hAnsi="Times New Roman" w:ascii="Times New Roman"/>
        </w:rPr>
        <w:tab/>
      </w:r>
      <w:r w:rsidR="00085BE0">
        <w:rPr>
          <w:rFonts w:hAnsi="Times New Roman" w:ascii="Times New Roman"/>
        </w:rPr>
        <w:tab/>
      </w:r>
      <w:r w:rsidR="00085BE0">
        <w:rPr>
          <w:rFonts w:hAnsi="Times New Roman" w:ascii="Times New Roman"/>
        </w:rPr>
        <w:tab/>
      </w:r>
      <w:r w:rsidR="00085BE0">
        <w:rPr>
          <w:rFonts w:hAnsi="Times New Roman" w:ascii="Times New Roman"/>
        </w:rPr>
        <w:tab/>
        <w:t>3  St-766/2015-41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92D05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92D05">
        <w:rPr>
          <w:rFonts w:hAnsi="Times New Roman" w:ascii="Times New Roman"/>
        </w:rPr>
        <w:t>Trg hrvatskih branitelja 1/II</w:t>
      </w:r>
    </w:p>
    <w:p w:rsidRDefault="00277D1E" w:rsidP="00B24C2A" w:rsidR="00277D1E" w:rsidRPr="001A1A01">
      <w:pPr>
        <w:tabs>
          <w:tab w:pos="0" w:val="left"/>
          <w:tab w:pos="851" w:val="left"/>
        </w:tabs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1051C3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85BE0" w:rsidRPr="00085BE0">
        <w:rPr>
          <w:rFonts w:hAnsi="Times New Roman" w:ascii="Times New Roman"/>
        </w:rPr>
        <w:t xml:space="preserve">Trgovački sud u Zagrebu, Stalna služba u Karlovcu, po sucu Vesna Fundurulić Perišin, u stečajnom postupku nad stečajnim dužnikom RETEKON d.o.o. u stečaju, Zagreb, Krajiška 30, OIB:01754317112, </w:t>
      </w:r>
      <w:r w:rsidR="00085BE0">
        <w:rPr>
          <w:rFonts w:hAnsi="Times New Roman" w:ascii="Times New Roman"/>
        </w:rPr>
        <w:t>7. lipnja</w:t>
      </w:r>
      <w:r w:rsidR="00085BE0" w:rsidRPr="00085BE0">
        <w:rPr>
          <w:rFonts w:hAnsi="Times New Roman" w:ascii="Times New Roman"/>
        </w:rPr>
        <w:t xml:space="preserve"> 2019.,</w:t>
      </w:r>
    </w:p>
    <w:p w:rsidRDefault="00085BE0" w:rsidP="001051C3" w:rsidR="00085BE0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B24C2A" w:rsidP="00B24C2A" w:rsidR="00B24C2A">
      <w:pPr>
        <w:pStyle w:val="Odlomakpopisa"/>
        <w:ind w:left="0"/>
        <w:jc w:val="both"/>
        <w:rPr>
          <w:rFonts w:hAnsi="Times New Roman" w:ascii="Times New Roman"/>
        </w:rPr>
      </w:pPr>
    </w:p>
    <w:p w:rsidRDefault="00C515C7" w:rsidP="00B24C2A" w:rsidR="00B92D0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822E5B" w:rsidRPr="00B24C2A">
        <w:rPr>
          <w:rFonts w:hAnsi="Times New Roman" w:ascii="Times New Roman"/>
        </w:rPr>
        <w:t xml:space="preserve">Stečajnom upravitelju </w:t>
      </w:r>
      <w:r w:rsidR="00085BE0" w:rsidRPr="00085BE0">
        <w:rPr>
          <w:rFonts w:hAnsi="Times New Roman" w:ascii="Times New Roman"/>
        </w:rPr>
        <w:t>Davor Bišć</w:t>
      </w:r>
      <w:r w:rsidR="00085BE0">
        <w:rPr>
          <w:rFonts w:hAnsi="Times New Roman" w:ascii="Times New Roman"/>
        </w:rPr>
        <w:t>an, Zagreb, Jurišićeva 10, OIB:</w:t>
      </w:r>
      <w:r w:rsidR="00085BE0" w:rsidRPr="00085BE0">
        <w:rPr>
          <w:rFonts w:hAnsi="Times New Roman" w:ascii="Times New Roman"/>
        </w:rPr>
        <w:t>99116868296</w:t>
      </w:r>
      <w:r w:rsidR="00B941ED" w:rsidRPr="00B941ED">
        <w:rPr>
          <w:rFonts w:hAnsi="Times New Roman" w:ascii="Times New Roman"/>
        </w:rPr>
        <w:t xml:space="preserve">, </w:t>
      </w:r>
      <w:r w:rsidR="00822E5B" w:rsidRPr="00B24C2A">
        <w:rPr>
          <w:rFonts w:hAnsi="Times New Roman" w:ascii="Times New Roman"/>
        </w:rPr>
        <w:t xml:space="preserve">određuje se nagrada za </w:t>
      </w:r>
      <w:r w:rsidR="00B24C2A" w:rsidRPr="00B24C2A">
        <w:rPr>
          <w:rFonts w:hAnsi="Times New Roman" w:ascii="Times New Roman"/>
        </w:rPr>
        <w:t xml:space="preserve">rad stečajnog </w:t>
      </w:r>
      <w:r w:rsidR="00B92D05" w:rsidRPr="00B24C2A">
        <w:rPr>
          <w:rFonts w:hAnsi="Times New Roman" w:ascii="Times New Roman"/>
        </w:rPr>
        <w:t xml:space="preserve">upravitelja u iznosu od </w:t>
      </w:r>
      <w:r w:rsidR="00085BE0">
        <w:rPr>
          <w:rFonts w:hAnsi="Times New Roman" w:ascii="Times New Roman"/>
        </w:rPr>
        <w:t>3</w:t>
      </w:r>
      <w:r w:rsidR="00225587">
        <w:rPr>
          <w:rFonts w:hAnsi="Times New Roman" w:ascii="Times New Roman"/>
        </w:rPr>
        <w:t>.000,00</w:t>
      </w:r>
      <w:r w:rsidR="008F7E53">
        <w:rPr>
          <w:rFonts w:hAnsi="Times New Roman" w:ascii="Times New Roman"/>
        </w:rPr>
        <w:t xml:space="preserve"> </w:t>
      </w:r>
      <w:r w:rsidR="00B92D05" w:rsidRPr="00B24C2A">
        <w:rPr>
          <w:rFonts w:hAnsi="Times New Roman" w:ascii="Times New Roman"/>
        </w:rPr>
        <w:t xml:space="preserve">kn bruto. </w:t>
      </w:r>
    </w:p>
    <w:p w:rsidRDefault="00C515C7" w:rsidP="00B24C2A" w:rsidR="00C515C7">
      <w:pPr>
        <w:ind w:firstLine="708"/>
        <w:jc w:val="both"/>
        <w:rPr>
          <w:rFonts w:hAnsi="Times New Roman" w:ascii="Times New Roman"/>
        </w:rPr>
      </w:pPr>
    </w:p>
    <w:p w:rsidRDefault="00C515C7" w:rsidP="00243687" w:rsidR="00C515C7" w:rsidRPr="00B24C2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Pr="00C515C7">
        <w:rPr>
          <w:rFonts w:hAnsi="Times New Roman" w:ascii="Times New Roman"/>
        </w:rPr>
        <w:t xml:space="preserve">Nalaže se računovodstvu suda da iz </w:t>
      </w:r>
      <w:r w:rsidR="00085BE0">
        <w:rPr>
          <w:rFonts w:hAnsi="Times New Roman" w:ascii="Times New Roman"/>
        </w:rPr>
        <w:t xml:space="preserve">uplaćenog iznosa predujma </w:t>
      </w:r>
      <w:r w:rsidRPr="00C515C7">
        <w:rPr>
          <w:rFonts w:hAnsi="Times New Roman" w:ascii="Times New Roman"/>
        </w:rPr>
        <w:t xml:space="preserve">izvrši isplatu iznosa navedenog pod točkom 1. stečajnom upravitelju </w:t>
      </w:r>
      <w:r w:rsidR="00085BE0" w:rsidRPr="00085BE0">
        <w:rPr>
          <w:rFonts w:hAnsi="Times New Roman" w:ascii="Times New Roman"/>
        </w:rPr>
        <w:t>Davor Bišćan, Zagreb, Jurišićeva 10, OIB: 99116868296</w:t>
      </w:r>
      <w:r w:rsidR="00085BE0">
        <w:rPr>
          <w:rFonts w:hAnsi="Times New Roman" w:ascii="Times New Roman"/>
        </w:rPr>
        <w:t xml:space="preserve">, </w:t>
      </w:r>
      <w:r w:rsidRPr="00C515C7">
        <w:rPr>
          <w:rFonts w:hAnsi="Times New Roman" w:ascii="Times New Roman"/>
        </w:rPr>
        <w:t>na račun stečajnog upravitelja IBAN:HR</w:t>
      </w:r>
      <w:r w:rsidR="00243687">
        <w:rPr>
          <w:rFonts w:hAnsi="Times New Roman" w:ascii="Times New Roman"/>
        </w:rPr>
        <w:t>5123900013100386770</w:t>
      </w:r>
      <w:r>
        <w:rPr>
          <w:rFonts w:hAnsi="Times New Roman" w:ascii="Times New Roman"/>
        </w:rPr>
        <w:t>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center"/>
        <w:rPr>
          <w:rFonts w:hAnsi="Times New Roman" w:ascii="Times New Roman"/>
        </w:rPr>
      </w:pPr>
      <w:r w:rsidRPr="00090457">
        <w:rPr>
          <w:rFonts w:hAnsi="Times New Roman" w:ascii="Times New Roman"/>
        </w:rPr>
        <w:t>Obrazloženje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DE5562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Rješenjem ovog suda poslovni broj St-</w:t>
      </w:r>
      <w:r w:rsidR="00085BE0">
        <w:rPr>
          <w:rFonts w:hAnsi="Times New Roman" w:ascii="Times New Roman"/>
        </w:rPr>
        <w:t>766/2015-32</w:t>
      </w:r>
      <w:r w:rsidR="00C515C7">
        <w:rPr>
          <w:rFonts w:hAnsi="Times New Roman" w:ascii="Times New Roman"/>
        </w:rPr>
        <w:t xml:space="preserve"> </w:t>
      </w:r>
      <w:r w:rsidRPr="00090457">
        <w:rPr>
          <w:rFonts w:hAnsi="Times New Roman" w:ascii="Times New Roman"/>
        </w:rPr>
        <w:t xml:space="preserve">od </w:t>
      </w:r>
      <w:r w:rsidR="00085BE0">
        <w:rPr>
          <w:rFonts w:hAnsi="Times New Roman" w:ascii="Times New Roman"/>
        </w:rPr>
        <w:t>26. listopada</w:t>
      </w:r>
      <w:r w:rsidRPr="00090457">
        <w:rPr>
          <w:rFonts w:hAnsi="Times New Roman" w:ascii="Times New Roman"/>
        </w:rPr>
        <w:t xml:space="preserve"> 201</w:t>
      </w:r>
      <w:r w:rsidR="00C515C7">
        <w:rPr>
          <w:rFonts w:hAnsi="Times New Roman" w:ascii="Times New Roman"/>
        </w:rPr>
        <w:t>8</w:t>
      </w:r>
      <w:r w:rsidR="00B941ED">
        <w:rPr>
          <w:rFonts w:hAnsi="Times New Roman" w:ascii="Times New Roman"/>
        </w:rPr>
        <w:t>.,</w:t>
      </w:r>
      <w:r w:rsidRPr="00090457">
        <w:rPr>
          <w:rFonts w:hAnsi="Times New Roman" w:ascii="Times New Roman"/>
        </w:rPr>
        <w:t xml:space="preserve"> </w:t>
      </w:r>
      <w:r w:rsidR="0003150B">
        <w:rPr>
          <w:rFonts w:hAnsi="Times New Roman" w:ascii="Times New Roman"/>
        </w:rPr>
        <w:t xml:space="preserve">imenovan je </w:t>
      </w:r>
      <w:r w:rsidR="00085BE0" w:rsidRPr="00085BE0">
        <w:rPr>
          <w:rFonts w:hAnsi="Times New Roman" w:ascii="Times New Roman"/>
        </w:rPr>
        <w:t xml:space="preserve">Davor Bišćan </w:t>
      </w:r>
      <w:r w:rsidR="0003150B">
        <w:rPr>
          <w:rFonts w:hAnsi="Times New Roman" w:ascii="Times New Roman"/>
        </w:rPr>
        <w:t xml:space="preserve">za stečajnog upravitelja u stečajnom postupku nad dužnikom </w:t>
      </w:r>
      <w:r w:rsidR="00085BE0" w:rsidRPr="00085BE0">
        <w:rPr>
          <w:rFonts w:hAnsi="Times New Roman" w:ascii="Times New Roman"/>
        </w:rPr>
        <w:t>RETEKON d.o.o. u stečaju, Zagreb, Krajiška 30, OIB:01754317112</w:t>
      </w:r>
      <w:r w:rsidR="00085BE0">
        <w:rPr>
          <w:rFonts w:hAnsi="Times New Roman" w:ascii="Times New Roman"/>
        </w:rPr>
        <w:t>.</w:t>
      </w:r>
    </w:p>
    <w:p w:rsidRDefault="00085BE0" w:rsidP="00090457" w:rsidR="00085BE0">
      <w:pPr>
        <w:jc w:val="both"/>
        <w:rPr>
          <w:rFonts w:hAnsi="Times New Roman" w:ascii="Times New Roman"/>
        </w:rPr>
      </w:pPr>
    </w:p>
    <w:p w:rsidRDefault="00C515C7" w:rsidP="00090457" w:rsidR="00C515C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Stečajni</w:t>
      </w:r>
      <w:r w:rsidR="00DE5562">
        <w:rPr>
          <w:rFonts w:hAnsi="Times New Roman" w:ascii="Times New Roman"/>
        </w:rPr>
        <w:t xml:space="preserve"> upravitelj je podneskom od </w:t>
      </w:r>
      <w:r w:rsidR="00243687">
        <w:rPr>
          <w:rFonts w:hAnsi="Times New Roman" w:ascii="Times New Roman"/>
        </w:rPr>
        <w:t>3. lipnja</w:t>
      </w:r>
      <w:r w:rsidR="00311387">
        <w:rPr>
          <w:rFonts w:hAnsi="Times New Roman" w:ascii="Times New Roman"/>
        </w:rPr>
        <w:t xml:space="preserve"> 2019</w:t>
      </w:r>
      <w:r w:rsidR="00225587">
        <w:rPr>
          <w:rFonts w:hAnsi="Times New Roman" w:ascii="Times New Roman"/>
        </w:rPr>
        <w:t>. predloži</w:t>
      </w:r>
      <w:r>
        <w:rPr>
          <w:rFonts w:hAnsi="Times New Roman" w:ascii="Times New Roman"/>
        </w:rPr>
        <w:t>o</w:t>
      </w:r>
      <w:r w:rsidR="00DE5562">
        <w:rPr>
          <w:rFonts w:hAnsi="Times New Roman" w:ascii="Times New Roman"/>
        </w:rPr>
        <w:t xml:space="preserve"> da </w:t>
      </w:r>
      <w:r>
        <w:rPr>
          <w:rFonts w:hAnsi="Times New Roman" w:ascii="Times New Roman"/>
        </w:rPr>
        <w:t>mu</w:t>
      </w:r>
      <w:r w:rsidR="00DE5562">
        <w:rPr>
          <w:rFonts w:hAnsi="Times New Roman" w:ascii="Times New Roman"/>
        </w:rPr>
        <w:t xml:space="preserve"> sud odredi nagradu za </w:t>
      </w:r>
      <w:r>
        <w:rPr>
          <w:rFonts w:hAnsi="Times New Roman" w:ascii="Times New Roman"/>
        </w:rPr>
        <w:t xml:space="preserve">obavljene propisane radnje u </w:t>
      </w:r>
      <w:r w:rsidR="00DE556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ovom predmetu u kojem dužnik nema imovinu koja bi bila dostatna za namirenje troškova stečajnog postupka.</w:t>
      </w:r>
    </w:p>
    <w:p w:rsidRDefault="00C515C7" w:rsidP="00090457" w:rsidR="00C515C7">
      <w:pPr>
        <w:jc w:val="both"/>
        <w:rPr>
          <w:rFonts w:hAnsi="Times New Roman" w:ascii="Times New Roman"/>
        </w:rPr>
      </w:pPr>
    </w:p>
    <w:p w:rsidRDefault="003C6DCF" w:rsidP="00090457" w:rsidR="00057CD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 ovom predmetu nije bilo stečajne mase, odnosno ista nije dostatna za pokr</w:t>
      </w:r>
      <w:r w:rsidR="00C515C7">
        <w:rPr>
          <w:rFonts w:hAnsi="Times New Roman" w:ascii="Times New Roman"/>
        </w:rPr>
        <w:t>iće troškova stečajnog postupka.</w:t>
      </w:r>
      <w:r>
        <w:rPr>
          <w:rFonts w:hAnsi="Times New Roman" w:ascii="Times New Roman"/>
        </w:rPr>
        <w:t xml:space="preserve"> </w:t>
      </w:r>
    </w:p>
    <w:p w:rsidRDefault="00C515C7" w:rsidP="00090457" w:rsidR="00C515C7">
      <w:pPr>
        <w:jc w:val="both"/>
        <w:rPr>
          <w:rFonts w:hAnsi="Times New Roman" w:ascii="Times New Roman"/>
        </w:rPr>
      </w:pPr>
    </w:p>
    <w:p w:rsidRDefault="00057CDE" w:rsidP="00057CDE" w:rsidR="003C6DCF">
      <w:pPr>
        <w:ind w:firstLine="708"/>
        <w:jc w:val="both"/>
        <w:rPr>
          <w:rFonts w:hAnsi="Times New Roman" w:ascii="Times New Roman"/>
        </w:rPr>
      </w:pPr>
      <w:r w:rsidRPr="00057CDE">
        <w:rPr>
          <w:rFonts w:hAnsi="Times New Roman" w:ascii="Times New Roman"/>
        </w:rPr>
        <w:t>Odredbom čl. 94. st. 1. i 2. Stečajnog zakona ("Narodne novine" broj 71/15</w:t>
      </w:r>
      <w:r w:rsidR="00085BE0">
        <w:rPr>
          <w:rFonts w:hAnsi="Times New Roman" w:ascii="Times New Roman"/>
        </w:rPr>
        <w:t>, 104/17</w:t>
      </w:r>
      <w:r w:rsidRPr="00057CDE">
        <w:rPr>
          <w:rFonts w:hAnsi="Times New Roman" w:ascii="Times New Roman"/>
        </w:rPr>
        <w:t xml:space="preserve">-dalje SZ) propisano je da nagradu stečajnom upravitelju određuje sud prema </w:t>
      </w:r>
      <w:r>
        <w:rPr>
          <w:rFonts w:hAnsi="Times New Roman" w:ascii="Times New Roman"/>
        </w:rPr>
        <w:t>u</w:t>
      </w:r>
      <w:r w:rsidRPr="00057CDE">
        <w:rPr>
          <w:rFonts w:hAnsi="Times New Roman" w:ascii="Times New Roman"/>
        </w:rPr>
        <w:t>redbi kojom Vlada Republike Hrvatske utvrđuje kriterije i način obračuna i plaćanja nagrade stečajnim upraviteljima.</w:t>
      </w:r>
    </w:p>
    <w:p w:rsidRDefault="003C6DCF" w:rsidP="00090457" w:rsidR="003C6DCF">
      <w:pPr>
        <w:jc w:val="both"/>
        <w:rPr>
          <w:rFonts w:hAnsi="Times New Roman" w:ascii="Times New Roman"/>
        </w:rPr>
      </w:pPr>
    </w:p>
    <w:p w:rsidRDefault="00057CDE" w:rsidP="00057CDE" w:rsidR="00057CD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</w:t>
      </w:r>
      <w:r w:rsidR="00DE5562">
        <w:rPr>
          <w:rFonts w:hAnsi="Times New Roman" w:ascii="Times New Roman"/>
        </w:rPr>
        <w:t xml:space="preserve"> čl. </w:t>
      </w:r>
      <w:r>
        <w:rPr>
          <w:rFonts w:hAnsi="Times New Roman" w:ascii="Times New Roman"/>
        </w:rPr>
        <w:t>5</w:t>
      </w:r>
      <w:r w:rsidR="00DE5562">
        <w:rPr>
          <w:rFonts w:hAnsi="Times New Roman" w:ascii="Times New Roman"/>
        </w:rPr>
        <w:t xml:space="preserve">. </w:t>
      </w:r>
      <w:r w:rsidR="00DE5562" w:rsidRPr="00DE5562">
        <w:rPr>
          <w:rFonts w:hAnsi="Times New Roman" w:ascii="Times New Roman"/>
        </w:rPr>
        <w:t>Uredbe o kriterijima i načinu obračuna i plaćanja nagrada stečajnim upraviteljima ("Narodne novine" broj 105/15</w:t>
      </w:r>
      <w:r w:rsidR="00C202F0">
        <w:rPr>
          <w:rFonts w:hAnsi="Times New Roman" w:ascii="Times New Roman"/>
        </w:rPr>
        <w:t xml:space="preserve"> – dalje Uredba</w:t>
      </w:r>
      <w:r w:rsidR="00DE5562" w:rsidRPr="00DE5562">
        <w:rPr>
          <w:rFonts w:hAnsi="Times New Roman" w:ascii="Times New Roman"/>
        </w:rPr>
        <w:t>)</w:t>
      </w:r>
      <w:r>
        <w:rPr>
          <w:rFonts w:hAnsi="Times New Roman" w:ascii="Times New Roman"/>
        </w:rPr>
        <w:t>, sud rješenjem utvrđuje visinu nagrade, uzimajući u obzir obujam i složenost poslova, rad stečajnog upravitelja na ispitivanju tražbina, te vrijednost unovčene stečajne mase.</w:t>
      </w:r>
    </w:p>
    <w:p w:rsidRDefault="00057CDE" w:rsidP="00311387" w:rsidR="00057CDE">
      <w:pPr>
        <w:jc w:val="both"/>
        <w:rPr>
          <w:rFonts w:hAnsi="Times New Roman" w:ascii="Times New Roman"/>
        </w:rPr>
      </w:pPr>
    </w:p>
    <w:p w:rsidRDefault="00057CDE" w:rsidP="00C515C7" w:rsidR="00057CD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Kako je nesporno da je stečajn</w:t>
      </w:r>
      <w:r w:rsidR="00C515C7">
        <w:rPr>
          <w:rFonts w:hAnsi="Times New Roman" w:ascii="Times New Roman"/>
        </w:rPr>
        <w:t>i</w:t>
      </w:r>
      <w:r>
        <w:rPr>
          <w:rFonts w:hAnsi="Times New Roman" w:ascii="Times New Roman"/>
        </w:rPr>
        <w:t xml:space="preserve"> upravitelj</w:t>
      </w:r>
      <w:r w:rsidR="00C515C7">
        <w:rPr>
          <w:rFonts w:hAnsi="Times New Roman" w:ascii="Times New Roman"/>
        </w:rPr>
        <w:t xml:space="preserve"> ispitao prijavljene tražbine,</w:t>
      </w:r>
      <w:r w:rsidR="00C515C7" w:rsidRPr="00C515C7">
        <w:t xml:space="preserve"> </w:t>
      </w:r>
      <w:r w:rsidR="00C515C7" w:rsidRPr="00C515C7">
        <w:rPr>
          <w:rFonts w:hAnsi="Times New Roman" w:ascii="Times New Roman"/>
        </w:rPr>
        <w:t>pribavi</w:t>
      </w:r>
      <w:r w:rsidR="00C515C7">
        <w:rPr>
          <w:rFonts w:hAnsi="Times New Roman" w:ascii="Times New Roman"/>
        </w:rPr>
        <w:t>o</w:t>
      </w:r>
      <w:r w:rsidR="00C515C7" w:rsidRPr="00C515C7">
        <w:rPr>
          <w:rFonts w:hAnsi="Times New Roman" w:ascii="Times New Roman"/>
        </w:rPr>
        <w:t xml:space="preserve"> i prouči</w:t>
      </w:r>
      <w:r w:rsidR="00C515C7">
        <w:rPr>
          <w:rFonts w:hAnsi="Times New Roman" w:ascii="Times New Roman"/>
        </w:rPr>
        <w:t>o</w:t>
      </w:r>
      <w:r w:rsidR="00C515C7" w:rsidRPr="00C515C7">
        <w:rPr>
          <w:rFonts w:hAnsi="Times New Roman" w:ascii="Times New Roman"/>
        </w:rPr>
        <w:t xml:space="preserve"> dokumentacij</w:t>
      </w:r>
      <w:r w:rsidR="00C515C7">
        <w:rPr>
          <w:rFonts w:hAnsi="Times New Roman" w:ascii="Times New Roman"/>
        </w:rPr>
        <w:t>u</w:t>
      </w:r>
      <w:r w:rsidR="00C515C7" w:rsidRPr="00C515C7">
        <w:rPr>
          <w:rFonts w:hAnsi="Times New Roman" w:ascii="Times New Roman"/>
        </w:rPr>
        <w:t xml:space="preserve"> s ciljem utvrđivanja stečajne mase i sačini</w:t>
      </w:r>
      <w:r w:rsidR="00C515C7">
        <w:rPr>
          <w:rFonts w:hAnsi="Times New Roman" w:ascii="Times New Roman"/>
        </w:rPr>
        <w:t>o</w:t>
      </w:r>
      <w:r w:rsidR="00C515C7" w:rsidRPr="00C515C7">
        <w:rPr>
          <w:rFonts w:hAnsi="Times New Roman" w:ascii="Times New Roman"/>
        </w:rPr>
        <w:t xml:space="preserve"> i</w:t>
      </w:r>
      <w:r w:rsidR="00C515C7">
        <w:rPr>
          <w:rFonts w:hAnsi="Times New Roman" w:ascii="Times New Roman"/>
        </w:rPr>
        <w:t>zvješće za izvještajno ročište,</w:t>
      </w:r>
      <w:r>
        <w:rPr>
          <w:rFonts w:hAnsi="Times New Roman" w:ascii="Times New Roman"/>
        </w:rPr>
        <w:t xml:space="preserve"> to sud ocjenjuje da ist</w:t>
      </w:r>
      <w:r w:rsidR="00C515C7">
        <w:rPr>
          <w:rFonts w:hAnsi="Times New Roman" w:ascii="Times New Roman"/>
        </w:rPr>
        <w:t xml:space="preserve">om </w:t>
      </w:r>
      <w:r>
        <w:rPr>
          <w:rFonts w:hAnsi="Times New Roman" w:ascii="Times New Roman"/>
        </w:rPr>
        <w:t>pripada nagrada u</w:t>
      </w:r>
      <w:r w:rsidR="00311387">
        <w:rPr>
          <w:rFonts w:hAnsi="Times New Roman" w:ascii="Times New Roman"/>
        </w:rPr>
        <w:t xml:space="preserve"> iznosu od 3</w:t>
      </w:r>
      <w:r>
        <w:rPr>
          <w:rFonts w:hAnsi="Times New Roman" w:ascii="Times New Roman"/>
        </w:rPr>
        <w:t>.000,00 kn bruto, sukladno čl. 4. i 15.</w:t>
      </w:r>
      <w:r w:rsidR="001D73C5">
        <w:rPr>
          <w:rFonts w:hAnsi="Times New Roman" w:ascii="Times New Roman"/>
        </w:rPr>
        <w:t xml:space="preserve"> Uredbe, a u svezi čl. 94. SZ-a, slijedom čega je odlučeno kao pod toč. 1. izreke rješenja.</w:t>
      </w:r>
    </w:p>
    <w:p w:rsidRDefault="00130DD1" w:rsidP="00090457" w:rsidR="00130DD1">
      <w:pPr>
        <w:jc w:val="both"/>
        <w:rPr>
          <w:rFonts w:hAnsi="Times New Roman" w:ascii="Times New Roman"/>
        </w:rPr>
      </w:pPr>
    </w:p>
    <w:p w:rsidRDefault="00130DD1" w:rsidP="001D73C5" w:rsidR="0051488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1D73C5" w:rsidRPr="001D73C5">
        <w:rPr>
          <w:rFonts w:hAnsi="Times New Roman" w:ascii="Times New Roman"/>
        </w:rPr>
        <w:t xml:space="preserve">Slijedom navedenog, sud je sukladno odredbi čl. </w:t>
      </w:r>
      <w:r w:rsidR="00243687">
        <w:rPr>
          <w:rFonts w:hAnsi="Times New Roman" w:ascii="Times New Roman"/>
        </w:rPr>
        <w:t>112</w:t>
      </w:r>
      <w:r w:rsidR="001D73C5" w:rsidRPr="001D73C5">
        <w:rPr>
          <w:rFonts w:hAnsi="Times New Roman" w:ascii="Times New Roman"/>
        </w:rPr>
        <w:t xml:space="preserve">. SZ-a naložio da se nagrada i naknada troškova isplati iz </w:t>
      </w:r>
      <w:r w:rsidR="00243687">
        <w:rPr>
          <w:rFonts w:hAnsi="Times New Roman" w:ascii="Times New Roman"/>
        </w:rPr>
        <w:t>zaplijenjenog iznosa predujma</w:t>
      </w:r>
      <w:r w:rsidR="001D73C5" w:rsidRPr="001D73C5">
        <w:rPr>
          <w:rFonts w:hAnsi="Times New Roman" w:ascii="Times New Roman"/>
        </w:rPr>
        <w:t>, pa je riješeno kao pod toč. 2. izreke ovog rješenja.</w:t>
      </w:r>
    </w:p>
    <w:p w:rsidRDefault="001D73C5" w:rsidP="001D73C5" w:rsidR="001D73C5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085BE0">
        <w:rPr>
          <w:rFonts w:hAnsi="Times New Roman" w:ascii="Times New Roman"/>
        </w:rPr>
        <w:t>7. lipnja 2019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</w:t>
      </w:r>
      <w:r w:rsidR="00612DBC">
        <w:rPr>
          <w:rFonts w:hAnsi="Times New Roman" w:ascii="Times New Roman"/>
        </w:rPr>
        <w:t>tečajni sudac</w:t>
      </w:r>
      <w:r w:rsidRPr="0087203A">
        <w:rPr>
          <w:rFonts w:hAnsi="Times New Roman" w:ascii="Times New Roman"/>
        </w:rPr>
        <w:t>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9A73D0">
        <w:rPr>
          <w:rFonts w:hAnsi="Times New Roman" w:ascii="Times New Roman"/>
        </w:rPr>
        <w:t>, v.r.</w:t>
      </w:r>
    </w:p>
    <w:p w:rsidRDefault="009A73D0" w:rsidP="005808FA" w:rsidR="009A73D0">
      <w:pPr>
        <w:jc w:val="right"/>
        <w:rPr>
          <w:rFonts w:hAnsi="Times New Roman" w:ascii="Times New Roman"/>
        </w:rPr>
      </w:pPr>
    </w:p>
    <w:p w:rsidRDefault="009A73D0" w:rsidP="00C339BE" w:rsidR="009A73D0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9A73D0" w:rsidP="005808FA" w:rsidR="009A73D0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ED2310" w:rsidP="00DA56AD" w:rsidR="00ED2310">
      <w:pPr>
        <w:jc w:val="both"/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311387" w:rsidR="00FC4F6E">
      <w:pPr>
        <w:ind w:firstLine="708"/>
        <w:jc w:val="both"/>
        <w:rPr>
          <w:rFonts w:hAnsi="Times New Roman" w:ascii="Times New Roman"/>
        </w:rPr>
      </w:pPr>
      <w:r w:rsidRPr="008A6EFC">
        <w:rPr>
          <w:rFonts w:hAnsi="Times New Roman" w:ascii="Times New Roman"/>
        </w:rPr>
        <w:t xml:space="preserve">Protiv ovog rješenja </w:t>
      </w:r>
      <w:r w:rsidR="00FC4F6E">
        <w:rPr>
          <w:rFonts w:hAnsi="Times New Roman" w:ascii="Times New Roman"/>
        </w:rPr>
        <w:t xml:space="preserve">pravo žalbe ima stečajni upravitelj i svaki stečajni vjerovnik u roku od osam dana, protekom osmog dana od dana objave rješenja na mrežnoj stranici e-Oglasna ploča suda. Žalba se podnosi u tri primjerka </w:t>
      </w:r>
      <w:r w:rsidRPr="008A6EFC">
        <w:rPr>
          <w:rFonts w:hAnsi="Times New Roman" w:ascii="Times New Roman"/>
        </w:rPr>
        <w:t>Visokom trgovačkom sud RH</w:t>
      </w:r>
      <w:r w:rsidR="00FC4F6E">
        <w:rPr>
          <w:rFonts w:hAnsi="Times New Roman" w:ascii="Times New Roman"/>
        </w:rPr>
        <w:t xml:space="preserve"> putem ovog suda. </w:t>
      </w:r>
    </w:p>
    <w:p w:rsidRDefault="008A6EFC" w:rsidP="00311387" w:rsidR="008A6EFC" w:rsidRPr="0087203A">
      <w:pPr>
        <w:jc w:val="both"/>
        <w:rPr>
          <w:rFonts w:hAnsi="Times New Roman" w:ascii="Times New Roman"/>
        </w:rPr>
      </w:pPr>
    </w:p>
    <w:p w:rsidRDefault="0087203A" w:rsidP="00D77CD5" w:rsidR="0087203A" w:rsidRPr="0087203A">
      <w:pPr>
        <w:ind w:firstLine="708"/>
        <w:rPr>
          <w:rFonts w:hAnsi="Times New Roman" w:ascii="Times New Roman"/>
        </w:rPr>
      </w:pPr>
    </w:p>
    <w:sectPr w:rsidSect="00085BE0" w:rsidR="0087203A" w:rsidRPr="0087203A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73D0">
          <w:rPr>
            <w:noProof/>
          </w:rPr>
          <w:t>2</w:t>
        </w:r>
        <w:r>
          <w:fldChar w:fldCharType="end"/>
        </w:r>
      </w:p>
    </w:sdtContent>
  </w:sdt>
  <w:p w:rsidRDefault="00085BE0" w:rsidP="00085BE0" w:rsidR="0060670C">
    <w:pPr>
      <w:pStyle w:val="Zaglavlje"/>
      <w:jc w:val="right"/>
    </w:pPr>
    <w:r w:rsidRPr="00085BE0">
      <w:rPr>
        <w:rFonts w:hAnsi="Times New Roman" w:ascii="Times New Roman"/>
      </w:rPr>
      <w:t>3  St-766/2015-41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C2A" w:rsidP="00B24C2A" w:rsidR="00B24C2A" w:rsidRPr="00B24C2A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1EC115D2"/>
    <w:multiLevelType w:val="hybridMultilevel"/>
    <w:tmpl w:val="F1FAC8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477B7E41"/>
    <w:multiLevelType w:val="hybridMultilevel"/>
    <w:tmpl w:val="D72C68D4"/>
    <w:lvl w:tplc="18082E4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0">
    <w:nsid w:val="6826552D"/>
    <w:multiLevelType w:val="hybridMultilevel"/>
    <w:tmpl w:val="81B22E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AC134AE"/>
    <w:multiLevelType w:val="hybridMultilevel"/>
    <w:tmpl w:val="3A28910E"/>
    <w:lvl w:tplc="7150746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7"/>
  </w:num>
  <w:num w:numId="5">
    <w:abstractNumId w:val="0"/>
  </w:num>
  <w:num w:numId="6">
    <w:abstractNumId w:val="1"/>
  </w:num>
  <w:num w:numId="7">
    <w:abstractNumId w:val="12"/>
  </w:num>
  <w:num w:numId="8">
    <w:abstractNumId w:val="3"/>
  </w:num>
  <w:num w:numId="9">
    <w:abstractNumId w:val="9"/>
  </w:num>
  <w:num w:numId="10">
    <w:abstractNumId w:val="13"/>
  </w:num>
  <w:num w:numId="11">
    <w:abstractNumId w:val="8"/>
  </w:num>
  <w:num w:numId="12">
    <w:abstractNumId w:val="10"/>
  </w:num>
  <w:num w:numId="13">
    <w:abstractNumId w:val="6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276B3"/>
    <w:rsid w:val="00030027"/>
    <w:rsid w:val="0003150B"/>
    <w:rsid w:val="00042EC5"/>
    <w:rsid w:val="000574A2"/>
    <w:rsid w:val="00057CDE"/>
    <w:rsid w:val="000706A1"/>
    <w:rsid w:val="00081CE4"/>
    <w:rsid w:val="00085BE0"/>
    <w:rsid w:val="00090457"/>
    <w:rsid w:val="00092E8E"/>
    <w:rsid w:val="00095169"/>
    <w:rsid w:val="00096301"/>
    <w:rsid w:val="00096468"/>
    <w:rsid w:val="00097ED4"/>
    <w:rsid w:val="000A302D"/>
    <w:rsid w:val="000C4256"/>
    <w:rsid w:val="000D066B"/>
    <w:rsid w:val="000D63AD"/>
    <w:rsid w:val="000E28DB"/>
    <w:rsid w:val="000E3302"/>
    <w:rsid w:val="001051C3"/>
    <w:rsid w:val="00110FC9"/>
    <w:rsid w:val="00117232"/>
    <w:rsid w:val="00121605"/>
    <w:rsid w:val="00130DD1"/>
    <w:rsid w:val="00133141"/>
    <w:rsid w:val="001337FE"/>
    <w:rsid w:val="00144FF4"/>
    <w:rsid w:val="00164E08"/>
    <w:rsid w:val="00175FBE"/>
    <w:rsid w:val="00181C25"/>
    <w:rsid w:val="00182D7F"/>
    <w:rsid w:val="001836AD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1D6178"/>
    <w:rsid w:val="001D73C5"/>
    <w:rsid w:val="00200FA9"/>
    <w:rsid w:val="00210B7B"/>
    <w:rsid w:val="002112BB"/>
    <w:rsid w:val="002138AB"/>
    <w:rsid w:val="002207BD"/>
    <w:rsid w:val="002246F6"/>
    <w:rsid w:val="0022538C"/>
    <w:rsid w:val="00225587"/>
    <w:rsid w:val="00243687"/>
    <w:rsid w:val="002775D1"/>
    <w:rsid w:val="00277787"/>
    <w:rsid w:val="00277D1E"/>
    <w:rsid w:val="00292270"/>
    <w:rsid w:val="00295EBA"/>
    <w:rsid w:val="00296299"/>
    <w:rsid w:val="002B311D"/>
    <w:rsid w:val="002C24E3"/>
    <w:rsid w:val="002D485F"/>
    <w:rsid w:val="002D609A"/>
    <w:rsid w:val="00311387"/>
    <w:rsid w:val="003114E0"/>
    <w:rsid w:val="00315C5F"/>
    <w:rsid w:val="003422B3"/>
    <w:rsid w:val="00362CCF"/>
    <w:rsid w:val="003701CA"/>
    <w:rsid w:val="0039428F"/>
    <w:rsid w:val="00395F7D"/>
    <w:rsid w:val="003A0A8D"/>
    <w:rsid w:val="003A6A61"/>
    <w:rsid w:val="003A7D08"/>
    <w:rsid w:val="003C6DCF"/>
    <w:rsid w:val="003E2D4C"/>
    <w:rsid w:val="00421BF8"/>
    <w:rsid w:val="0042534A"/>
    <w:rsid w:val="004363A2"/>
    <w:rsid w:val="00441EAD"/>
    <w:rsid w:val="00445660"/>
    <w:rsid w:val="00447B8E"/>
    <w:rsid w:val="00453A14"/>
    <w:rsid w:val="00455543"/>
    <w:rsid w:val="00456E7D"/>
    <w:rsid w:val="00460602"/>
    <w:rsid w:val="00460BFE"/>
    <w:rsid w:val="00464703"/>
    <w:rsid w:val="004A55E7"/>
    <w:rsid w:val="004B287E"/>
    <w:rsid w:val="004C0D94"/>
    <w:rsid w:val="004C28B3"/>
    <w:rsid w:val="0050375D"/>
    <w:rsid w:val="00514889"/>
    <w:rsid w:val="00514B96"/>
    <w:rsid w:val="0052756B"/>
    <w:rsid w:val="005472ED"/>
    <w:rsid w:val="00547FD2"/>
    <w:rsid w:val="005808FA"/>
    <w:rsid w:val="005813BC"/>
    <w:rsid w:val="005A22E1"/>
    <w:rsid w:val="005C1FAA"/>
    <w:rsid w:val="005C3DA6"/>
    <w:rsid w:val="005C7798"/>
    <w:rsid w:val="005D65FE"/>
    <w:rsid w:val="005E6FA0"/>
    <w:rsid w:val="005F06BF"/>
    <w:rsid w:val="005F7E02"/>
    <w:rsid w:val="00601A6F"/>
    <w:rsid w:val="00602601"/>
    <w:rsid w:val="00612DBC"/>
    <w:rsid w:val="00621589"/>
    <w:rsid w:val="006232AD"/>
    <w:rsid w:val="00634243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6E2E20"/>
    <w:rsid w:val="006F3DBD"/>
    <w:rsid w:val="007050E4"/>
    <w:rsid w:val="007230A2"/>
    <w:rsid w:val="00733BA9"/>
    <w:rsid w:val="0075117E"/>
    <w:rsid w:val="0076181A"/>
    <w:rsid w:val="00770536"/>
    <w:rsid w:val="00771B72"/>
    <w:rsid w:val="00775029"/>
    <w:rsid w:val="00786007"/>
    <w:rsid w:val="007958DD"/>
    <w:rsid w:val="007C3C01"/>
    <w:rsid w:val="007D0AF6"/>
    <w:rsid w:val="007F50E6"/>
    <w:rsid w:val="00813D04"/>
    <w:rsid w:val="00822E5B"/>
    <w:rsid w:val="00827435"/>
    <w:rsid w:val="0083040F"/>
    <w:rsid w:val="0083503A"/>
    <w:rsid w:val="008401EB"/>
    <w:rsid w:val="00851FD4"/>
    <w:rsid w:val="00853167"/>
    <w:rsid w:val="0085681C"/>
    <w:rsid w:val="00866024"/>
    <w:rsid w:val="00866493"/>
    <w:rsid w:val="0087203A"/>
    <w:rsid w:val="008725D8"/>
    <w:rsid w:val="008753F6"/>
    <w:rsid w:val="0087668B"/>
    <w:rsid w:val="008901FD"/>
    <w:rsid w:val="008A2687"/>
    <w:rsid w:val="008A6EFC"/>
    <w:rsid w:val="008B284A"/>
    <w:rsid w:val="008C25CD"/>
    <w:rsid w:val="008C58D0"/>
    <w:rsid w:val="008E3830"/>
    <w:rsid w:val="008F7E53"/>
    <w:rsid w:val="00902C6B"/>
    <w:rsid w:val="00913898"/>
    <w:rsid w:val="00916B9A"/>
    <w:rsid w:val="009449DB"/>
    <w:rsid w:val="0096382C"/>
    <w:rsid w:val="0096633C"/>
    <w:rsid w:val="00966407"/>
    <w:rsid w:val="009701A0"/>
    <w:rsid w:val="00972DB2"/>
    <w:rsid w:val="00997385"/>
    <w:rsid w:val="009A73D0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42CBC"/>
    <w:rsid w:val="00A61E62"/>
    <w:rsid w:val="00A70719"/>
    <w:rsid w:val="00A85C1E"/>
    <w:rsid w:val="00A85CC6"/>
    <w:rsid w:val="00A86E6F"/>
    <w:rsid w:val="00A96B27"/>
    <w:rsid w:val="00AC09A6"/>
    <w:rsid w:val="00AC231B"/>
    <w:rsid w:val="00AE1E7E"/>
    <w:rsid w:val="00AF776C"/>
    <w:rsid w:val="00B028D4"/>
    <w:rsid w:val="00B04367"/>
    <w:rsid w:val="00B10043"/>
    <w:rsid w:val="00B12C85"/>
    <w:rsid w:val="00B24C2A"/>
    <w:rsid w:val="00B531B6"/>
    <w:rsid w:val="00B92D05"/>
    <w:rsid w:val="00B941ED"/>
    <w:rsid w:val="00BA1355"/>
    <w:rsid w:val="00BA218D"/>
    <w:rsid w:val="00BA575B"/>
    <w:rsid w:val="00BA6BEB"/>
    <w:rsid w:val="00BA6D04"/>
    <w:rsid w:val="00BC2305"/>
    <w:rsid w:val="00BE2052"/>
    <w:rsid w:val="00BE4259"/>
    <w:rsid w:val="00C202F0"/>
    <w:rsid w:val="00C27A91"/>
    <w:rsid w:val="00C327CC"/>
    <w:rsid w:val="00C46D17"/>
    <w:rsid w:val="00C515C7"/>
    <w:rsid w:val="00C577A0"/>
    <w:rsid w:val="00C57A22"/>
    <w:rsid w:val="00C623C1"/>
    <w:rsid w:val="00C84EE2"/>
    <w:rsid w:val="00C90F88"/>
    <w:rsid w:val="00C9554B"/>
    <w:rsid w:val="00CD4075"/>
    <w:rsid w:val="00CD6FD8"/>
    <w:rsid w:val="00CF5826"/>
    <w:rsid w:val="00D11867"/>
    <w:rsid w:val="00D21927"/>
    <w:rsid w:val="00D35CB8"/>
    <w:rsid w:val="00D42E48"/>
    <w:rsid w:val="00D4568B"/>
    <w:rsid w:val="00D5262E"/>
    <w:rsid w:val="00D636DC"/>
    <w:rsid w:val="00D70730"/>
    <w:rsid w:val="00D755C4"/>
    <w:rsid w:val="00D77CD5"/>
    <w:rsid w:val="00D80590"/>
    <w:rsid w:val="00D82856"/>
    <w:rsid w:val="00D930C1"/>
    <w:rsid w:val="00D96517"/>
    <w:rsid w:val="00DA042E"/>
    <w:rsid w:val="00DA56AD"/>
    <w:rsid w:val="00DC552E"/>
    <w:rsid w:val="00DC5F22"/>
    <w:rsid w:val="00DE5562"/>
    <w:rsid w:val="00E03121"/>
    <w:rsid w:val="00E208A7"/>
    <w:rsid w:val="00E35DA4"/>
    <w:rsid w:val="00E56607"/>
    <w:rsid w:val="00E5782A"/>
    <w:rsid w:val="00E64B06"/>
    <w:rsid w:val="00E65224"/>
    <w:rsid w:val="00EC1FC2"/>
    <w:rsid w:val="00ED2310"/>
    <w:rsid w:val="00EE219B"/>
    <w:rsid w:val="00EE727E"/>
    <w:rsid w:val="00F115F0"/>
    <w:rsid w:val="00F1563B"/>
    <w:rsid w:val="00F209F0"/>
    <w:rsid w:val="00F215B8"/>
    <w:rsid w:val="00F32434"/>
    <w:rsid w:val="00F457C6"/>
    <w:rsid w:val="00F51D94"/>
    <w:rsid w:val="00F630DF"/>
    <w:rsid w:val="00F75C06"/>
    <w:rsid w:val="00F84C90"/>
    <w:rsid w:val="00FB77B4"/>
    <w:rsid w:val="00FC4F6E"/>
    <w:rsid w:val="00FD700C"/>
    <w:rsid w:val="00FE09DA"/>
    <w:rsid w:val="00FE1BD6"/>
    <w:rsid w:val="00FE4C33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73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73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73D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73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73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73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73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73D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73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73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2019.</izvorni_sadrzaj>
    <derivirana_varijabla naziv="DomainObject.DatumDonosenjaOdluke_1">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</izvorni_sadrzaj>
    <derivirana_varijabla naziv="DomainObject.Predmet.Broj_1">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svibnja 2019.</izvorni_sadrzaj>
    <derivirana_varijabla naziv="DomainObject.Predmet.DatumRjesavanja_1">6. svibnja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St-766/2015</izvorni_sadrzaj>
    <derivirana_varijabla naziv="DomainObject.Predmet.OznakaBroj_1">St-766/2015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RETEKON d.o.o. zastupanog po punomoćniku ROBERT VIŠIĆ; BORIS ŠPIRANEC</izvorni_sadrzaj>
    <derivirana_varijabla naziv="DomainObject.Predmet.ProtustrankaFormated_1">  RETEKON d.o.o. zastupanog po punomoćniku ROBERT VIŠIĆ; BORIS ŠPIRANEC</derivirana_varijabla>
  </DomainObject.Predmet.ProtustrankaFormated>
  <DomainObject.Predmet.ProtustrankaFormatedOIB>
    <izvorni_sadrzaj>  RETEKON d.o.o., OIB 01754317112 zastupanog po punomoćniku ROBERT VIŠIĆ; BORIS ŠPIRANEC</izvorni_sadrzaj>
    <derivirana_varijabla naziv="DomainObject.Predmet.ProtustrankaFormatedOIB_1">  RETEKON d.o.o., OIB 01754317112 zastupanog po punomoćniku ROBERT VIŠIĆ; BORIS ŠPIRANEC</derivirana_varijabla>
  </DomainObject.Predmet.ProtustrankaFormatedOIB>
  <DomainObject.Predmet.ProtustrankaFormatedWithAdress>
    <izvorni_sadrzaj> RETEKON d.o.o., Krajiška 30, 10000 Zagreb zastupanog po punomoćniku ROBERT VIŠIĆ; BORIS ŠPIRANEC</izvorni_sadrzaj>
    <derivirana_varijabla naziv="DomainObject.Predmet.ProtustrankaFormatedWithAdress_1"> RETEKON d.o.o., Krajiška 30, 10000 Zagreb zastupanog po punomoćniku ROBERT VIŠIĆ; BORIS ŠPIRANEC</derivirana_varijabla>
  </DomainObject.Predmet.ProtustrankaFormatedWithAdress>
  <DomainObject.Predmet.ProtustrankaFormatedWithAdressOIB>
    <izvorni_sadrzaj> RETEKON d.o.o., OIB 01754317112, Krajiška 30, 10000 Zagreb zastupanog po punomoćniku ROBERT VIŠIĆ; BORIS ŠPIRANEC</izvorni_sadrzaj>
    <derivirana_varijabla naziv="DomainObject.Predmet.ProtustrankaFormatedWithAdressOIB_1"> RETEKON d.o.o., OIB 01754317112, Krajiška 30, 10000 Zagreb zastupanog po punomoćniku ROBERT VIŠIĆ; BORIS ŠPIRANEC</derivirana_varijabla>
  </DomainObject.Predmet.ProtustrankaFormatedWithAdressOIB>
  <DomainObject.Predmet.ProtustrankaWithAdress>
    <izvorni_sadrzaj>RETEKON d.o.o. Krajiška 30, 10000 Zagreb</izvorni_sadrzaj>
    <derivirana_varijabla naziv="DomainObject.Predmet.ProtustrankaWithAdress_1">RETEKON d.o.o. Krajiška 30, 10000 Zagreb</derivirana_varijabla>
  </DomainObject.Predmet.ProtustrankaWithAdress>
  <DomainObject.Predmet.ProtustrankaWithAdressOIB>
    <izvorni_sadrzaj>RETEKON d.o.o., OIB 01754317112, Krajiška 30, 10000 Zagreb</izvorni_sadrzaj>
    <derivirana_varijabla naziv="DomainObject.Predmet.ProtustrankaWithAdressOIB_1">RETEKON d.o.o., OIB 01754317112, Krajiška 30, 10000 Zagreb</derivirana_varijabla>
  </DomainObject.Predmet.ProtustrankaWithAdressOIB>
  <DomainObject.Predmet.ProtustrankaNazivFormated>
    <izvorni_sadrzaj>RETEKON d.o.o.</izvorni_sadrzaj>
    <derivirana_varijabla naziv="DomainObject.Predmet.ProtustrankaNazivFormated_1">RETEKON d.o.o.</derivirana_varijabla>
  </DomainObject.Predmet.ProtustrankaNazivFormated>
  <DomainObject.Predmet.ProtustrankaNazivFormatedOIB>
    <izvorni_sadrzaj>RETEKON d.o.o., OIB 01754317112</izvorni_sadrzaj>
    <derivirana_varijabla naziv="DomainObject.Predmet.ProtustrankaNazivFormatedOIB_1">RETEKON d.o.o., OIB 01754317112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RETEKON d.o.o. zastupanog po punomoćniku ROBERT VIŠIĆ; BORIS ŠPIRANEC</item>
    </izvorni_sadrzaj>
    <derivirana_varijabla naziv="DomainObject.Predmet.ProtuStrankaListFormated_1">
      <item>RETEKON d.o.o. zastupanog po punomoćniku ROBERT VIŠIĆ; BORIS ŠPIRANEC</item>
    </derivirana_varijabla>
  </DomainObject.Predmet.ProtuStrankaListFormated>
  <DomainObject.Predmet.ProtuStrankaListFormatedOIB>
    <izvorni_sadrzaj>
      <item>RETEKON d.o.o., OIB 01754317112 zastupanog po punomoćniku ROBERT VIŠIĆ; BORIS ŠPIRANEC</item>
    </izvorni_sadrzaj>
    <derivirana_varijabla naziv="DomainObject.Predmet.ProtuStrankaListFormatedOIB_1">
      <item>RETEKON d.o.o., OIB 01754317112 zastupanog po punomoćniku ROBERT VIŠIĆ; BORIS ŠPIRANEC</item>
    </derivirana_varijabla>
  </DomainObject.Predmet.ProtuStrankaListFormatedOIB>
  <DomainObject.Predmet.ProtuStrankaListFormatedWithAdress>
    <izvorni_sadrzaj>
      <item>RETEKON d.o.o., Krajiška 30, 10000 Zagreb zastupanog po punomoćniku ROBERT VIŠIĆ; BORIS ŠPIRANEC</item>
    </izvorni_sadrzaj>
    <derivirana_varijabla naziv="DomainObject.Predmet.ProtuStrankaListFormatedWithAdress_1">
      <item>RETEKON d.o.o., Krajiška 30, 10000 Zagreb zastupanog po punomoćniku ROBERT VIŠIĆ; BORIS ŠPIRANEC</item>
    </derivirana_varijabla>
  </DomainObject.Predmet.ProtuStrankaListFormatedWithAdress>
  <DomainObject.Predmet.ProtuStrankaListFormatedWithAdressOIB>
    <izvorni_sadrzaj>
      <item>RETEKON d.o.o., OIB 01754317112, Krajiška 30, 10000 Zagreb zastupanog po punomoćniku ROBERT VIŠIĆ; BORIS ŠPIRANEC</item>
    </izvorni_sadrzaj>
    <derivirana_varijabla naziv="DomainObject.Predmet.ProtuStrankaListFormatedWithAdressOIB_1">
      <item>RETEKON d.o.o., OIB 01754317112, Krajiška 30, 10000 Zagreb zastupanog po punomoćniku ROBERT VIŠIĆ; BORIS ŠPIRANEC</item>
    </derivirana_varijabla>
  </DomainObject.Predmet.ProtuStrankaListFormatedWithAdressOIB>
  <DomainObject.Predmet.ProtuStrankaListNazivFormated>
    <izvorni_sadrzaj>
      <item>RETEKON d.o.o.</item>
    </izvorni_sadrzaj>
    <derivirana_varijabla naziv="DomainObject.Predmet.ProtuStrankaListNazivFormated_1">
      <item>RETEKON d.o.o.</item>
    </derivirana_varijabla>
  </DomainObject.Predmet.ProtuStrankaListNazivFormated>
  <DomainObject.Predmet.ProtuStrankaListNazivFormatedOIB>
    <izvorni_sadrzaj>
      <item>RETEKON d.o.o., OIB 01754317112</item>
    </izvorni_sadrzaj>
    <derivirana_varijabla naziv="DomainObject.Predmet.ProtuStrankaListNazivFormatedOIB_1">
      <item>RETEKON d.o.o., OIB 01754317112</item>
    </derivirana_varijabla>
  </DomainObject.Predmet.ProtuStrankaListNazivFormatedOIB>
  <DomainObject.Predmet.OstaliListFormated>
    <izvorni_sadrzaj>
      <item>ROBERT VIŠIĆ punomoćnik sudionika u postupku RETEKON d.o.o.</item>
      <item>BORIS ŠPIRANEC punomoćnik sudionika u postupku RETEKON d.o.o.</item>
      <item>MLADEN JANIŠKA</item>
      <item>Vlado Rebić</item>
      <item>ORBICO d.o.o.</item>
    </izvorni_sadrzaj>
    <derivirana_varijabla naziv="DomainObject.Predmet.OstaliListFormated_1">
      <item>ROBERT VIŠIĆ punomoćnik sudionika u postupku RETEKON d.o.o.</item>
      <item>BORIS ŠPIRANEC punomoćnik sudionika u postupku RETEKON d.o.o.</item>
      <item>MLADEN JANIŠKA</item>
      <item>Vlado Rebić</item>
      <item>ORBICO d.o.o.</item>
    </derivirana_varijabla>
  </DomainObject.Predmet.OstaliListFormated>
  <DomainObject.Predmet.OstaliListFormatedOIB>
    <izvorni_sadrzaj>
      <item>ROBERT VIŠIĆ, OIB 53115524143 punomoćnik sudionika u postupku RETEKON d.o.o.</item>
      <item>BORIS ŠPIRANEC, OIB 63242236413 punomoćnik sudionika u postupku RETEKON d.o.o.</item>
      <item>MLADEN JANIŠKA, OIB 52042379273</item>
      <item>Vlado Rebić</item>
      <item>ORBICO d.o.o., OIB 85611744662</item>
    </izvorni_sadrzaj>
    <derivirana_varijabla naziv="DomainObject.Predmet.OstaliListFormatedOIB_1">
      <item>ROBERT VIŠIĆ, OIB 53115524143 punomoćnik sudionika u postupku RETEKON d.o.o.</item>
      <item>BORIS ŠPIRANEC, OIB 63242236413 punomoćnik sudionika u postupku RETEKON d.o.o.</item>
      <item>MLADEN JANIŠKA, OIB 52042379273</item>
      <item>Vlado Rebić</item>
      <item>ORBICO d.o.o., OIB 85611744662</item>
    </derivirana_varijabla>
  </DomainObject.Predmet.OstaliListFormatedOIB>
  <DomainObject.Predmet.OstaliListFormatedWithAdress>
    <izvorni_sadrzaj>
      <item>ROBERT VIŠIĆ, Velebitska 15, 10000 Zagreb punomoćnik sudionika u postupku RETEKON d.o.o.</item>
      <item>BORIS ŠPIRANEC, Kozarčeva 10, 10000 Zagreb punomoćnik sudionika u postupku RETEKON d.o.o.</item>
      <item>MLADEN JANIŠKA, Ribnjak 52, 10000 Zagreb</item>
      <item>Vlado Rebić, Cankarova 1, 10000 Zagreb</item>
      <item>ORBICO d.o.o., Koturaška 69, 10000 Zagreb</item>
    </izvorni_sadrzaj>
    <derivirana_varijabla naziv="DomainObject.Predmet.OstaliListFormatedWithAdress_1">
      <item>ROBERT VIŠIĆ, Velebitska 15, 10000 Zagreb punomoćnik sudionika u postupku RETEKON d.o.o.</item>
      <item>BORIS ŠPIRANEC, Kozarčeva 10, 10000 Zagreb punomoćnik sudionika u postupku RETEKON d.o.o.</item>
      <item>MLADEN JANIŠKA, Ribnjak 52, 10000 Zagreb</item>
      <item>Vlado Rebić, Cankarova 1, 10000 Zagreb</item>
      <item>ORBICO d.o.o., Koturaška 69, 10000 Zagreb</item>
    </derivirana_varijabla>
  </DomainObject.Predmet.OstaliListFormatedWithAdress>
  <DomainObject.Predmet.OstaliListFormatedWithAdressOIB>
    <izvorni_sadrzaj>
      <item>ROBERT VIŠIĆ, OIB 53115524143, Velebitska 15, 10000 Zagreb punomoćnik sudionika u postupku RETEKON d.o.o.</item>
      <item>BORIS ŠPIRANEC, OIB 63242236413, Kozarčeva 10, 10000 Zagreb punomoćnik sudionika u postupku RETEKON d.o.o.</item>
      <item>MLADEN JANIŠKA, OIB 52042379273, Ribnjak 52, 10000 Zagreb</item>
      <item>Vlado Rebić, Cankarova 1, 10000 Zagreb</item>
      <item>ORBICO d.o.o., OIB 85611744662, Koturaška 69, 10000 Zagreb</item>
    </izvorni_sadrzaj>
    <derivirana_varijabla naziv="DomainObject.Predmet.OstaliListFormatedWithAdressOIB_1">
      <item>ROBERT VIŠIĆ, OIB 53115524143, Velebitska 15, 10000 Zagreb punomoćnik sudionika u postupku RETEKON d.o.o.</item>
      <item>BORIS ŠPIRANEC, OIB 63242236413, Kozarčeva 10, 10000 Zagreb punomoćnik sudionika u postupku RETEKON d.o.o.</item>
      <item>MLADEN JANIŠKA, OIB 52042379273, Ribnjak 52, 10000 Zagreb</item>
      <item>Vlado Rebić, Cankarova 1, 10000 Zagreb</item>
      <item>ORBICO d.o.o., OIB 85611744662, Koturaška 69, 10000 Zagreb</item>
    </derivirana_varijabla>
  </DomainObject.Predmet.OstaliListFormatedWithAdressOIB>
  <DomainObject.Predmet.OstaliListNazivFormated>
    <izvorni_sadrzaj>
      <item>ROBERT VIŠIĆ</item>
      <item>BORIS ŠPIRANEC</item>
      <item>MLADEN JANIŠKA</item>
      <item>Vlado Rebić</item>
      <item>ORBICO d.o.o.</item>
    </izvorni_sadrzaj>
    <derivirana_varijabla naziv="DomainObject.Predmet.OstaliListNazivFormated_1">
      <item>ROBERT VIŠIĆ</item>
      <item>BORIS ŠPIRANEC</item>
      <item>MLADEN JANIŠKA</item>
      <item>Vlado Rebić</item>
      <item>ORBICO d.o.o.</item>
    </derivirana_varijabla>
  </DomainObject.Predmet.OstaliListNazivFormated>
  <DomainObject.Predmet.OstaliListNazivFormatedOIB>
    <izvorni_sadrzaj>
      <item>ROBERT VIŠIĆ, OIB 53115524143</item>
      <item>BORIS ŠPIRANEC, OIB 63242236413</item>
      <item>MLADEN JANIŠKA, OIB 52042379273</item>
      <item>Vlado Rebić</item>
      <item>ORBICO d.o.o., OIB 85611744662</item>
    </izvorni_sadrzaj>
    <derivirana_varijabla naziv="DomainObject.Predmet.OstaliListNazivFormatedOIB_1">
      <item>ROBERT VIŠIĆ, OIB 53115524143</item>
      <item>BORIS ŠPIRANEC, OIB 63242236413</item>
      <item>MLADEN JANIŠKA, OIB 52042379273</item>
      <item>Vlado Rebić</item>
      <item>ORBICO d.o.o., OIB 85611744662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2019.</izvorni_sadrzaj>
    <derivirana_varijabla naziv="DomainObject.Datum_1">7.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RETEKON d.o.o.</izvorni_sadrzaj>
    <derivirana_varijabla naziv="DomainObject.Predmet.ProtustrankaIDrugi_1">RETEKON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RETEKON d.o.o., OIB 01754317112, Krajiška 30, 10000 Zagreb</izvorni_sadrzaj>
    <derivirana_varijabla naziv="DomainObject.Predmet.ProtustrankaIDrugiAdressOIB_1">RETEKON d.o.o., OIB 01754317112, Krajiška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svibnja 2019.</izvorni_sadrzaj>
    <derivirana_varijabla naziv="DomainObject.Predmet.OdlukaRjesenje.DatumDonosenjaOdluke_1">2. svibnja 2019.</derivirana_varijabla>
  </DomainObject.Predmet.OdlukaRjesenje.DatumDonosenjaOdluke>
  <DomainObject.Predmet.OdlukaRjesenje.DatumPravomocnosti>
    <izvorni_sadrzaj>21. svibnja 2019.</izvorni_sadrzaj>
    <derivirana_varijabla naziv="DomainObject.Predmet.OdlukaRjesenje.DatumPravomocnosti_1">21. svibnja 2019.</derivirana_varijabla>
  </DomainObject.Predmet.OdlukaRjesenje.DatumPravomocnosti>
  <DomainObject.Predmet.OdlukaRjesenje.Oznaka>
    <izvorni_sadrzaj>St-766/2015-39</izvorni_sadrzaj>
    <derivirana_varijabla naziv="DomainObject.Predmet.OdlukaRjesenje.Oznaka_1">St-766/2015-39</derivirana_varijabla>
  </DomainObject.Predmet.OdlukaRjesenje.Oznaka>
  <DomainObject.Predmet.SudioniciListNaziv>
    <izvorni_sadrzaj>
      <item>FINA Regionalni centar Zagreb</item>
      <item>RETEKON d.o.o.</item>
      <item>ROBERT VIŠIĆ</item>
      <item>BORIS ŠPIRANEC</item>
      <item>MLADEN JANIŠKA</item>
      <item>Vlado Rebić</item>
      <item>ORBICO d.o.o.</item>
    </izvorni_sadrzaj>
    <derivirana_varijabla naziv="DomainObject.Predmet.SudioniciListNaziv_1">
      <item>FINA Regionalni centar Zagreb</item>
      <item>RETEKON d.o.o.</item>
      <item>ROBERT VIŠIĆ</item>
      <item>BORIS ŠPIRANEC</item>
      <item>MLADEN JANIŠKA</item>
      <item>Vlado Rebić</item>
      <item>ORBICO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RETEKON d.o.o., OIB 01754317112, Krajiška 30,10000 Zagreb</item>
      <item>ROBERT VIŠIĆ, OIB 53115524143, Velebitska 15,10000 Zagreb</item>
      <item>BORIS ŠPIRANEC, OIB 63242236413, Kozarčeva 10,10000 Zagreb</item>
      <item>MLADEN JANIŠKA, OIB 52042379273, Ribnjak 52,10000 Zagreb</item>
      <item>Vlado Rebić, Cankarova 1,10000 Zagreb</item>
      <item>ORBICO d.o.o., OIB 85611744662, Koturaška 69,10000 Zagreb</item>
    </izvorni_sadrzaj>
    <derivirana_varijabla naziv="DomainObject.Predmet.SudioniciListAdressOIB_1">
      <item>FINA Regionalni centar Zagreb, OIB 85821130368, Trg svibanjskih žrtava 1995. 1,10000 Zagreb</item>
      <item>RETEKON d.o.o., OIB 01754317112, Krajiška 30,10000 Zagreb</item>
      <item>ROBERT VIŠIĆ, OIB 53115524143, Velebitska 15,10000 Zagreb</item>
      <item>BORIS ŠPIRANEC, OIB 63242236413, Kozarčeva 10,10000 Zagreb</item>
      <item>MLADEN JANIŠKA, OIB 52042379273, Ribnjak 52,10000 Zagreb</item>
      <item>Vlado Rebić, Cankarova 1,10000 Zagreb</item>
      <item>ORBICO d.o.o., OIB 85611744662, Koturaška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01754317112</item>
      <item>, OIB 53115524143</item>
      <item>, OIB 63242236413</item>
      <item>, OIB 52042379273</item>
      <item>, OIB null</item>
      <item>, OIB 85611744662</item>
    </izvorni_sadrzaj>
    <derivirana_varijabla naziv="DomainObject.Predmet.SudioniciListNazivOIB_1">
      <item>, OIB 85821130368</item>
      <item>, OIB 01754317112</item>
      <item>, OIB 53115524143</item>
      <item>, OIB 63242236413</item>
      <item>, OIB 52042379273</item>
      <item>, OIB null</item>
      <item>, OIB 85611744662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svibnja 2019.</izvorni_sadrzaj>
    <derivirana_varijabla naziv="DomainObject.Predmet.DatumZadnjeOdrzaneSudskeRadnje_1">2. svibnja 2019.</derivirana_varijabla>
  </DomainObject.Predmet.DatumZadnjeOdrzaneSudskeRadnje>
  <DomainObject.PredzadnjaOdlukaIzPredmeta.DatumDonosenjaOdluke>
    <izvorni_sadrzaj>27. ožujka 2019.</izvorni_sadrzaj>
    <derivirana_varijabla naziv="DomainObject.PredzadnjaOdlukaIzPredmeta.DatumDonosenjaOdluke_1">27. ožujka 2019.</derivirana_varijabla>
  </DomainObject.PredzadnjaOdlukaIzPredmeta.DatumDonosenjaOdluke>
  <DomainObject.PredzadnjaOdlukaIzPredmeta.Oznaka>
    <izvorni_sadrzaj>St-766/2015-37</izvorni_sadrzaj>
    <derivirana_varijabla naziv="DomainObject.PredzadnjaOdlukaIzPredmeta.Oznaka_1">St-766/2015-37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51A109-61F6-42E7-A9E0-7B4E0ABED8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2504</properties:Characters>
  <properties:Lines>69</properties:Lines>
  <properties:Paragraphs>25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2019-06-07T08:32:00Z</dcterms:created>
  <dc:creator>Gordana Grčić</dc:creator>
  <cp:lastModifiedBy>Gordana Cvitković</cp:lastModifiedBy>
  <cp:lastPrinted>2019-06-07T10:19:00Z</cp:lastPrinted>
  <dcterms:modified xmlns:xsi="http://www.w3.org/2001/XMLSchema-instance" xsi:type="dcterms:W3CDTF">2019-06-07T10:19:00Z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--St-766-2015-nagrada  iz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