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5c0e" w14:paraId="1ec5c0e" w:rsidRDefault="009412CB" w:rsidP="00DD1E5B" w:rsidR="009412CB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225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9412CB" w:rsidP="00E87D86" w:rsidR="009412CB" w:rsidRPr="000175CB">
      <w:pPr>
        <w:jc w:val="both"/>
        <w:rPr>
          <w:sz w:val="22"/>
          <w:szCs w:val="22"/>
        </w:rPr>
      </w:pPr>
    </w:p>
    <w:p w:rsidRDefault="009412CB" w:rsidP="00E87D86" w:rsidR="009412CB" w:rsidRPr="000175CB">
      <w:pPr>
        <w:jc w:val="both"/>
        <w:rPr>
          <w:sz w:val="22"/>
          <w:szCs w:val="22"/>
        </w:rPr>
      </w:pPr>
    </w:p>
    <w:p w:rsidRDefault="009412CB" w:rsidP="00E87D86" w:rsidR="009412CB" w:rsidRPr="000175CB">
      <w:pPr>
        <w:jc w:val="both"/>
        <w:rPr>
          <w:bCs/>
          <w:sz w:val="22"/>
          <w:szCs w:val="22"/>
        </w:rPr>
      </w:pPr>
    </w:p>
    <w:p w:rsidRDefault="009412CB" w:rsidP="00E87D86" w:rsidR="009412CB" w:rsidRPr="000175CB">
      <w:pPr>
        <w:jc w:val="both"/>
        <w:rPr>
          <w:bCs/>
          <w:sz w:val="22"/>
          <w:szCs w:val="22"/>
        </w:rPr>
      </w:pPr>
    </w:p>
    <w:p w:rsidRDefault="009412CB" w:rsidP="00E87D86" w:rsidR="009412CB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REPUBLIKA HRVATSKA</w:t>
      </w:r>
    </w:p>
    <w:p w:rsidRDefault="009412CB" w:rsidP="00E87D86" w:rsidR="009412CB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TRGOVAČKI SUD U ZADRU</w:t>
      </w:r>
    </w:p>
    <w:p w:rsidRDefault="009412CB" w:rsidP="00FC1537" w:rsidR="009412CB" w:rsidRPr="00984D09">
      <w:pPr>
        <w:rPr>
          <w:sz w:val="22"/>
          <w:szCs w:val="22"/>
        </w:rPr>
      </w:pPr>
      <w:r w:rsidRPr="00984D09">
        <w:rPr>
          <w:sz w:val="22"/>
          <w:szCs w:val="22"/>
        </w:rPr>
        <w:t>Dr. Franje Tuđmana 35</w:t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9412CB" w:rsidP="00E87D86" w:rsidR="009412CB" w:rsidRPr="00984D09">
      <w:pPr>
        <w:jc w:val="both"/>
        <w:rPr>
          <w:sz w:val="22"/>
          <w:szCs w:val="22"/>
        </w:rPr>
      </w:pP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9412CB" w:rsidP="00FC1537" w:rsidR="009412CB" w:rsidRPr="00984D09">
      <w:pPr>
        <w:jc w:val="center"/>
        <w:rPr>
          <w:sz w:val="22"/>
          <w:szCs w:val="22"/>
        </w:rPr>
      </w:pPr>
      <w:r w:rsidRPr="00984D09">
        <w:rPr>
          <w:sz w:val="22"/>
          <w:szCs w:val="22"/>
        </w:rPr>
        <w:t>R E P U B L I K A   H R V A T S K A</w:t>
      </w:r>
    </w:p>
    <w:p w:rsidRDefault="009412CB" w:rsidP="00E87D86" w:rsidR="009412CB" w:rsidRPr="00984D09">
      <w:pPr>
        <w:rPr>
          <w:sz w:val="22"/>
          <w:szCs w:val="22"/>
        </w:rPr>
      </w:pPr>
    </w:p>
    <w:p w:rsidRDefault="009412CB" w:rsidP="001F7D4E" w:rsidR="009412CB" w:rsidRPr="00BB1DBF">
      <w:pPr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9412CB" w:rsidP="001F7D4E" w:rsidR="009412CB" w:rsidRPr="00BB1DBF">
      <w:pPr>
        <w:jc w:val="center"/>
        <w:rPr>
          <w:sz w:val="22"/>
          <w:szCs w:val="22"/>
        </w:rPr>
      </w:pPr>
    </w:p>
    <w:p w:rsidRDefault="009412CB" w:rsidP="000175CB" w:rsidR="009412CB" w:rsidRPr="00BB1DBF">
      <w:pPr>
        <w:ind w:firstLine="720"/>
        <w:jc w:val="both"/>
        <w:rPr>
          <w:sz w:val="22"/>
          <w:szCs w:val="22"/>
        </w:rPr>
      </w:pPr>
      <w:r w:rsidRPr="00BB1DBF">
        <w:rPr>
          <w:sz w:val="22"/>
          <w:szCs w:val="22"/>
        </w:rPr>
        <w:t>Trgovački sud u Zadru (OIB:</w:t>
      </w:r>
      <w:r w:rsidRPr="00BB1DBF">
        <w:rPr>
          <w:sz w:val="22"/>
          <w:szCs w:val="22"/>
          <w:lang w:eastAsia="hr-HR"/>
        </w:rPr>
        <w:t xml:space="preserve"> 39670464653)</w:t>
      </w:r>
      <w:r w:rsidRPr="00BB1DBF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>AB d.o.o., Zadar, Tribanjska Ulica bb, OIB 67315647952</w:t>
      </w:r>
      <w:r w:rsidRPr="00BB1DBF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15</w:t>
      </w:r>
      <w:r w:rsidRPr="00BB1DBF">
        <w:rPr>
          <w:sz w:val="22"/>
          <w:szCs w:val="22"/>
        </w:rPr>
        <w:t xml:space="preserve">. veljače 2016., dana </w:t>
      </w:r>
      <w:r>
        <w:rPr>
          <w:sz w:val="22"/>
          <w:szCs w:val="22"/>
        </w:rPr>
        <w:t>11</w:t>
      </w:r>
      <w:r w:rsidRPr="00BB1DBF">
        <w:rPr>
          <w:sz w:val="22"/>
          <w:szCs w:val="22"/>
        </w:rPr>
        <w:t xml:space="preserve">. ožujka 2016., objavio je </w:t>
      </w:r>
    </w:p>
    <w:p w:rsidRDefault="009412CB" w:rsidP="00E87D86" w:rsidR="009412CB" w:rsidRPr="00BB1DBF">
      <w:pPr>
        <w:ind w:firstLine="720"/>
        <w:jc w:val="both"/>
        <w:rPr>
          <w:sz w:val="22"/>
          <w:szCs w:val="22"/>
        </w:rPr>
      </w:pPr>
    </w:p>
    <w:p w:rsidRDefault="009412CB" w:rsidP="004D697C" w:rsidR="009412CB" w:rsidRPr="00BB1DBF">
      <w:pPr>
        <w:ind w:firstLine="720"/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9412CB" w:rsidP="000175CB" w:rsidR="009412CB" w:rsidRPr="00BB1DBF">
      <w:pPr>
        <w:jc w:val="both"/>
        <w:rPr>
          <w:sz w:val="22"/>
          <w:szCs w:val="22"/>
        </w:rPr>
      </w:pPr>
    </w:p>
    <w:p w:rsidRDefault="009412CB" w:rsidP="00A90D63" w:rsidR="009412CB" w:rsidRPr="00BB1DBF">
      <w:pPr>
        <w:ind w:firstLine="315"/>
        <w:jc w:val="both"/>
        <w:rPr>
          <w:sz w:val="22"/>
          <w:szCs w:val="22"/>
        </w:rPr>
      </w:pPr>
      <w:r w:rsidRPr="00BB1DBF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AB d.o.o., Zadar, Tribanjska Ulica bb, OIB 67315647952 </w:t>
      </w:r>
      <w:r w:rsidRPr="00BB1DBF">
        <w:rPr>
          <w:sz w:val="22"/>
          <w:szCs w:val="22"/>
        </w:rPr>
        <w:t xml:space="preserve">iznosi </w:t>
      </w:r>
      <w:r>
        <w:rPr>
          <w:sz w:val="22"/>
          <w:szCs w:val="22"/>
        </w:rPr>
        <w:t>2.087,47</w:t>
      </w:r>
      <w:r w:rsidRPr="00BB1DBF">
        <w:rPr>
          <w:sz w:val="22"/>
          <w:szCs w:val="22"/>
        </w:rPr>
        <w:t xml:space="preserve"> kn. </w:t>
      </w:r>
    </w:p>
    <w:p w:rsidRDefault="009412CB" w:rsidP="00E87D86" w:rsidR="009412CB" w:rsidRPr="000175CB">
      <w:pPr>
        <w:jc w:val="both"/>
        <w:rPr>
          <w:sz w:val="22"/>
          <w:szCs w:val="22"/>
        </w:rPr>
      </w:pPr>
    </w:p>
    <w:p w:rsidRDefault="009412CB" w:rsidP="00CD5142" w:rsidR="009412C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Arman Bogdanić, Zadar, Stjepana Radića 14.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9412CB" w:rsidP="00CD5142" w:rsidR="009412CB" w:rsidRPr="000175CB">
      <w:pPr>
        <w:jc w:val="both"/>
        <w:rPr>
          <w:sz w:val="22"/>
          <w:szCs w:val="22"/>
        </w:rPr>
      </w:pPr>
    </w:p>
    <w:p w:rsidRDefault="009412CB" w:rsidP="00B26015" w:rsidR="009412C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3. Pozivaju se vjerovnici dužnika da najkasnije u roku od 45 (četrdesetpet) dana od dana objave ovog oglasa na e-oglasnoj ploči ovog suda, predlože otvaranje stečajnog postupka nad dužnikom te predujme sredstva za namirenje troškova stečajnoga postupka na žiro račun ovog suda HR4323900011300000857, model plaćanja 05, s pozivom na broj </w:t>
      </w:r>
      <w:r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225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9412CB" w:rsidP="00DD1E5B" w:rsidR="009412CB" w:rsidRPr="000175CB">
      <w:pPr>
        <w:jc w:val="both"/>
        <w:rPr>
          <w:sz w:val="22"/>
          <w:szCs w:val="22"/>
        </w:rPr>
      </w:pPr>
    </w:p>
    <w:p w:rsidRDefault="009412CB" w:rsidP="00B62BFF" w:rsidR="009412CB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9412CB" w:rsidP="000175CB" w:rsidR="009412CB" w:rsidRPr="000175CB">
      <w:pPr>
        <w:jc w:val="both"/>
        <w:rPr>
          <w:sz w:val="22"/>
          <w:szCs w:val="22"/>
        </w:rPr>
      </w:pPr>
    </w:p>
    <w:p w:rsidRDefault="009412CB" w:rsidP="00E87D86" w:rsidR="009412C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11. ožujka</w:t>
      </w:r>
      <w:r w:rsidRPr="000175CB">
        <w:rPr>
          <w:sz w:val="22"/>
          <w:szCs w:val="22"/>
        </w:rPr>
        <w:t xml:space="preserve"> 2016. </w:t>
      </w:r>
    </w:p>
    <w:p w:rsidRDefault="009412CB" w:rsidP="000175CB" w:rsidR="009412CB" w:rsidRPr="000175CB">
      <w:pPr>
        <w:rPr>
          <w:sz w:val="22"/>
          <w:szCs w:val="22"/>
        </w:rPr>
      </w:pPr>
    </w:p>
    <w:p w:rsidRDefault="009412CB" w:rsidP="00B91F87" w:rsidR="009412C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9412CB" w:rsidP="00A07097" w:rsidR="009412CB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9412CB" w:rsidP="00B91F87" w:rsidR="009412CB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9412CB" w:rsidP="000175CB" w:rsidR="009412CB" w:rsidRPr="000175CB">
      <w:pPr>
        <w:jc w:val="both"/>
        <w:rPr>
          <w:sz w:val="22"/>
          <w:szCs w:val="22"/>
        </w:rPr>
      </w:pPr>
    </w:p>
    <w:p w:rsidRDefault="009412CB" w:rsidP="00B62BFF" w:rsidR="009412C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9412CB" w:rsidP="00B62BFF" w:rsidR="009412C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9412CB" w:rsidP="00B62BFF" w:rsidR="009412C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9412CB" w:rsidP="00B62BFF" w:rsidR="009412C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9412CB" w:rsidP="00E87D86" w:rsidR="009412CB" w:rsidRPr="000175CB">
      <w:pPr>
        <w:rPr>
          <w:sz w:val="22"/>
          <w:szCs w:val="22"/>
        </w:rPr>
      </w:pPr>
    </w:p>
    <w:sectPr w:rsidSect="000175CB" w:rsidR="009412CB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965" w:rsidP="00381900" w:rsidR="00BC4965">
      <w:r>
        <w:separator/>
      </w:r>
    </w:p>
  </w:endnote>
  <w:endnote w:id="0" w:type="continuationSeparator">
    <w:p w:rsidRDefault="00BC4965" w:rsidP="00381900" w:rsidR="00BC4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A4B" w:rsidR="009412C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412CB">
      <w:rPr>
        <w:noProof/>
      </w:rPr>
      <w:t>2</w:t>
    </w:r>
    <w:r>
      <w:rPr>
        <w:noProof/>
      </w:rPr>
      <w:fldChar w:fldCharType="end"/>
    </w:r>
  </w:p>
  <w:p w:rsidRDefault="009412CB" w:rsidR="009412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965" w:rsidP="00381900" w:rsidR="00BC4965">
      <w:r>
        <w:separator/>
      </w:r>
    </w:p>
  </w:footnote>
  <w:footnote w:id="0" w:type="continuationSeparator">
    <w:p w:rsidRDefault="00BC4965" w:rsidP="00381900" w:rsidR="00BC4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A4B" w:rsidP="00630C9B" w:rsidR="009412C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412CB">
      <w:rPr>
        <w:noProof/>
      </w:rPr>
      <w:t>2</w:t>
    </w:r>
    <w:r>
      <w:rPr>
        <w:noProof/>
      </w:rPr>
      <w:fldChar w:fldCharType="end"/>
    </w:r>
    <w:r w:rsidR="009412CB">
      <w:tab/>
    </w:r>
    <w:r w:rsidR="009412CB">
      <w:tab/>
      <w:t>Poslovni broj: 5</w:t>
    </w:r>
    <w:r w:rsidR="009412CB" w:rsidRPr="00FC1537">
      <w:t xml:space="preserve"> St</w:t>
    </w:r>
    <w:r w:rsidR="009412CB">
      <w:t>-445/15-6</w:t>
    </w:r>
  </w:p>
  <w:p w:rsidRDefault="009412CB" w:rsidP="00414B48" w:rsidR="009412CB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0C6A4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9529C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D697C"/>
    <w:rsid w:val="004F1927"/>
    <w:rsid w:val="00510F67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51840"/>
    <w:rsid w:val="009107FA"/>
    <w:rsid w:val="00911208"/>
    <w:rsid w:val="009412CB"/>
    <w:rsid w:val="009422F5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30870"/>
    <w:rsid w:val="00B62BFF"/>
    <w:rsid w:val="00B80ABA"/>
    <w:rsid w:val="00B84EF6"/>
    <w:rsid w:val="00B91F87"/>
    <w:rsid w:val="00B95A06"/>
    <w:rsid w:val="00BB1DBF"/>
    <w:rsid w:val="00BC4965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B95A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B95A0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B95A0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B95A0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B95A0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društvo s ograničenom odgovornošću za trgovinu i prijevoz</izvorni_sadrzaj>
    <derivirana_varijabla naziv="DomainObject.Predmet.ProtustrankaFormated_1">  AB društvo s ograničenom odgovornošću za trgovinu i prijevoz</derivirana_varijabla>
  </DomainObject.Predmet.ProtustrankaFormated>
  <DomainObject.Predmet.ProtustrankaFormatedOIB>
    <izvorni_sadrzaj>  AB društvo s ograničenom odgovornošću za trgovinu i prijevoz, OIB 67315647952</izvorni_sadrzaj>
    <derivirana_varijabla naziv="DomainObject.Predmet.ProtustrankaFormatedOIB_1">  AB društvo s ograničenom odgovornošću za trgovinu i prijevoz, OIB 67315647952</derivirana_varijabla>
  </DomainObject.Predmet.ProtustrankaFormatedOIB>
  <DomainObject.Predmet.ProtustrankaFormatedWithAdress>
    <izvorni_sadrzaj> AB društvo s ograničenom odgovornošću za trgovinu i prijevoz, Tribanjska Ulica/bb, 23000 Zadar</izvorni_sadrzaj>
    <derivirana_varijabla naziv="DomainObject.Predmet.ProtustrankaFormatedWithAdress_1"> AB društvo s ograničenom odgovornošću za trgovinu i prijevoz, Tribanjska Ulica/bb, 23000 Zadar</derivirana_varijabla>
  </DomainObject.Predmet.ProtustrankaFormatedWithAdress>
  <DomainObject.Predmet.ProtustrankaFormatedWithAdressOIB>
    <izvorni_sadrzaj> AB društvo s ograničenom odgovornošću za trgovinu i prijevoz, OIB 67315647952, Tribanjska Ulica/bb, 23000 Zadar</izvorni_sadrzaj>
    <derivirana_varijabla naziv="DomainObject.Predmet.ProtustrankaFormatedWithAdressOIB_1"> AB društvo s ograničenom odgovornošću za trgovinu i prijevoz, OIB 67315647952, Tribanjska Ulica/bb, 23000 Zadar</derivirana_varijabla>
  </DomainObject.Predmet.ProtustrankaFormatedWithAdressOIB>
  <DomainObject.Predmet.ProtustrankaWithAdress>
    <izvorni_sadrzaj>AB društvo s ograničenom odgovornošću za trgovinu i prijevoz Tribanjska Ulica/bb, 23000 Zadar</izvorni_sadrzaj>
    <derivirana_varijabla naziv="DomainObject.Predmet.ProtustrankaWithAdress_1">AB društvo s ograničenom odgovornošću za trgovinu i prijevoz Tribanjska Ulica/bb, 23000 Zadar</derivirana_varijabla>
  </DomainObject.Predmet.ProtustrankaWithAdress>
  <DomainObject.Predmet.ProtustrankaWithAdressOIB>
    <izvorni_sadrzaj>AB društvo s ograničenom odgovornošću za trgovinu i prijevoz, OIB 67315647952, Tribanjska Ulica/bb, 23000 Zadar</izvorni_sadrzaj>
    <derivirana_varijabla naziv="DomainObject.Predmet.ProtustrankaWithAdressOIB_1">AB društvo s ograničenom odgovornošću za trgovinu i prijevoz, OIB 67315647952, Tribanjska Ulica/bb, 23000 Zadar</derivirana_varijabla>
  </DomainObject.Predmet.ProtustrankaWithAdressOIB>
  <DomainObject.Predmet.ProtustrankaNazivFormated>
    <izvorni_sadrzaj>AB društvo s ograničenom odgovornošću za trgovinu i prijevoz</izvorni_sadrzaj>
    <derivirana_varijabla naziv="DomainObject.Predmet.ProtustrankaNazivFormated_1">AB društvo s ograničenom odgovornošću za trgovinu i prijevoz</derivirana_varijabla>
  </DomainObject.Predmet.ProtustrankaNazivFormated>
  <DomainObject.Predmet.ProtustrankaNazivFormatedOIB>
    <izvorni_sadrzaj>AB društvo s ograničenom odgovornošću za trgovinu i prijevoz, OIB 67315647952</izvorni_sadrzaj>
    <derivirana_varijabla naziv="DomainObject.Predmet.ProtustrankaNazivFormatedOIB_1">AB društvo s ograničenom odgovornošću za trgovinu i prijevoz, OIB 67315647952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2087.47</izvorni_sadrzaj>
    <derivirana_varijabla naziv="DomainObject.Predmet.TrenutnaVrijednost_1">2087.47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 društvo s ograničenom odgovornošću za trgovinu i prijevoz</item>
    </izvorni_sadrzaj>
    <derivirana_varijabla naziv="DomainObject.Predmet.ProtuStrankaListFormated_1">
      <item>AB društvo s ograničenom odgovornošću za trgovinu i prijevoz</item>
    </derivirana_varijabla>
  </DomainObject.Predmet.ProtuStrankaListFormated>
  <DomainObject.Predmet.ProtuStrankaListFormatedOIB>
    <izvorni_sadrzaj>
      <item>AB društvo s ograničenom odgovornošću za trgovinu i prijevoz, OIB 67315647952</item>
    </izvorni_sadrzaj>
    <derivirana_varijabla naziv="DomainObject.Predmet.ProtuStrankaListFormatedOIB_1">
      <item>AB društvo s ograničenom odgovornošću za trgovinu i prijevoz, OIB 67315647952</item>
    </derivirana_varijabla>
  </DomainObject.Predmet.ProtuStrankaListFormatedOIB>
  <DomainObject.Predmet.ProtuStrankaListFormatedWithAdress>
    <izvorni_sadrzaj>
      <item>AB društvo s ograničenom odgovornošću za trgovinu i prijevoz, Tribanjska Ulica/bb, 23000 Zadar</item>
    </izvorni_sadrzaj>
    <derivirana_varijabla naziv="DomainObject.Predmet.ProtuStrankaListFormatedWithAdress_1">
      <item>AB društvo s ograničenom odgovornošću za trgovinu i prijevoz, Tribanjska Ulica/bb, 23000 Zadar</item>
    </derivirana_varijabla>
  </DomainObject.Predmet.ProtuStrankaListFormatedWithAdress>
  <DomainObject.Predmet.ProtuStrankaListFormatedWithAdressOIB>
    <izvorni_sadrzaj>
      <item>AB društvo s ograničenom odgovornošću za trgovinu i prijevoz, OIB 67315647952, Tribanjska Ulica/bb, 23000 Zadar</item>
    </izvorni_sadrzaj>
    <derivirana_varijabla naziv="DomainObject.Predmet.ProtuStrankaListFormatedWithAdressOIB_1">
      <item>AB društvo s ograničenom odgovornošću za trgovinu i prijevoz, OIB 67315647952, Tribanjska Ulica/bb, 23000 Zadar</item>
    </derivirana_varijabla>
  </DomainObject.Predmet.ProtuStrankaListFormatedWithAdressOIB>
  <DomainObject.Predmet.ProtuStrankaListNazivFormated>
    <izvorni_sadrzaj>
      <item>AB društvo s ograničenom odgovornošću za trgovinu i prijevoz</item>
    </izvorni_sadrzaj>
    <derivirana_varijabla naziv="DomainObject.Predmet.ProtuStrankaListNazivFormated_1">
      <item>AB društvo s ograničenom odgovornošću za trgovinu i prijevoz</item>
    </derivirana_varijabla>
  </DomainObject.Predmet.ProtuStrankaListNazivFormated>
  <DomainObject.Predmet.ProtuStrankaListNazivFormatedOIB>
    <izvorni_sadrzaj>
      <item>AB društvo s ograničenom odgovornošću za trgovinu i prijevoz, OIB 67315647952</item>
    </izvorni_sadrzaj>
    <derivirana_varijabla naziv="DomainObject.Predmet.ProtuStrankaListNazivFormatedOIB_1">
      <item>AB društvo s ograničenom odgovornošću za trgovinu i prijevoz, OIB 67315647952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 društvo s ograničenom odgovornošću za trgovinu i prijevoz</izvorni_sadrzaj>
    <derivirana_varijabla naziv="DomainObject.Predmet.ProtustrankaIDrugi_1">AB društvo s ograničenom odgovornošću za trgovinu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AB društvo s ograničenom odgovornošću za trgovinu i prijevoz, OIB 67315647952, Tribanjska Ulica/bb, 23000 Zadar</izvorni_sadrzaj>
    <derivirana_varijabla naziv="DomainObject.Predmet.ProtustrankaIDrugiAdressOIB_1">AB društvo s ograničenom odgovornošću za trgovinu i prijevoz, OIB 67315647952, Tribanjska Ulica/bb,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 društvo s ograničenom odgovornošću za trgovinu i prijevoz</item>
    </izvorni_sadrzaj>
    <derivirana_varijabla naziv="DomainObject.Predmet.SudioniciListNaziv_1">
      <item>Financijska agencija</item>
      <item>AB društvo s ograničenom odgovornošću za trgovinu i prijevoz</item>
    </derivirana_varijabla>
  </DomainObject.Predmet.SudioniciListNaziv>
  <DomainObject.Predmet.SudioniciListAdressOIB>
    <izvorni_sadrzaj>
      <item>Financijska agencija, OIB 85821130368, Ivana Danila 4,23000 Zadar</item>
      <item>AB društvo s ograničenom odgovornošću za trgovinu i prijevoz, OIB 67315647952, Tribanjska Ulica/bb,23000 Zadar</item>
    </izvorni_sadrzaj>
    <derivirana_varijabla naziv="DomainObject.Predmet.SudioniciListAdressOIB_1">
      <item>Financijska agencija, OIB 85821130368, Ivana Danila 4,23000 Zadar</item>
      <item>AB društvo s ograničenom odgovornošću za trgovinu i prijevoz, OIB 67315647952, Tribanjska Ulica/bb,23000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67315647952</item>
    </izvorni_sadrzaj>
    <derivirana_varijabla naziv="DomainObject.Predmet.SudioniciListNazivOIB_1">
      <item>, OIB 85821130368</item>
      <item>, OIB 67315647952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1907</properties:Characters>
  <properties:Lines>57</properties:Lines>
  <properties:Paragraphs>23</properties:Paragraphs>
  <properties:TotalTime>3</properties:TotalTime>
  <properties:ScaleCrop>false</properties:ScaleCrop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2016-03-03T11:57:00Z</dcterms:created>
  <dc:creator>Danijela Markulin</dc:creator>
  <dc:description/>
  <cp:keywords/>
  <cp:lastModifiedBy>Vedrana Raspović</cp:lastModifiedBy>
  <cp:lastPrinted>2016-03-02T09:53:00Z</cp:lastPrinted>
  <dcterms:modified xmlns:xsi="http://www.w3.org/2001/XMLSchema-instance" xsi:type="dcterms:W3CDTF">2016-03-11T07:21:00Z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