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81f8" w14:paraId="91481f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1971" w:rsidP="001A1971" w:rsidR="001A1971" w:rsidRPr="001A1971">
      <w:pPr>
        <w:spacing w:after="0"/>
        <w:rPr>
          <w:rFonts w:cs="Times New Roman" w:eastAsia="Times New Roman"/>
          <w:b/>
          <w:lang w:eastAsia="hr-HR"/>
        </w:rPr>
      </w:pPr>
      <w:r w:rsidRPr="001A197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A1971">
        <w:rPr>
          <w:rFonts w:cs="Times New Roman" w:eastAsia="Times New Roman"/>
          <w:b/>
          <w:lang w:eastAsia="hr-HR"/>
        </w:rPr>
        <w:t>Broj: 14. St-812/2017.</w:t>
      </w:r>
    </w:p>
    <w:p w:rsidRDefault="001A1971" w:rsidP="001A1971" w:rsidR="001A1971" w:rsidRPr="001A1971">
      <w:pPr>
        <w:spacing w:after="0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A1971" w:rsidP="001A1971" w:rsidR="001A1971" w:rsidRPr="001A1971">
      <w:pPr>
        <w:spacing w:after="0"/>
        <w:rPr>
          <w:rFonts w:cs="Times New Roman" w:eastAsia="Times New Roman"/>
          <w:b/>
          <w:lang w:eastAsia="hr-HR"/>
        </w:rPr>
      </w:pPr>
      <w:r w:rsidRPr="001A1971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A197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A1971" w:rsidP="001A1971" w:rsidR="001A1971" w:rsidRPr="001A197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A1971" w:rsidP="001A1971" w:rsidR="001A1971" w:rsidRPr="001A197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A1971">
        <w:rPr>
          <w:rFonts w:cs="Times New Roman" w:eastAsia="Times New Roman"/>
          <w:b/>
          <w:lang w:eastAsia="hr-HR"/>
        </w:rPr>
        <w:t>R J E Š E NJ E</w:t>
      </w:r>
    </w:p>
    <w:p w:rsidRDefault="001A1971" w:rsidP="001A1971" w:rsidR="001A1971" w:rsidRPr="001A197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b/>
          <w:lang w:eastAsia="hr-HR"/>
        </w:rPr>
        <w:tab/>
      </w:r>
      <w:r w:rsidRPr="001A1971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1A1971">
        <w:rPr>
          <w:rFonts w:cs="Times New Roman" w:eastAsia="Times New Roman"/>
          <w:lang w:eastAsia="hr-HR" w:val="en-US"/>
        </w:rPr>
        <w:t>PAOLA &amp; PETAR jednostavno društvo s ograničenom odgovornošću za trgovinu i usluge, turistička agencija, Split, Valpovačka 5, OIB: 98225638056, 24. listopada</w:t>
      </w:r>
      <w:r w:rsidRPr="001A1971">
        <w:rPr>
          <w:rFonts w:cs="Times New Roman" w:eastAsia="Times New Roman"/>
          <w:lang w:eastAsia="hr-HR"/>
        </w:rPr>
        <w:t xml:space="preserve"> 2017. </w:t>
      </w: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center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r i j e š i o  j e</w:t>
      </w:r>
    </w:p>
    <w:p w:rsidRDefault="001A1971" w:rsidP="001A1971" w:rsidR="001A1971" w:rsidRPr="001A19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1A1971">
        <w:rPr>
          <w:rFonts w:cs="Times New Roman" w:eastAsia="Times New Roman"/>
          <w:lang w:eastAsia="hr-HR" w:val="en-US"/>
        </w:rPr>
        <w:t>PAOLA &amp; PETAR jednostavno društvo s ograničenom odgovornošću za trgovinu i usluge, turistička agencija, Split, Valpovačka 5, OIB: 98225638056.</w:t>
      </w:r>
      <w:r w:rsidRPr="001A1971">
        <w:rPr>
          <w:rFonts w:cs="Times New Roman" w:eastAsia="Times New Roman"/>
          <w:lang w:eastAsia="hr-HR"/>
        </w:rPr>
        <w:t xml:space="preserve"> Skraćeni stečajni postupak je otvoren dana 24. listopada 2017. godine u 12,40 sati, kada je ovo rješenje objavljeno na mrežnoj stranici e-Oglasna ploča sudova.</w:t>
      </w:r>
    </w:p>
    <w:p w:rsidRDefault="001A1971" w:rsidP="001A1971" w:rsidR="001A1971" w:rsidRPr="001A197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 xml:space="preserve">Za stečajnog upravitelja imenuje se Daniela Kovač, Cesta dr. Franje Tuđmana 238A, Kaštel Sućurac, OIB: </w:t>
      </w:r>
      <w:r w:rsidRPr="001A1971">
        <w:rPr>
          <w:rFonts w:cs="Times New Roman" w:eastAsia="Calibri"/>
        </w:rPr>
        <w:t>73917202839.</w:t>
      </w:r>
    </w:p>
    <w:p w:rsidRDefault="001A1971" w:rsidP="001A1971" w:rsidR="001A1971" w:rsidRPr="001A197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1A1971">
        <w:rPr>
          <w:rFonts w:cs="Times New Roman" w:eastAsia="Times New Roman"/>
          <w:lang w:eastAsia="hr-HR" w:val="en-US"/>
        </w:rPr>
        <w:t>PAOLA &amp; PETAR jednostavno društvo s ograničenom odgovornošću za trgovinu i usluge, turistička agencija, Split, Valpovačka 5, OIB: 98225638056.</w:t>
      </w:r>
    </w:p>
    <w:p w:rsidRDefault="001A1971" w:rsidP="001A1971" w:rsidR="001A1971" w:rsidRPr="001A197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A1971" w:rsidP="001A1971" w:rsidR="001A1971" w:rsidRPr="001A197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center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Obrazloženje</w:t>
      </w:r>
    </w:p>
    <w:p w:rsidRDefault="001A1971" w:rsidP="001A1971" w:rsidR="001A1971" w:rsidRPr="001A19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 w:val="en-US"/>
        </w:rPr>
      </w:pPr>
      <w:r w:rsidRPr="001A1971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18. kolovoza 2017. godine Zahtjev za provedbu skraćenog stečajnog postupka (Zahtjev) nad Dužnikom: </w:t>
      </w:r>
      <w:r w:rsidRPr="001A1971">
        <w:rPr>
          <w:rFonts w:cs="Times New Roman" w:eastAsia="Times New Roman"/>
          <w:lang w:eastAsia="hr-HR" w:val="en-US"/>
        </w:rPr>
        <w:t>PAOLA &amp; PETAR jednostavno društvo s ograničenom odgovornošću za trgovinu i usluge, turistička agencija, Split, Valpovačka 5.</w:t>
      </w: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ab/>
        <w:t>U podnesenom Zahtjevu navedeno je kako Dužnik na dan 16. kolovoza 2017. godine, u Očevidniku redoslijeda osnova za plaćanje, ima evidentirane neizvršene osnove za plaćanje u neprekinutom razdoblju od 120. dana, u ukupnom iznosu od: 5.486,19  kn, kao i da prema podacima koji su dostavljeni od Hrvatskog zavoda za mirovinskog osiguranje, Dužnik nema zaposlenih.</w:t>
      </w: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A197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1A1971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1A1971">
        <w:rPr>
          <w:rFonts w:cs="Times New Roman" w:eastAsia="Times New Roman"/>
          <w:b/>
          <w:lang w:eastAsia="hr-HR" w:val="en-AU"/>
        </w:rPr>
        <w:t xml:space="preserve">Broj: 14. </w:t>
      </w:r>
      <w:r w:rsidRPr="001A1971">
        <w:rPr>
          <w:rFonts w:cs="Times New Roman" w:eastAsia="Times New Roman"/>
          <w:b/>
          <w:lang w:eastAsia="hr-HR"/>
        </w:rPr>
        <w:t>St-812/2017.</w:t>
      </w: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čime su bile ispunjene pretpostavke iz čl. 428. Stečajnog zakona (</w:t>
      </w:r>
      <w:r w:rsidRPr="001A1971">
        <w:rPr>
          <w:rFonts w:cs="Times New Roman" w:eastAsia="Times New Roman"/>
          <w:i/>
          <w:lang w:eastAsia="hr-HR"/>
        </w:rPr>
        <w:t>Narodne novine</w:t>
      </w:r>
      <w:r w:rsidRPr="001A1971">
        <w:rPr>
          <w:rFonts w:cs="Times New Roman" w:eastAsia="Times New Roman"/>
          <w:lang w:eastAsia="hr-HR"/>
        </w:rPr>
        <w:t>, broj: 71/15., dalje: SZ), ovaj Sud je 04.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ab/>
      </w:r>
    </w:p>
    <w:p w:rsidRDefault="001A1971" w:rsidP="001A1971" w:rsidR="001A1971" w:rsidRPr="001A1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A1971" w:rsidP="001A1971" w:rsidR="001A1971" w:rsidRPr="001A1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A1971" w:rsidP="001A1971" w:rsidR="001A1971" w:rsidRPr="001A1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A1971" w:rsidP="001A1971" w:rsidR="001A1971" w:rsidRPr="001A1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A1971" w:rsidP="001A1971" w:rsidR="001A1971" w:rsidRPr="001A1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A1971" w:rsidP="001A1971" w:rsidR="001A1971" w:rsidRPr="001A1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U Splitu, 24. listopada 2017.</w:t>
      </w:r>
    </w:p>
    <w:p w:rsidRDefault="001A1971" w:rsidP="001A1971" w:rsidR="001A1971" w:rsidRPr="001A197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S U D A C</w:t>
      </w:r>
    </w:p>
    <w:p w:rsidRDefault="001A1971" w:rsidP="001A1971" w:rsidR="001A1971" w:rsidRPr="001A197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Jozo Ćaleta</w:t>
      </w:r>
    </w:p>
    <w:p w:rsidRDefault="001A1971" w:rsidP="001A1971" w:rsidR="001A1971" w:rsidRPr="001A197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A197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A1971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1A1971">
        <w:rPr>
          <w:rFonts w:cs="Times New Roman" w:eastAsia="Times New Roman"/>
          <w:b/>
          <w:lang w:eastAsia="hr-HR" w:val="en-AU"/>
        </w:rPr>
        <w:t xml:space="preserve">Broj: 14. </w:t>
      </w:r>
      <w:r w:rsidRPr="001A1971">
        <w:rPr>
          <w:rFonts w:cs="Times New Roman" w:eastAsia="Times New Roman"/>
          <w:b/>
          <w:lang w:eastAsia="hr-HR"/>
        </w:rPr>
        <w:t>St-812/2017.</w:t>
      </w: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POUKA O PRAVNOM LIJEKU:</w:t>
      </w: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DNA:</w:t>
      </w:r>
    </w:p>
    <w:p w:rsidRDefault="001A1971" w:rsidP="001A1971" w:rsidR="001A1971" w:rsidRPr="001A19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A1971" w:rsidP="001A1971" w:rsidR="001A1971" w:rsidRPr="001A19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Dužniku,</w:t>
      </w:r>
    </w:p>
    <w:p w:rsidRDefault="001A1971" w:rsidP="001A1971" w:rsidR="001A1971" w:rsidRPr="001A19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 xml:space="preserve">stečajnom upravitelju Daniela Kovač, Cesta dr. Franje Tuđmana 238A, K. Sućurac, </w:t>
      </w:r>
    </w:p>
    <w:p w:rsidRDefault="001A1971" w:rsidP="001A1971" w:rsidR="001A1971" w:rsidRPr="001A19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Županijsko državno odvjetništvo Split,</w:t>
      </w:r>
    </w:p>
    <w:p w:rsidRDefault="001A1971" w:rsidP="001A1971" w:rsidR="001A1971" w:rsidRPr="001A19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 xml:space="preserve">Porezna uprava Split, </w:t>
      </w:r>
    </w:p>
    <w:p w:rsidRDefault="001A1971" w:rsidP="001A1971" w:rsidR="001A1971" w:rsidRPr="001A19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e-Oglasna ploča Suda – rok 20. dana,</w:t>
      </w:r>
    </w:p>
    <w:p w:rsidRDefault="001A1971" w:rsidP="001A1971" w:rsidR="001A1971" w:rsidRPr="001A19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sudski registar – nakon pravomoćnosti</w:t>
      </w:r>
    </w:p>
    <w:p w:rsidRDefault="001A1971" w:rsidP="001A1971" w:rsidR="001A1971" w:rsidRPr="001A19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1971">
        <w:rPr>
          <w:rFonts w:cs="Times New Roman" w:eastAsia="Times New Roman"/>
          <w:lang w:eastAsia="hr-HR"/>
        </w:rPr>
        <w:t>u spis.</w:t>
      </w: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1971" w:rsidP="001A1971" w:rsidR="001A1971" w:rsidRPr="001A1971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971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39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St-812/2017-6</izvorni_sadrzaj>
    <derivirana_varijabla naziv="DomainObject.Oznaka_1">St-812/2017-6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St-812/2017</izvorni_sadrzaj>
    <derivirana_varijabla naziv="DomainObject.Predmet.OznakaBroj_1">St-812/2017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PAOLA &amp; PETAR jednostavno društvo s ograničenom odgovornošću za trgovinu i usluge, turistička agencija</izvorni_sadrzaj>
    <derivirana_varijabla naziv="DomainObject.Predmet.ProtustrankaFormated_1">  PAOLA &amp; PETAR jednostavno društvo s ograničenom odgovornošću za trgovinu i usluge, turistička agencija</derivirana_varijabla>
  </DomainObject.Predmet.ProtustrankaFormated>
  <DomainObject.Predmet.ProtustrankaFormatedOIB>
    <izvorni_sadrzaj>  PAOLA &amp; PETAR jednostavno društvo s ograničenom odgovornošću za trgovinu i usluge, turistička agencija, OIB 98225638056</izvorni_sadrzaj>
    <derivirana_varijabla naziv="DomainObject.Predmet.ProtustrankaFormatedOIB_1">  PAOLA &amp; PETAR jednostavno društvo s ograničenom odgovornošću za trgovinu i usluge, turistička agencija, OIB 98225638056</derivirana_varijabla>
  </DomainObject.Predmet.ProtustrankaFormatedOIB>
  <DomainObject.Predmet.ProtustrankaFormatedWithAdress>
    <izvorni_sadrzaj> PAOLA &amp; PETAR jednostavno društvo s ograničenom odgovornošću za trgovinu i usluge, turistička agencija, Valpovačka 5, 21000 Split</izvorni_sadrzaj>
    <derivirana_varijabla naziv="DomainObject.Predmet.ProtustrankaFormatedWithAdress_1"> PAOLA &amp; PETAR jednostavno društvo s ograničenom odgovornošću za trgovinu i usluge, turistička agencija, Valpovačka 5, 21000 Split</derivirana_varijabla>
  </DomainObject.Predmet.ProtustrankaFormatedWithAdress>
  <DomainObject.Predmet.ProtustrankaFormatedWithAdressOIB>
    <izvorni_sadrzaj> PAOLA &amp; PETAR jednostavno društvo s ograničenom odgovornošću za trgovinu i usluge, turistička agencija, OIB 98225638056, Valpovačka 5, 21000 Split</izvorni_sadrzaj>
    <derivirana_varijabla naziv="DomainObject.Predmet.ProtustrankaFormatedWithAdressOIB_1"> PAOLA &amp; PETAR jednostavno društvo s ograničenom odgovornošću za trgovinu i usluge, turistička agencija, OIB 98225638056, Valpovačka 5, 21000 Split</derivirana_varijabla>
  </DomainObject.Predmet.ProtustrankaFormatedWithAdressOIB>
  <DomainObject.Predmet.ProtustrankaWithAdress>
    <izvorni_sadrzaj>PAOLA &amp; PETAR jednostavno društvo s ograničenom odgovornošću za trgovinu i usluge, turistička agencija Valpovačka 5, 21000 Split</izvorni_sadrzaj>
    <derivirana_varijabla naziv="DomainObject.Predmet.ProtustrankaWithAdress_1">PAOLA &amp; PETAR jednostavno društvo s ograničenom odgovornošću za trgovinu i usluge, turistička agencija Valpovačka 5, 21000 Split</derivirana_varijabla>
  </DomainObject.Predmet.ProtustrankaWithAdress>
  <DomainObject.Predmet.ProtustrankaWithAdressOIB>
    <izvorni_sadrzaj>PAOLA &amp; PETAR jednostavno društvo s ograničenom odgovornošću za trgovinu i usluge, turistička agencija, OIB 98225638056, Valpovačka 5, 21000 Split</izvorni_sadrzaj>
    <derivirana_varijabla naziv="DomainObject.Predmet.ProtustrankaWithAdressOIB_1">PAOLA &amp; PETAR jednostavno društvo s ograničenom odgovornošću za trgovinu i usluge, turistička agencija, OIB 98225638056, Valpovačka 5, 21000 Split</derivirana_varijabla>
  </DomainObject.Predmet.ProtustrankaWithAdressOIB>
  <DomainObject.Predmet.ProtustrankaNazivFormated>
    <izvorni_sadrzaj>PAOLA &amp; PETAR jednostavno društvo s ograničenom odgovornošću za trgovinu i usluge, turistička agencija</izvorni_sadrzaj>
    <derivirana_varijabla naziv="DomainObject.Predmet.ProtustrankaNazivFormated_1">PAOLA &amp; PETAR jednostavno društvo s ograničenom odgovornošću za trgovinu i usluge, turistička agencija</derivirana_varijabla>
  </DomainObject.Predmet.ProtustrankaNazivFormated>
  <DomainObject.Predmet.ProtustrankaNazivFormatedOIB>
    <izvorni_sadrzaj>PAOLA &amp; PETAR jednostavno društvo s ograničenom odgovornošću za trgovinu i usluge, turistička agencija, OIB 98225638056</izvorni_sadrzaj>
    <derivirana_varijabla naziv="DomainObject.Predmet.ProtustrankaNazivFormatedOIB_1">PAOLA &amp; PETAR jednostavno društvo s ograničenom odgovornošću za trgovinu i usluge, turistička agencija, OIB 98225638056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5486.19</izvorni_sadrzaj>
    <derivirana_varijabla naziv="DomainObject.Predmet.TrenutnaVrijednost_1">5486.19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PAOLA &amp; PETAR jednostavno društvo s ograničenom odgovornošću za trgovinu i usluge, turistička agencija</item>
    </izvorni_sadrzaj>
    <derivirana_varijabla naziv="DomainObject.Predmet.ProtuStrankaListFormated_1">
      <item>PAOLA &amp; PETAR jednostavno društvo s ograničenom odgovornošću za trgovinu i usluge, turistička agencija</item>
    </derivirana_varijabla>
  </DomainObject.Predmet.ProtuStrankaListFormated>
  <DomainObject.Predmet.ProtuStrankaListFormatedOIB>
    <izvorni_sadrzaj>
      <item>PAOLA &amp; PETAR jednostavno društvo s ograničenom odgovornošću za trgovinu i usluge, turistička agencija, OIB 98225638056</item>
    </izvorni_sadrzaj>
    <derivirana_varijabla naziv="DomainObject.Predmet.ProtuStrankaListFormatedOIB_1">
      <item>PAOLA &amp; PETAR jednostavno društvo s ograničenom odgovornošću za trgovinu i usluge, turistička agencija, OIB 98225638056</item>
    </derivirana_varijabla>
  </DomainObject.Predmet.ProtuStrankaListFormatedOIB>
  <DomainObject.Predmet.ProtuStrankaListFormatedWithAdress>
    <izvorni_sadrzaj>
      <item>PAOLA &amp; PETAR jednostavno društvo s ograničenom odgovornošću za trgovinu i usluge, turistička agencija, Valpovačka 5, 21000 Split</item>
    </izvorni_sadrzaj>
    <derivirana_varijabla naziv="DomainObject.Predmet.ProtuStrankaListFormatedWithAdress_1">
      <item>PAOLA &amp; PETAR jednostavno društvo s ograničenom odgovornošću za trgovinu i usluge, turistička agencija, Valpovačka 5, 21000 Split</item>
    </derivirana_varijabla>
  </DomainObject.Predmet.ProtuStrankaListFormatedWithAdress>
  <DomainObject.Predmet.ProtuStrankaListFormatedWithAdressOIB>
    <izvorni_sadrzaj>
      <item>PAOLA &amp; PETAR jednostavno društvo s ograničenom odgovornošću za trgovinu i usluge, turistička agencija, OIB 98225638056, Valpovačka 5, 21000 Split</item>
    </izvorni_sadrzaj>
    <derivirana_varijabla naziv="DomainObject.Predmet.ProtuStrankaListFormatedWithAdressOIB_1">
      <item>PAOLA &amp; PETAR jednostavno društvo s ograničenom odgovornošću za trgovinu i usluge, turistička agencija, OIB 98225638056, Valpovačka 5, 21000 Split</item>
    </derivirana_varijabla>
  </DomainObject.Predmet.ProtuStrankaListFormatedWithAdressOIB>
  <DomainObject.Predmet.ProtuStrankaListNazivFormated>
    <izvorni_sadrzaj>
      <item>PAOLA &amp; PETAR jednostavno društvo s ograničenom odgovornošću za trgovinu i usluge, turistička agencija</item>
    </izvorni_sadrzaj>
    <derivirana_varijabla naziv="DomainObject.Predmet.ProtuStrankaListNazivFormated_1">
      <item>PAOLA &amp; PETAR jednostavno društvo s ograničenom odgovornošću za trgovinu i usluge, turistička agencija</item>
    </derivirana_varijabla>
  </DomainObject.Predmet.ProtuStrankaListNazivFormated>
  <DomainObject.Predmet.ProtuStrankaListNazivFormatedOIB>
    <izvorni_sadrzaj>
      <item>PAOLA &amp; PETAR jednostavno društvo s ograničenom odgovornošću za trgovinu i usluge, turistička agencija, OIB 98225638056</item>
    </izvorni_sadrzaj>
    <derivirana_varijabla naziv="DomainObject.Predmet.ProtuStrankaListNazivFormatedOIB_1">
      <item>PAOLA &amp; PETAR jednostavno društvo s ograničenom odgovornošću za trgovinu i usluge, turistička agencija, OIB 98225638056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St-812/2017-6</izvorni_sadrzaj>
    <derivirana_varijabla naziv="DomainObject.PoslovniBrojDokumenta_1">St-812/2017-6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PAOLA &amp; PETAR jednostavno društvo s ograničenom odgovornošću za trgovinu i usluge, turistička agencija</izvorni_sadrzaj>
    <derivirana_varijabla naziv="DomainObject.Predmet.ProtustrankaIDrugi_1">PAOLA &amp; PETAR jednostavno društvo s ograničenom odgovornošću za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PAOLA &amp; PETAR jednostavno društvo s ograničenom odgovornošću za trgovinu i usluge, turistička agencija, OIB 98225638056, Valpovačka 5, 21000 Split</izvorni_sadrzaj>
    <derivirana_varijabla naziv="DomainObject.Predmet.ProtustrankaIDrugiAdressOIB_1">PAOLA &amp; PETAR jednostavno društvo s ograničenom odgovornošću za trgovinu i usluge, turistička agencija, OIB 98225638056, Valpovačka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PAOLA &amp; PETAR jednostavno društvo s ograničenom odgovornošću za trgovinu i usluge, turistička agencija</item>
      <item>FINANCIJSKA AGENCIJA, RC SPLIT</item>
    </izvorni_sadrzaj>
    <derivirana_varijabla naziv="DomainObject.Predmet.SudioniciListNaziv_1">
      <item>PAOLA &amp; PETAR jednostavno društvo s ograničenom odgovornošću za trgovinu i usluge, turistička agencija</item>
      <item>FINANCIJSKA AGENCIJA, RC SPLIT</item>
    </derivirana_varijabla>
  </DomainObject.Predmet.SudioniciListNaziv>
  <DomainObject.Predmet.SudioniciListAdressOIB>
    <izvorni_sadrzaj>
      <item>PAOLA &amp; PETAR jednostavno društvo s ograničenom odgovornošću za trgovinu i usluge, turistička agencija, OIB 98225638056, Valpovačka 5,21000 Split</item>
      <item>FINANCIJSKA AGENCIJA, RC SPLIT, OIB 85821130368, Mažuranićevo šetalište 24 b,21000 Split</item>
    </izvorni_sadrzaj>
    <derivirana_varijabla naziv="DomainObject.Predmet.SudioniciListAdressOIB_1">
      <item>PAOLA &amp; PETAR jednostavno društvo s ograničenom odgovornošću za trgovinu i usluge, turistička agencija, OIB 98225638056, Valpovačka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673D5-E3D9-4FB2-847A-8899A7EE2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814</properties:Words>
  <properties:Characters>4374</properties:Characters>
  <properties:Lines>126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2017-10-24T11:18:00Z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St-812/2017-6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