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fef3" w14:paraId="aa5fef3" w:rsidRDefault="00B3345A" w:rsidP="00B3345A" w:rsidR="00B3345A">
      <w:pPr>
        <w15:collapsed w:val="false"/>
      </w:pPr>
      <w:bookmarkStart w:name="_GoBack" w:id="0"/>
      <w:bookmarkEnd w:id="0"/>
      <w:r>
        <w:t xml:space="preserve">         </w:t>
      </w:r>
      <w:r w:rsidR="008F34D5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</w:p>
    <w:p w:rsidRDefault="00B3345A" w:rsidP="00B3345A" w:rsidR="00B3345A">
      <w:r>
        <w:t>REPUBLIKA HRVATSKA</w:t>
      </w:r>
    </w:p>
    <w:p w:rsidRDefault="00B3345A" w:rsidP="00B3345A" w:rsidR="00B3345A">
      <w:r>
        <w:t>Trgovački sud u Zagrebu</w:t>
      </w:r>
    </w:p>
    <w:p w:rsidRDefault="00B3345A" w:rsidP="00B3345A" w:rsidR="00B3345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3345A" w:rsidP="00B3345A" w:rsidR="00B3345A"/>
    <w:p w:rsidRDefault="00B3345A" w:rsidP="00B3345A" w:rsidR="00B334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18. St-</w:t>
      </w:r>
      <w:r w:rsidR="009F2007">
        <w:t>688/2019</w:t>
      </w:r>
    </w:p>
    <w:p w:rsidRDefault="00B3345A" w:rsidP="00B3345A" w:rsidR="00B3345A"/>
    <w:p w:rsidRDefault="00B3345A" w:rsidP="00B3345A" w:rsidR="00B3345A">
      <w:r>
        <w:tab/>
      </w:r>
      <w:r>
        <w:tab/>
      </w:r>
      <w:r>
        <w:tab/>
      </w:r>
      <w:r>
        <w:tab/>
        <w:t xml:space="preserve">               </w:t>
      </w:r>
    </w:p>
    <w:p w:rsidRDefault="00B3345A" w:rsidP="00B3345A" w:rsidR="00B3345A">
      <w:r>
        <w:t xml:space="preserve">                                       </w:t>
      </w:r>
      <w:r w:rsidR="008F34D5">
        <w:t xml:space="preserve">     </w:t>
      </w:r>
      <w:r>
        <w:t xml:space="preserve">  R E P U B L I K A   H R V A T S K A </w:t>
      </w:r>
    </w:p>
    <w:p w:rsidRDefault="00B3345A" w:rsidP="00B3345A" w:rsidR="00B3345A"/>
    <w:p w:rsidRDefault="00B3345A" w:rsidP="00B3345A" w:rsidR="00B3345A">
      <w:r>
        <w:t xml:space="preserve">                                                         </w:t>
      </w:r>
      <w:r w:rsidR="008F34D5">
        <w:t xml:space="preserve">   </w:t>
      </w:r>
      <w:r>
        <w:t xml:space="preserve">  R J E Š E NJ E </w:t>
      </w:r>
      <w:r>
        <w:tab/>
      </w:r>
    </w:p>
    <w:p w:rsidRDefault="008F34D5" w:rsidP="00B3345A" w:rsidR="008F34D5"/>
    <w:p w:rsidRDefault="00B3345A" w:rsidP="00B3345A" w:rsidR="00B3345A">
      <w:r>
        <w:tab/>
      </w:r>
      <w:r>
        <w:tab/>
      </w:r>
      <w:r>
        <w:tab/>
      </w:r>
      <w:r>
        <w:tab/>
      </w:r>
    </w:p>
    <w:p w:rsidRDefault="001C0578" w:rsidP="001C0578" w:rsidR="00B3345A">
      <w:pPr>
        <w:ind w:firstLine="708"/>
        <w:jc w:val="both"/>
      </w:pPr>
      <w:r w:rsidRPr="001C0578">
        <w:t xml:space="preserve">Trgovački sud u Zagrebu, sudac Danijela Uzelac, u stečajnom postupku nad dužnikom L.D. ŽITO d.o.o. u likvidaciji, OIB 38533944327, Zagreb, Slavonska avenija 6, kojeg zastupa punomoćnica Sandra </w:t>
      </w:r>
      <w:proofErr w:type="spellStart"/>
      <w:r w:rsidRPr="001C0578">
        <w:t>Markač</w:t>
      </w:r>
      <w:proofErr w:type="spellEnd"/>
      <w:r w:rsidRPr="001C0578">
        <w:t xml:space="preserve"> </w:t>
      </w:r>
      <w:proofErr w:type="spellStart"/>
      <w:r w:rsidRPr="001C0578">
        <w:t>Greif</w:t>
      </w:r>
      <w:proofErr w:type="spellEnd"/>
      <w:r w:rsidRPr="001C0578">
        <w:t xml:space="preserve">, odvjetnica u Odvjetničkom društvu </w:t>
      </w:r>
      <w:proofErr w:type="spellStart"/>
      <w:r w:rsidRPr="001C0578">
        <w:t>Markač</w:t>
      </w:r>
      <w:proofErr w:type="spellEnd"/>
      <w:r w:rsidRPr="001C0578">
        <w:t>-</w:t>
      </w:r>
      <w:proofErr w:type="spellStart"/>
      <w:r w:rsidRPr="001C0578">
        <w:t>Greif</w:t>
      </w:r>
      <w:proofErr w:type="spellEnd"/>
      <w:r w:rsidRPr="001C0578">
        <w:t xml:space="preserve">  &amp; partneri j.t.d., Zagreb,</w:t>
      </w:r>
      <w:r>
        <w:t xml:space="preserve"> 10. svibnja 2019.</w:t>
      </w:r>
    </w:p>
    <w:p w:rsidRDefault="00B3345A" w:rsidP="001C0578" w:rsidR="00B3345A">
      <w:pPr>
        <w:jc w:val="both"/>
      </w:pPr>
    </w:p>
    <w:p w:rsidRDefault="008F34D5" w:rsidP="001C0578" w:rsidR="008F34D5">
      <w:pPr>
        <w:jc w:val="both"/>
      </w:pPr>
    </w:p>
    <w:p w:rsidRDefault="00B3345A" w:rsidP="001C0578" w:rsidR="00B3345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F34D5">
        <w:t xml:space="preserve">  </w:t>
      </w:r>
      <w:r>
        <w:t xml:space="preserve"> r i j e š i o    j e </w:t>
      </w:r>
    </w:p>
    <w:p w:rsidRDefault="00B3345A" w:rsidP="001C0578" w:rsidR="00B3345A">
      <w:pPr>
        <w:jc w:val="both"/>
      </w:pPr>
      <w:r>
        <w:tab/>
      </w:r>
    </w:p>
    <w:p w:rsidRDefault="001C0578" w:rsidP="001C0578" w:rsidR="001C0578">
      <w:pPr>
        <w:jc w:val="both"/>
      </w:pPr>
    </w:p>
    <w:p w:rsidRDefault="00B3345A" w:rsidP="008F34D5" w:rsidR="00B3345A" w:rsidRPr="008F34D5">
      <w:pPr>
        <w:ind w:firstLine="708"/>
        <w:jc w:val="both"/>
      </w:pPr>
      <w:r>
        <w:t xml:space="preserve">I. Pokreće se prethodni postupak radi utvrđivanja pretpostavki za otvaranje stečajnog postupka nad dužnikom </w:t>
      </w:r>
      <w:r w:rsidR="008F34D5" w:rsidRPr="008F34D5">
        <w:t>L.D. ŽITO d.o.o. u likvidaciji, OIB 385339443</w:t>
      </w:r>
      <w:r w:rsidR="008F34D5">
        <w:t>27, Zagreb, Slavonska avenija 6.</w:t>
      </w:r>
    </w:p>
    <w:p w:rsidRDefault="00B3345A" w:rsidP="001C0578" w:rsidR="00B3345A">
      <w:pPr>
        <w:jc w:val="both"/>
      </w:pPr>
    </w:p>
    <w:p w:rsidRDefault="00B3345A" w:rsidP="001C0578" w:rsidR="00B3345A">
      <w:pPr>
        <w:ind w:firstLine="708"/>
        <w:jc w:val="both"/>
      </w:pPr>
      <w:r>
        <w:t xml:space="preserve">II. Zakazuje se ročište radi očitovanja o prijedlogu za otvaranje stečajnog postupka za dan: </w:t>
      </w:r>
      <w:r w:rsidR="00052D25">
        <w:t>31. svibnja 2019. u 9,15 sati</w:t>
      </w:r>
      <w:r>
        <w:t xml:space="preserve"> u zgradi Trgovačkog suda u Zagrebu, Petrinjska 8, soba broj 56/III kat – (dvorišna zgrada),  na koje ročište se dostavom ovog zaključka pozivaju:</w:t>
      </w:r>
    </w:p>
    <w:p w:rsidRDefault="00B3345A" w:rsidP="001C0578" w:rsidR="00B3345A">
      <w:pPr>
        <w:jc w:val="both"/>
      </w:pPr>
      <w:r>
        <w:t>- dužnik kao predlagatelj,</w:t>
      </w:r>
    </w:p>
    <w:p w:rsidRDefault="00B3345A" w:rsidP="001C0578" w:rsidR="00B3345A">
      <w:pPr>
        <w:jc w:val="both"/>
      </w:pPr>
      <w:r>
        <w:t xml:space="preserve">- </w:t>
      </w:r>
      <w:r w:rsidR="00193DA1">
        <w:t>zastupnik po zakonu-likvidator</w:t>
      </w:r>
      <w:r>
        <w:t>,</w:t>
      </w:r>
    </w:p>
    <w:p w:rsidRDefault="00B3345A" w:rsidP="001C0578" w:rsidR="00B3345A">
      <w:pPr>
        <w:jc w:val="both"/>
      </w:pPr>
      <w:r>
        <w:t>- Zagrebačka banka d.d.</w:t>
      </w:r>
    </w:p>
    <w:p w:rsidRDefault="00B3345A" w:rsidP="001C0578" w:rsidR="00B3345A">
      <w:pPr>
        <w:jc w:val="both"/>
      </w:pPr>
      <w:r>
        <w:t xml:space="preserve">  </w:t>
      </w:r>
    </w:p>
    <w:p w:rsidRDefault="00B3345A" w:rsidP="001C0578" w:rsidR="00B3345A">
      <w:pPr>
        <w:ind w:firstLine="708"/>
        <w:jc w:val="both"/>
      </w:pPr>
      <w:r>
        <w:t xml:space="preserve">III. Pozvane osobe mogu se o prijedlogu i pisano očitovati. </w:t>
      </w:r>
    </w:p>
    <w:p w:rsidRDefault="001C0578" w:rsidP="001C0578" w:rsidR="001C0578">
      <w:pPr>
        <w:ind w:firstLine="708"/>
        <w:jc w:val="both"/>
      </w:pPr>
    </w:p>
    <w:p w:rsidRDefault="00052D25" w:rsidP="001C0578" w:rsidR="00052D25">
      <w:pPr>
        <w:ind w:firstLine="708"/>
        <w:jc w:val="both"/>
      </w:pPr>
    </w:p>
    <w:p w:rsidRDefault="001C0578" w:rsidP="001C0578" w:rsidR="00B3345A">
      <w:pPr>
        <w:ind w:firstLine="708" w:left="2832"/>
        <w:jc w:val="both"/>
      </w:pPr>
      <w:r>
        <w:t xml:space="preserve">   </w:t>
      </w:r>
      <w:r w:rsidR="00B3345A">
        <w:t>Obrazloženje</w:t>
      </w:r>
    </w:p>
    <w:p w:rsidRDefault="001C0578" w:rsidP="001C0578" w:rsidR="001C0578">
      <w:pPr>
        <w:ind w:firstLine="708" w:left="2832"/>
        <w:jc w:val="both"/>
      </w:pPr>
    </w:p>
    <w:p w:rsidRDefault="00B3345A" w:rsidP="00593053" w:rsidR="00B3345A">
      <w:pPr>
        <w:jc w:val="both"/>
      </w:pPr>
    </w:p>
    <w:p w:rsidRDefault="00B3345A" w:rsidP="00593053" w:rsidR="00B3345A">
      <w:pPr>
        <w:ind w:firstLine="708"/>
        <w:jc w:val="both"/>
      </w:pPr>
      <w:r>
        <w:t xml:space="preserve">Dužnik je po zastupniku po zakonu podnio  prijedlog za otvaranje stečajnog postupka na temelju odredaba čl. 16. i čl. 109. Stečajnog zakona (“Narodne novine” broj: 71/15. i 104/17., dalje: SZ). U prijedlogu je u bitnome naveo da kod dužnika postoji stečajni razlog nesposobnosti za plaćanje u prilog </w:t>
      </w:r>
      <w:r w:rsidR="00CA0EBF">
        <w:t xml:space="preserve"> te da nema imovine.</w:t>
      </w:r>
    </w:p>
    <w:p w:rsidRDefault="00B3345A" w:rsidP="00593053" w:rsidR="00B3345A">
      <w:pPr>
        <w:jc w:val="both"/>
      </w:pPr>
    </w:p>
    <w:p w:rsidRDefault="00B3345A" w:rsidP="00021D2B" w:rsidR="00B3345A">
      <w:pPr>
        <w:ind w:firstLine="708"/>
        <w:jc w:val="both"/>
      </w:pPr>
      <w:r>
        <w:lastRenderedPageBreak/>
        <w:t xml:space="preserve">Uvidom u Potvrdu Financijske agencije od </w:t>
      </w:r>
      <w:r w:rsidR="00CA0EBF">
        <w:t>25. ožujka 2019.</w:t>
      </w:r>
      <w:r>
        <w:t xml:space="preserve">  utvrđeno je kako je na dan </w:t>
      </w:r>
      <w:r w:rsidR="00CA0EBF">
        <w:t>izdavanja potvrde dužnik</w:t>
      </w:r>
      <w:r>
        <w:t xml:space="preserve"> na računima i novčanim sredstvima dužnika evidentirano </w:t>
      </w:r>
      <w:r w:rsidR="00CA0EBF">
        <w:t>2120</w:t>
      </w:r>
      <w:r w:rsidR="00593053">
        <w:t xml:space="preserve"> dana neprekidne blokade.</w:t>
      </w:r>
    </w:p>
    <w:p w:rsidRDefault="00B3345A" w:rsidP="00021D2B" w:rsidR="00B3345A">
      <w:pPr>
        <w:jc w:val="both"/>
      </w:pPr>
    </w:p>
    <w:p w:rsidRDefault="00B3345A" w:rsidP="00021D2B" w:rsidR="00B3345A">
      <w:pPr>
        <w:ind w:firstLine="708"/>
        <w:jc w:val="both"/>
      </w:pPr>
      <w:r>
        <w:t>Uvidom u potvrdu o plaćanju koju je dužnik dostavio u spis utvrđeno je kako je dužnik platio iznos od 1.000,00 kn u Fond za namirenje troškova stečajnog postupka u skl</w:t>
      </w:r>
      <w:r w:rsidR="00A14368">
        <w:t>adu s rješenjem ovoga suda.</w:t>
      </w:r>
    </w:p>
    <w:p w:rsidRDefault="008F34D5" w:rsidP="00021D2B" w:rsidR="008F34D5">
      <w:pPr>
        <w:ind w:firstLine="708"/>
        <w:jc w:val="both"/>
      </w:pPr>
    </w:p>
    <w:p w:rsidRDefault="008F34D5" w:rsidP="00021D2B" w:rsidR="008F34D5">
      <w:pPr>
        <w:ind w:firstLine="708"/>
        <w:jc w:val="both"/>
      </w:pPr>
      <w:r>
        <w:t>Podneskom od 8. svibnja 2019. dužnik kao predlagatelj se očitovao da nije provedena podjela imovine u postupku likvidacije nad dužnikom.</w:t>
      </w:r>
    </w:p>
    <w:p w:rsidRDefault="00B3345A" w:rsidP="00021D2B" w:rsidR="00B3345A">
      <w:pPr>
        <w:jc w:val="both"/>
      </w:pPr>
    </w:p>
    <w:p w:rsidRDefault="00B3345A" w:rsidP="00021D2B" w:rsidR="00B3345A">
      <w:pPr>
        <w:ind w:firstLine="708"/>
        <w:jc w:val="both"/>
      </w:pPr>
      <w:r>
        <w:t>Slijedom navedenog, sud je na temelju odredbe čl. 115. st. 1. SZ-a, odlučio kao u točki I. izreke rješenja. Na temelju  odredbe čl. 123. st. 1. SZ-a u točki II. izreke zakazao je  ročište radi očitovanja  o prijedlogu za otvaranje stečajnog postupka. Prema odredbi čl. 123. st. 2. SZ-a osobe koje su pozvane na navedeno ročište mogu se o prijedlogu očitovati i pisano.</w:t>
      </w:r>
    </w:p>
    <w:p w:rsidRDefault="00A14368" w:rsidP="00021D2B" w:rsidR="00A14368">
      <w:pPr>
        <w:jc w:val="both"/>
      </w:pPr>
    </w:p>
    <w:p w:rsidRDefault="00193DA1" w:rsidP="00021D2B" w:rsidR="00A14368" w:rsidRPr="00A14368">
      <w:pPr>
        <w:ind w:firstLine="708"/>
        <w:jc w:val="both"/>
      </w:pPr>
      <w:r>
        <w:t>Prema odredbi čl. 128. st.5. SZ-a r</w:t>
      </w:r>
      <w:r w:rsidR="00A14368" w:rsidRPr="00A14368">
        <w:t>očište radi očitovanja o prijedlogu za otvaranje stečajnog postupka</w:t>
      </w:r>
      <w:r w:rsidR="009F6978">
        <w:t xml:space="preserve"> sud može</w:t>
      </w:r>
      <w:r w:rsidR="00A14368">
        <w:t xml:space="preserve"> spojiti s </w:t>
      </w:r>
      <w:r w:rsidR="00A14368" w:rsidRPr="00A14368">
        <w:t xml:space="preserve"> </w:t>
      </w:r>
      <w:r w:rsidR="009F6978">
        <w:t>ročištem radi rasprave o pretpostavkama za otvaranje stečajnog postupka u sluča</w:t>
      </w:r>
      <w:r w:rsidR="00021D2B">
        <w:t xml:space="preserve">ju kada </w:t>
      </w:r>
      <w:r>
        <w:t>nije određeno ispitivanje gospodarsko-financijskog stanja u smislu odredbe čl.125. SZ-a.</w:t>
      </w:r>
    </w:p>
    <w:p w:rsidRDefault="00B3345A" w:rsidP="00021D2B" w:rsidR="00B3345A">
      <w:pPr>
        <w:jc w:val="both"/>
      </w:pPr>
    </w:p>
    <w:p w:rsidRDefault="00B3345A" w:rsidP="00021D2B" w:rsidR="00B3345A">
      <w:pPr>
        <w:jc w:val="both"/>
      </w:pPr>
      <w:r>
        <w:t xml:space="preserve">    </w:t>
      </w:r>
      <w:r w:rsidR="00193DA1">
        <w:tab/>
      </w:r>
      <w:r w:rsidR="00193DA1">
        <w:tab/>
      </w:r>
      <w:r w:rsidR="00193DA1">
        <w:tab/>
      </w:r>
      <w:r w:rsidR="00193DA1">
        <w:tab/>
        <w:t xml:space="preserve">   </w:t>
      </w:r>
      <w:r>
        <w:t xml:space="preserve">U Zagrebu </w:t>
      </w:r>
      <w:r w:rsidR="00593053">
        <w:t>10. svibnja</w:t>
      </w:r>
      <w:r>
        <w:t xml:space="preserve"> 2019.</w:t>
      </w:r>
    </w:p>
    <w:p w:rsidRDefault="00B3345A" w:rsidP="00B3345A" w:rsidR="00B3345A"/>
    <w:p w:rsidRDefault="00B3345A" w:rsidP="00F358E1" w:rsidR="00B3345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B3345A" w:rsidP="00F358E1" w:rsidR="00B3345A">
      <w:pPr>
        <w:jc w:val="right"/>
      </w:pPr>
      <w:r>
        <w:t xml:space="preserve">     </w:t>
      </w:r>
      <w:r w:rsidR="00593053">
        <w:tab/>
      </w:r>
      <w:r w:rsidR="00593053">
        <w:tab/>
      </w:r>
      <w:r w:rsidR="00593053">
        <w:tab/>
      </w:r>
      <w:r w:rsidR="00593053">
        <w:tab/>
      </w:r>
      <w:r w:rsidR="00593053">
        <w:tab/>
      </w:r>
      <w:r w:rsidR="00593053">
        <w:tab/>
      </w:r>
      <w:r w:rsidR="00593053">
        <w:tab/>
      </w:r>
      <w:r w:rsidR="00593053">
        <w:tab/>
      </w:r>
      <w:r w:rsidR="00593053">
        <w:tab/>
      </w:r>
      <w:r>
        <w:t>Danijela Uzelac, v.r.</w:t>
      </w:r>
    </w:p>
    <w:p w:rsidRDefault="00B3345A" w:rsidP="00B3345A" w:rsidR="00B3345A"/>
    <w:p w:rsidRDefault="00B3345A" w:rsidP="00B3345A" w:rsidR="00B3345A">
      <w:r>
        <w:t>Uputa o pravnom lijeku:Protiv ovog rješenja nije dopuštena posebna žalba (čl. 115. st. 1. SZ).</w:t>
      </w:r>
    </w:p>
    <w:p w:rsidRDefault="00B3345A" w:rsidP="00B3345A" w:rsidR="00B3345A"/>
    <w:p w:rsidRDefault="00B3345A" w:rsidP="00F358E1" w:rsidR="00B3345A">
      <w:pPr>
        <w:jc w:val="right"/>
      </w:pPr>
      <w:r>
        <w:t xml:space="preserve">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B3345A" w:rsidP="00F358E1" w:rsidR="00B3345A">
      <w:pPr>
        <w:jc w:val="right"/>
      </w:pPr>
      <w:r>
        <w:t xml:space="preserve">                                                                                                  Katarina Franjić</w:t>
      </w:r>
    </w:p>
    <w:p w:rsidRDefault="00B3345A" w:rsidP="00B3345A" w:rsidR="00B3345A"/>
    <w:p w:rsidRDefault="00B3345A" w:rsidP="00B3345A" w:rsidR="00B3345A"/>
    <w:p w:rsidRDefault="00D46C84" w:rsidR="00D46C84"/>
    <w:sectPr w:rsidR="00D46C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7BE"/>
    <w:rsid w:val="00021D2B"/>
    <w:rsid w:val="00052D25"/>
    <w:rsid w:val="00193DA1"/>
    <w:rsid w:val="001C0578"/>
    <w:rsid w:val="004077BE"/>
    <w:rsid w:val="00593053"/>
    <w:rsid w:val="008F34D5"/>
    <w:rsid w:val="009F2007"/>
    <w:rsid w:val="009F6978"/>
    <w:rsid w:val="00A14368"/>
    <w:rsid w:val="00B3345A"/>
    <w:rsid w:val="00CA0EBF"/>
    <w:rsid w:val="00CF21DF"/>
    <w:rsid w:val="00D46C84"/>
    <w:rsid w:val="00F3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58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58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58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58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St-688/2019</izvorni_sadrzaj>
    <derivirana_varijabla naziv="DomainObject.Predmet.OznakaBroj_1">St-688/2019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 ŽITO d.o.o. u likvidaciji</izvorni_sadrzaj>
    <derivirana_varijabla naziv="DomainObject.Predmet.ProtustrankaFormated_1">  L.D. ŽITO d.o.o. u likvidaciji</derivirana_varijabla>
  </DomainObject.Predmet.ProtustrankaFormated>
  <DomainObject.Predmet.ProtustrankaFormatedOIB>
    <izvorni_sadrzaj>  L.D. ŽITO d.o.o. u likvidaciji, OIB 38533944327</izvorni_sadrzaj>
    <derivirana_varijabla naziv="DomainObject.Predmet.ProtustrankaFormatedOIB_1">  L.D. ŽITO d.o.o. u likvidaciji, OIB 38533944327</derivirana_varijabla>
  </DomainObject.Predmet.ProtustrankaFormatedOIB>
  <DomainObject.Predmet.ProtustrankaFormatedWithAdress>
    <izvorni_sadrzaj> L.D. ŽITO d.o.o. u likvidaciji, Slavonska avenija 6, 10000 Zagreb</izvorni_sadrzaj>
    <derivirana_varijabla naziv="DomainObject.Predmet.ProtustrankaFormatedWithAdress_1"> L.D. ŽITO d.o.o. u likvidaciji, Slavonska avenija 6, 10000 Zagreb</derivirana_varijabla>
  </DomainObject.Predmet.ProtustrankaFormatedWithAdress>
  <DomainObject.Predmet.ProtustrankaFormatedWithAdressOIB>
    <izvorni_sadrzaj> L.D. ŽITO d.o.o. u likvidaciji, OIB 38533944327, Slavonska avenija 6, 10000 Zagreb</izvorni_sadrzaj>
    <derivirana_varijabla naziv="DomainObject.Predmet.ProtustrankaFormatedWithAdressOIB_1"> L.D. ŽITO d.o.o. u likvidaciji, OIB 38533944327, Slavonska avenija 6, 10000 Zagreb</derivirana_varijabla>
  </DomainObject.Predmet.ProtustrankaFormatedWithAdressOIB>
  <DomainObject.Predmet.ProtustrankaWithAdress>
    <izvorni_sadrzaj>L.D. ŽITO d.o.o. u likvidaciji Slavonska avenija 6, 10000 Zagreb</izvorni_sadrzaj>
    <derivirana_varijabla naziv="DomainObject.Predmet.ProtustrankaWithAdress_1">L.D. ŽITO d.o.o. u likvidaciji Slavonska avenija 6, 10000 Zagreb</derivirana_varijabla>
  </DomainObject.Predmet.ProtustrankaWithAdress>
  <DomainObject.Predmet.ProtustrankaWithAdressOIB>
    <izvorni_sadrzaj>L.D. ŽITO d.o.o. u likvidaciji, OIB 38533944327, Slavonska avenija 6, 10000 Zagreb</izvorni_sadrzaj>
    <derivirana_varijabla naziv="DomainObject.Predmet.ProtustrankaWithAdressOIB_1">L.D. ŽITO d.o.o. u likvidaciji, OIB 38533944327, Slavonska avenija 6, 10000 Zagreb</derivirana_varijabla>
  </DomainObject.Predmet.ProtustrankaWithAdressOIB>
  <DomainObject.Predmet.ProtustrankaNazivFormated>
    <izvorni_sadrzaj>L.D. ŽITO d.o.o. u likvidaciji</izvorni_sadrzaj>
    <derivirana_varijabla naziv="DomainObject.Predmet.ProtustrankaNazivFormated_1">L.D. ŽITO d.o.o. u likvidaciji</derivirana_varijabla>
  </DomainObject.Predmet.ProtustrankaNazivFormated>
  <DomainObject.Predmet.ProtustrankaNazivFormatedOIB>
    <izvorni_sadrzaj>L.D. ŽITO d.o.o. u likvidaciji, OIB 38533944327</izvorni_sadrzaj>
    <derivirana_varijabla naziv="DomainObject.Predmet.ProtustrankaNazivFormatedOIB_1">L.D. ŽITO d.o.o. u likvidaciji, OIB 38533944327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L.D. ŽITO d.o.o. u likvidaciji zastupanog po punomoćniku Odvjetničko društvo MARKAČ-GREIF &amp; PARTNERI j.t.d.</izvorni_sadrzaj>
    <derivirana_varijabla naziv="DomainObject.Predmet.StrankaFormated_1">  L.D. ŽITO d.o.o. u likvidaciji zastupanog po punomoćniku Odvjetničko društvo MARKAČ-GREIF &amp; PARTNERI j.t.d.</derivirana_varijabla>
  </DomainObject.Predmet.StrankaFormated>
  <DomainObject.Predmet.StrankaFormatedOIB>
    <izvorni_sadrzaj>  L.D. ŽITO d.o.o. u likvidaciji, OIB 38533944327 zastupanog po punomoćniku Odvjetničko društvo MARKAČ-GREIF &amp; PARTNERI j.t.d.</izvorni_sadrzaj>
    <derivirana_varijabla naziv="DomainObject.Predmet.StrankaFormatedOIB_1">  L.D. ŽITO d.o.o. u likvidaciji, OIB 38533944327 zastupanog po punomoćniku Odvjetničko društvo MARKAČ-GREIF &amp; PARTNERI j.t.d.</derivirana_varijabla>
  </DomainObject.Predmet.StrankaFormatedOIB>
  <DomainObject.Predmet.StrankaFormatedWithAdress>
    <izvorni_sadrzaj> L.D. ŽITO d.o.o. u likvidaciji, Slavonska avenija 6, 10000 Zagreb zastupanog po punomoćniku Odvjetničko društvo MARKAČ-GREIF &amp; PARTNERI j.t.d.</izvorni_sadrzaj>
    <derivirana_varijabla naziv="DomainObject.Predmet.StrankaFormatedWithAdress_1"> L.D. ŽITO d.o.o. u likvidaciji, Slavonska avenija 6, 10000 Zagreb zastupanog po punomoćniku Odvjetničko društvo MARKAČ-GREIF &amp; PARTNERI j.t.d.</derivirana_varijabla>
  </DomainObject.Predmet.StrankaFormatedWithAdress>
  <DomainObject.Predmet.StrankaFormatedWithAdressOIB>
    <izvorni_sadrzaj> L.D. ŽITO d.o.o. u likvidaciji, OIB 38533944327, Slavonska avenija 6, 10000 Zagreb zastupanog po punomoćniku Odvjetničko društvo MARKAČ-GREIF &amp; PARTNERI j.t.d.</izvorni_sadrzaj>
    <derivirana_varijabla naziv="DomainObject.Predmet.StrankaFormatedWithAdressOIB_1"> L.D. ŽITO d.o.o. u likvidaciji, OIB 38533944327, Slavonska avenija 6, 10000 Zagreb zastupanog po punomoćniku Odvjetničko društvo MARKAČ-GREIF &amp; PARTNERI j.t.d.</derivirana_varijabla>
  </DomainObject.Predmet.StrankaFormatedWithAdressOIB>
  <DomainObject.Predmet.StrankaWithAdress>
    <izvorni_sadrzaj>L.D. ŽITO d.o.o. u likvidaciji Slavonska avenija 6,10000 Zagreb</izvorni_sadrzaj>
    <derivirana_varijabla naziv="DomainObject.Predmet.StrankaWithAdress_1">L.D. ŽITO d.o.o. u likvidaciji Slavonska avenija 6,10000 Zagreb</derivirana_varijabla>
  </DomainObject.Predmet.StrankaWithAdress>
  <DomainObject.Predmet.StrankaWithAdressOIB>
    <izvorni_sadrzaj>L.D. ŽITO d.o.o. u likvidaciji, OIB 38533944327, Slavonska avenija 6,10000 Zagreb</izvorni_sadrzaj>
    <derivirana_varijabla naziv="DomainObject.Predmet.StrankaWithAdressOIB_1">L.D. ŽITO d.o.o. u likvidaciji, OIB 38533944327, Slavonska avenija 6,10000 Zagreb</derivirana_varijabla>
  </DomainObject.Predmet.StrankaWithAdressOIB>
  <DomainObject.Predmet.StrankaNazivFormated>
    <izvorni_sadrzaj>L.D. ŽITO d.o.o. u likvidaciji</izvorni_sadrzaj>
    <derivirana_varijabla naziv="DomainObject.Predmet.StrankaNazivFormated_1">L.D. ŽITO d.o.o. u likvidaciji</derivirana_varijabla>
  </DomainObject.Predmet.StrankaNazivFormated>
  <DomainObject.Predmet.StrankaNazivFormatedOIB>
    <izvorni_sadrzaj>L.D. ŽITO d.o.o. u likvidaciji, OIB 38533944327</izvorni_sadrzaj>
    <derivirana_varijabla naziv="DomainObject.Predmet.StrankaNazivFormatedOIB_1">L.D. ŽITO d.o.o. u likvidaciji, OIB 38533944327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L.D. ŽITO d.o.o. u likvidaciji zastupanog po punomoćniku Odvjetničko društvo MARKAČ-GREIF &amp; PARTNERI j.t.d.</item>
    </izvorni_sadrzaj>
    <derivirana_varijabla naziv="DomainObject.Predmet.StrankaListFormated_1">
      <item>L.D. ŽITO d.o.o. u likvidaciji zastupanog po punomoćniku Odvjetničko društvo MARKAČ-GREIF &amp; PARTNERI j.t.d.</item>
    </derivirana_varijabla>
  </DomainObject.Predmet.StrankaListFormated>
  <DomainObject.Predmet.StrankaListFormatedOIB>
    <izvorni_sadrzaj>
      <item>L.D. ŽITO d.o.o. u likvidaciji, OIB 38533944327 zastupanog po punomoćniku Odvjetničko društvo MARKAČ-GREIF &amp; PARTNERI j.t.d.</item>
    </izvorni_sadrzaj>
    <derivirana_varijabla naziv="DomainObject.Predmet.StrankaListFormatedOIB_1">
      <item>L.D. ŽITO d.o.o. u likvidaciji, OIB 38533944327 zastupanog po punomoćniku Odvjetničko društvo MARKAČ-GREIF &amp; PARTNERI j.t.d.</item>
    </derivirana_varijabla>
  </DomainObject.Predmet.StrankaListFormatedOIB>
  <DomainObject.Predmet.StrankaListFormatedWithAdress>
    <izvorni_sadrzaj>
      <item>L.D. ŽITO d.o.o. u likvidaciji, Slavonska avenija 6, 10000 Zagreb zastupanog po punomoćniku Odvjetničko društvo MARKAČ-GREIF &amp; PARTNERI j.t.d.</item>
    </izvorni_sadrzaj>
    <derivirana_varijabla naziv="DomainObject.Predmet.StrankaListFormatedWithAdress_1">
      <item>L.D. ŽITO d.o.o. u likvidaciji, Slavonska avenija 6, 10000 Zagreb zastupanog po punomoćniku Odvjetničko društvo MARKAČ-GREIF &amp; PARTNERI j.t.d.</item>
    </derivirana_varijabla>
  </DomainObject.Predmet.StrankaListFormatedWithAdress>
  <DomainObject.Predmet.StrankaListFormatedWithAdressOIB>
    <izvorni_sadrzaj>
      <item>L.D. ŽITO d.o.o. u likvidaciji, OIB 38533944327, Slavonska avenija 6, 10000 Zagreb zastupanog po punomoćniku Odvjetničko društvo MARKAČ-GREIF &amp; PARTNERI j.t.d.</item>
    </izvorni_sadrzaj>
    <derivirana_varijabla naziv="DomainObject.Predmet.StrankaListFormatedWithAdressOIB_1">
      <item>L.D. ŽITO d.o.o. u likvidaciji, OIB 38533944327, Slavonska avenija 6, 10000 Zagreb zastupanog po punomoćniku Odvjetničko društvo MARKAČ-GREIF &amp; PARTNERI j.t.d.</item>
    </derivirana_varijabla>
  </DomainObject.Predmet.StrankaListFormatedWithAdressOIB>
  <DomainObject.Predmet.StrankaListNazivFormated>
    <izvorni_sadrzaj>
      <item>L.D. ŽITO d.o.o. u likvidaciji</item>
    </izvorni_sadrzaj>
    <derivirana_varijabla naziv="DomainObject.Predmet.StrankaListNazivFormated_1">
      <item>L.D. ŽITO d.o.o. u likvidaciji</item>
    </derivirana_varijabla>
  </DomainObject.Predmet.StrankaListNazivFormated>
  <DomainObject.Predmet.StrankaListNazivFormatedOIB>
    <izvorni_sadrzaj>
      <item>L.D. ŽITO d.o.o. u likvidaciji, OIB 38533944327</item>
    </izvorni_sadrzaj>
    <derivirana_varijabla naziv="DomainObject.Predmet.StrankaListNazivFormatedOIB_1">
      <item>L.D. ŽITO d.o.o. u likvidaciji, OIB 38533944327</item>
    </derivirana_varijabla>
  </DomainObject.Predmet.StrankaListNazivFormatedOIB>
  <DomainObject.Predmet.ProtuStrankaListFormated>
    <izvorni_sadrzaj>
      <item>L.D. ŽITO d.o.o. u likvidaciji</item>
    </izvorni_sadrzaj>
    <derivirana_varijabla naziv="DomainObject.Predmet.ProtuStrankaListFormated_1">
      <item>L.D. ŽITO d.o.o. u likvidaciji</item>
    </derivirana_varijabla>
  </DomainObject.Predmet.ProtuStrankaListFormated>
  <DomainObject.Predmet.ProtuStrankaListFormatedOIB>
    <izvorni_sadrzaj>
      <item>L.D. ŽITO d.o.o. u likvidaciji, OIB 38533944327</item>
    </izvorni_sadrzaj>
    <derivirana_varijabla naziv="DomainObject.Predmet.ProtuStrankaListFormatedOIB_1">
      <item>L.D. ŽITO d.o.o. u likvidaciji, OIB 38533944327</item>
    </derivirana_varijabla>
  </DomainObject.Predmet.ProtuStrankaListFormatedOIB>
  <DomainObject.Predmet.ProtuStrankaListFormatedWithAdress>
    <izvorni_sadrzaj>
      <item>L.D. ŽITO d.o.o. u likvidaciji, Slavonska avenija 6, 10000 Zagreb</item>
    </izvorni_sadrzaj>
    <derivirana_varijabla naziv="DomainObject.Predmet.ProtuStrankaListFormatedWithAdress_1">
      <item>L.D. ŽITO d.o.o. u likvidaciji, Slavonska avenija 6, 10000 Zagreb</item>
    </derivirana_varijabla>
  </DomainObject.Predmet.ProtuStrankaListFormatedWithAdress>
  <DomainObject.Predmet.ProtuStrankaListFormatedWithAdressOIB>
    <izvorni_sadrzaj>
      <item>L.D. ŽITO d.o.o. u likvidaciji, OIB 38533944327, Slavonska avenija 6, 10000 Zagreb</item>
    </izvorni_sadrzaj>
    <derivirana_varijabla naziv="DomainObject.Predmet.ProtuStrankaListFormatedWithAdressOIB_1">
      <item>L.D. ŽITO d.o.o. u likvidaciji, OIB 38533944327, Slavonska avenija 6, 10000 Zagreb</item>
    </derivirana_varijabla>
  </DomainObject.Predmet.ProtuStrankaListFormatedWithAdressOIB>
  <DomainObject.Predmet.ProtuStrankaListNazivFormated>
    <izvorni_sadrzaj>
      <item>L.D. ŽITO d.o.o. u likvidaciji</item>
    </izvorni_sadrzaj>
    <derivirana_varijabla naziv="DomainObject.Predmet.ProtuStrankaListNazivFormated_1">
      <item>L.D. ŽITO d.o.o. u likvidaciji</item>
    </derivirana_varijabla>
  </DomainObject.Predmet.ProtuStrankaListNazivFormated>
  <DomainObject.Predmet.ProtuStrankaListNazivFormatedOIB>
    <izvorni_sadrzaj>
      <item>L.D. ŽITO d.o.o. u likvidaciji, OIB 38533944327</item>
    </izvorni_sadrzaj>
    <derivirana_varijabla naziv="DomainObject.Predmet.ProtuStrankaListNazivFormatedOIB_1">
      <item>L.D. ŽITO d.o.o. u likvidaciji, OIB 38533944327</item>
    </derivirana_varijabla>
  </DomainObject.Predmet.ProtuStrankaListNazivFormatedOIB>
  <DomainObject.Predmet.OstaliListFormated>
    <izvorni_sadrzaj>
      <item>Odvjetničko društvo MARKAČ-GREIF &amp; PARTNERI j.t.d. punomoćnik sudionika u postupku L.D. ŽITO d.o.o. u likvidaciji</item>
    </izvorni_sadrzaj>
    <derivirana_varijabla naziv="DomainObject.Predmet.OstaliListFormated_1">
      <item>Odvjetničko društvo MARKAČ-GREIF &amp; PARTNERI j.t.d. punomoćnik sudionika u postupku L.D. ŽITO d.o.o. u likvidaciji</item>
    </derivirana_varijabla>
  </DomainObject.Predmet.OstaliListFormated>
  <DomainObject.Predmet.OstaliListFormatedOIB>
    <izvorni_sadrzaj>
      <item>Odvjetničko društvo MARKAČ-GREIF &amp; PARTNERI j.t.d., OIB 17941529361 punomoćnik sudionika u postupku L.D. ŽITO d.o.o. u likvidaciji</item>
    </izvorni_sadrzaj>
    <derivirana_varijabla naziv="DomainObject.Predmet.OstaliListFormatedOIB_1">
      <item>Odvjetničko društvo MARKAČ-GREIF &amp; PARTNERI j.t.d., OIB 17941529361 punomoćnik sudionika u postupku L.D. ŽITO d.o.o. u likvidaciji</item>
    </derivirana_varijabla>
  </DomainObject.Predmet.OstaliListFormatedOIB>
  <DomainObject.Predmet.OstaliListFormatedWithAdress>
    <izvorni_sadrzaj>
      <item>Odvjetničko društvo MARKAČ-GREIF &amp; PARTNERI j.t.d., Ulica Matije Mrazovića 5, 10000 Zagreb punomoćnik sudionika u postupku L.D. ŽITO d.o.o. u likvidaciji</item>
    </izvorni_sadrzaj>
    <derivirana_varijabla naziv="DomainObject.Predmet.OstaliListFormatedWithAdress_1">
      <item>Odvjetničko društvo MARKAČ-GREIF &amp; PARTNERI j.t.d., Ulica Matije Mrazovića 5, 10000 Zagreb punomoćnik sudionika u postupku L.D. ŽITO d.o.o. u likvidaciji</item>
    </derivirana_varijabla>
  </DomainObject.Predmet.OstaliListFormatedWithAdress>
  <DomainObject.Predmet.OstaliListFormatedWithAdressOIB>
    <izvorni_sadrzaj>
      <item>Odvjetničko društvo MARKAČ-GREIF &amp; PARTNERI j.t.d., OIB 17941529361, Ulica Matije Mrazovića 5, 10000 Zagreb punomoćnik sudionika u postupku L.D. ŽITO d.o.o. u likvidaciji</item>
    </izvorni_sadrzaj>
    <derivirana_varijabla naziv="DomainObject.Predmet.OstaliListFormatedWithAdressOIB_1">
      <item>Odvjetničko društvo MARKAČ-GREIF &amp; PARTNERI j.t.d., OIB 17941529361, Ulica Matije Mrazovića 5, 10000 Zagreb punomoćnik sudionika u postupku L.D. ŽITO d.o.o. u likvidaciji</item>
    </derivirana_varijabla>
  </DomainObject.Predmet.OstaliListFormatedWithAdressOIB>
  <DomainObject.Predmet.OstaliListNazivFormated>
    <izvorni_sadrzaj>
      <item>Odvjetničko društvo MARKAČ-GREIF &amp; PARTNERI j.t.d.</item>
    </izvorni_sadrzaj>
    <derivirana_varijabla naziv="DomainObject.Predmet.OstaliListNazivFormated_1">
      <item>Odvjetničko društvo MARKAČ-GREIF &amp; PARTNERI j.t.d.</item>
    </derivirana_varijabla>
  </DomainObject.Predmet.OstaliListNazivFormated>
  <DomainObject.Predmet.OstaliListNazivFormatedOIB>
    <izvorni_sadrzaj>
      <item>Odvjetničko društvo MARKAČ-GREIF &amp; PARTNERI j.t.d., OIB 17941529361</item>
    </izvorni_sadrzaj>
    <derivirana_varijabla naziv="DomainObject.Predmet.OstaliListNazivFormatedOIB_1">
      <item>Odvjetničko društvo MARKAČ-GREIF &amp; PARTNERI j.t.d., OIB 17941529361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L.D. ŽITO d.o.o. u likvidaciji</izvorni_sadrzaj>
    <derivirana_varijabla naziv="DomainObject.Predmet.StrankaIDrugi_1">L.D. ŽITO d.o.o. u likvidaciji</derivirana_varijabla>
  </DomainObject.Predmet.StrankaIDrugi>
  <DomainObject.Predmet.ProtustrankaIDrugi>
    <izvorni_sadrzaj>L.D. ŽITO d.o.o. u likvidaciji</izvorni_sadrzaj>
    <derivirana_varijabla naziv="DomainObject.Predmet.ProtustrankaIDrugi_1">L.D. ŽITO d.o.o. u likvidaciji</derivirana_varijabla>
  </DomainObject.Predmet.ProtustrankaIDrugi>
  <DomainObject.Predmet.StrankaIDrugiAdressOIB>
    <izvorni_sadrzaj>L.D. ŽITO d.o.o. u likvidaciji, OIB 38533944327, Slavonska avenija 6, 10000 Zagreb</izvorni_sadrzaj>
    <derivirana_varijabla naziv="DomainObject.Predmet.StrankaIDrugiAdressOIB_1">L.D. ŽITO d.o.o. u likvidaciji, OIB 38533944327, Slavonska avenija 6, 10000 Zagreb</derivirana_varijabla>
  </DomainObject.Predmet.StrankaIDrugiAdressOIB>
  <DomainObject.Predmet.ProtustrankaIDrugiAdressOIB>
    <izvorni_sadrzaj>L.D. ŽITO d.o.o. u likvidaciji, OIB 38533944327, Slavonska avenija 6, 10000 Zagreb</izvorni_sadrzaj>
    <derivirana_varijabla naziv="DomainObject.Predmet.ProtustrankaIDrugiAdressOIB_1">L.D. ŽITO d.o.o. u likvidaciji, OIB 38533944327, Slavonska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L.D. ŽITO d.o.o. u likvidaciji</item>
      <item>L.D. ŽITO d.o.o. u likvidaciji</item>
      <item>Odvjetničko društvo MARKAČ-GREIF &amp; PARTNERI j.t.d.</item>
    </izvorni_sadrzaj>
    <derivirana_varijabla naziv="DomainObject.Predmet.SudioniciListNaziv_1">
      <item>L.D. ŽITO d.o.o. u likvidaciji</item>
      <item>L.D. ŽITO d.o.o. u likvidaciji</item>
      <item>Odvjetničko društvo MARKAČ-GREIF &amp; PARTNERI j.t.d.</item>
    </derivirana_varijabla>
  </DomainObject.Predmet.SudioniciListNaziv>
  <DomainObject.Predmet.SudioniciListAdressOIB>
    <izvorni_sadrzaj>
      <item>L.D. ŽITO d.o.o. u likvidaciji, OIB 38533944327, Slavonska avenija 6,10000 Zagreb</item>
      <item>L.D. ŽITO d.o.o. u likvidaciji, OIB 38533944327, Slavonska avenija 6,10000 Zagreb</item>
      <item>Odvjetničko društvo MARKAČ-GREIF &amp; PARTNERI j.t.d., OIB 17941529361, Ulica Matije Mrazovića 5,10000 Zagreb</item>
    </izvorni_sadrzaj>
    <derivirana_varijabla naziv="DomainObject.Predmet.SudioniciListAdressOIB_1">
      <item>L.D. ŽITO d.o.o. u likvidaciji, OIB 38533944327, Slavonska avenija 6,10000 Zagreb</item>
      <item>L.D. ŽITO d.o.o. u likvidaciji, OIB 38533944327, Slavonska avenija 6,10000 Zagreb</item>
      <item>Odvjetničko društvo MARKAČ-GREIF &amp; PARTNERI j.t.d., OIB 17941529361, Ulica Matije Mrazovića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38533944327</item>
      <item>, OIB 38533944327</item>
      <item>, OIB 17941529361</item>
    </izvorni_sadrzaj>
    <derivirana_varijabla naziv="DomainObject.Predmet.SudioniciListNazivOIB_1">
      <item>, OIB 38533944327</item>
      <item>, OIB 38533944327</item>
      <item>, OIB 17941529361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St-688/2019-7</izvorni_sadrzaj>
    <derivirana_varijabla naziv="DomainObject.PredzadnjaOdlukaIzPredmeta.Oznaka_1">St-688/2019-7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442</properties:Words>
  <properties:Characters>2315</properties:Characters>
  <properties:Lines>76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2019-05-10T12:02:00Z</dcterms:created>
  <dc:creator>Danijela Uzelac</dc:creator>
  <dc:description/>
  <cp:keywords/>
  <cp:lastModifiedBy>Katarina Franjić</cp:lastModifiedBy>
  <cp:lastPrinted>2019-05-10T12:29:00Z</cp:lastPrinted>
  <dcterms:modified xmlns:xsi="http://www.w3.org/2001/XMLSchema-instance" xsi:type="dcterms:W3CDTF">2019-05-10T12:29:00Z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(st-688-19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