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4ee18" w14:paraId="624ee18" w:rsidRDefault="009F15BD" w:rsidP="001507AE" w:rsidR="009F15BD" w:rsidRPr="00B45D9F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B45D9F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B45D9F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B45D9F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B45D9F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B45D9F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B45D9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45D9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45D9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45D9F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B45D9F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B45D9F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570934" w:rsidRPr="00B45D9F">
        <w:rPr>
          <w:rFonts w:hAnsi="Times New Roman" w:ascii="Times New Roman"/>
          <w:sz w:val="22"/>
          <w:szCs w:val="22"/>
        </w:rPr>
        <w:t xml:space="preserve"> MARE SANUM d.o.o. u likvidaciji, OIB: 62679599084, Travarica 131, Zaton</w:t>
      </w:r>
      <w:r w:rsidR="00AB4C8E" w:rsidRPr="00B45D9F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4918B5" w:rsidRPr="00B45D9F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B71E83">
        <w:rPr>
          <w:rFonts w:hAnsi="Times New Roman" w:ascii="Times New Roman"/>
          <w:sz w:val="22"/>
          <w:szCs w:val="22"/>
          <w:lang w:val="hr-HR"/>
        </w:rPr>
        <w:t>26</w:t>
      </w:r>
      <w:r w:rsidR="006A4D08" w:rsidRPr="00B45D9F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41F4B" w:rsidRPr="00B45D9F">
        <w:rPr>
          <w:rFonts w:hAnsi="Times New Roman" w:ascii="Times New Roman"/>
          <w:sz w:val="22"/>
          <w:szCs w:val="22"/>
          <w:lang w:val="hr-HR"/>
        </w:rPr>
        <w:t>ožujka 2018</w:t>
      </w:r>
      <w:r w:rsidRPr="00B45D9F">
        <w:rPr>
          <w:rFonts w:hAnsi="Times New Roman" w:ascii="Times New Roman"/>
          <w:sz w:val="22"/>
          <w:szCs w:val="22"/>
          <w:lang w:val="hr-HR"/>
        </w:rPr>
        <w:t>. godine,</w:t>
      </w:r>
    </w:p>
    <w:p w:rsidRDefault="001507AE" w:rsidP="001507AE" w:rsidR="001507AE" w:rsidRPr="00B45D9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45D9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45D9F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B45D9F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B45D9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45D9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45D9F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B45D9F">
        <w:rPr>
          <w:rFonts w:hAnsi="Times New Roman" w:ascii="Times New Roman"/>
          <w:sz w:val="22"/>
          <w:szCs w:val="22"/>
        </w:rPr>
        <w:t>Otvara se stečajni postupak nad dužnikom</w:t>
      </w:r>
      <w:r w:rsidR="00570934" w:rsidRPr="00B45D9F">
        <w:rPr>
          <w:rFonts w:hAnsi="Times New Roman" w:ascii="Times New Roman"/>
          <w:sz w:val="22"/>
          <w:szCs w:val="22"/>
        </w:rPr>
        <w:t xml:space="preserve"> MARE SANUM d.o.o. u likvidaciji, OIB: 62679599084, Travarica 131, Zaton</w:t>
      </w:r>
      <w:r w:rsidR="00AB5406" w:rsidRPr="00B45D9F">
        <w:rPr>
          <w:rFonts w:hAnsi="Times New Roman" w:ascii="Times New Roman"/>
          <w:sz w:val="22"/>
          <w:szCs w:val="22"/>
        </w:rPr>
        <w:t xml:space="preserve">, </w:t>
      </w:r>
      <w:r w:rsidR="00AA4411" w:rsidRPr="00B45D9F">
        <w:rPr>
          <w:rFonts w:hAnsi="Times New Roman" w:ascii="Times New Roman"/>
          <w:sz w:val="22"/>
          <w:szCs w:val="22"/>
        </w:rPr>
        <w:t xml:space="preserve">dana </w:t>
      </w:r>
      <w:r w:rsidR="00B71E83">
        <w:rPr>
          <w:rFonts w:hAnsi="Times New Roman" w:ascii="Times New Roman"/>
          <w:sz w:val="22"/>
          <w:szCs w:val="22"/>
        </w:rPr>
        <w:t>26</w:t>
      </w:r>
      <w:r w:rsidR="00674E45" w:rsidRPr="00B45D9F">
        <w:rPr>
          <w:rFonts w:hAnsi="Times New Roman" w:ascii="Times New Roman"/>
          <w:sz w:val="22"/>
          <w:szCs w:val="22"/>
        </w:rPr>
        <w:t>. ožujka 2018</w:t>
      </w:r>
      <w:r w:rsidR="00AA4411" w:rsidRPr="00B45D9F">
        <w:rPr>
          <w:rFonts w:hAnsi="Times New Roman" w:ascii="Times New Roman"/>
          <w:sz w:val="22"/>
          <w:szCs w:val="22"/>
        </w:rPr>
        <w:t xml:space="preserve">. godine u </w:t>
      </w:r>
      <w:r w:rsidR="00C932CA" w:rsidRPr="00B45D9F">
        <w:rPr>
          <w:rFonts w:hAnsi="Times New Roman" w:ascii="Times New Roman"/>
          <w:sz w:val="22"/>
          <w:szCs w:val="22"/>
        </w:rPr>
        <w:t>11</w:t>
      </w:r>
      <w:r w:rsidR="00A846CB" w:rsidRPr="00B45D9F">
        <w:rPr>
          <w:rFonts w:hAnsi="Times New Roman" w:ascii="Times New Roman"/>
          <w:sz w:val="22"/>
          <w:szCs w:val="22"/>
        </w:rPr>
        <w:t>,3</w:t>
      </w:r>
      <w:r w:rsidRPr="00B45D9F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1507AE" w:rsidP="001507AE" w:rsidR="001507AE" w:rsidRPr="00B45D9F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B45D9F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B45D9F">
        <w:rPr>
          <w:rFonts w:hAnsi="Times New Roman" w:ascii="Times New Roman"/>
          <w:sz w:val="22"/>
          <w:szCs w:val="22"/>
        </w:rPr>
        <w:t xml:space="preserve">Za stečajnog upravitelja imenuje se </w:t>
      </w:r>
      <w:r w:rsidR="00B45D9F" w:rsidRPr="00B45D9F">
        <w:rPr>
          <w:rFonts w:hAnsi="Times New Roman" w:ascii="Times New Roman"/>
          <w:sz w:val="22"/>
          <w:szCs w:val="22"/>
        </w:rPr>
        <w:t>DANIELA KOVAČ, Kaštel Sućurac, Cesta dr. Franje Tuđmana 238A</w:t>
      </w:r>
      <w:r w:rsidR="006974C4" w:rsidRPr="00B45D9F">
        <w:rPr>
          <w:rFonts w:hAnsi="Times New Roman" w:ascii="Times New Roman"/>
          <w:sz w:val="22"/>
          <w:szCs w:val="22"/>
        </w:rPr>
        <w:t>.</w:t>
      </w:r>
    </w:p>
    <w:p w:rsidRDefault="001507AE" w:rsidP="001507AE" w:rsidR="001507AE" w:rsidRPr="00B45D9F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B45D9F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B45D9F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570934" w:rsidRPr="00B45D9F">
        <w:rPr>
          <w:rFonts w:hAnsi="Times New Roman" w:ascii="Times New Roman"/>
          <w:sz w:val="22"/>
          <w:szCs w:val="22"/>
        </w:rPr>
        <w:t xml:space="preserve"> MARE SANUM d.o.o. u likvidaciji, OIB: 62679599084, Travarica 131, Zaton</w:t>
      </w:r>
      <w:r w:rsidR="00C91FB0" w:rsidRPr="00B45D9F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B45D9F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45D9F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B45D9F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B45D9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45D9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45D9F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B45D9F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B45D9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45D9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45D9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45D9F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B45D9F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C57BFA" w:rsidRPr="00B45D9F">
        <w:rPr>
          <w:rFonts w:hAnsi="Times New Roman" w:ascii="Times New Roman"/>
          <w:sz w:val="22"/>
          <w:szCs w:val="22"/>
          <w:lang w:val="hr-HR"/>
        </w:rPr>
        <w:t>27. prosinca</w:t>
      </w:r>
      <w:r w:rsidR="00C475DA" w:rsidRPr="00B45D9F">
        <w:rPr>
          <w:rFonts w:hAnsi="Times New Roman" w:ascii="Times New Roman"/>
          <w:sz w:val="22"/>
          <w:szCs w:val="22"/>
          <w:lang w:val="hr-HR"/>
        </w:rPr>
        <w:t xml:space="preserve"> 2017</w:t>
      </w:r>
      <w:r w:rsidRPr="00B45D9F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1507AE" w:rsidP="001507AE" w:rsidR="001507AE" w:rsidRPr="00B45D9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45D9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45D9F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B45D9F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C57BFA" w:rsidRPr="00B45D9F">
        <w:rPr>
          <w:rFonts w:hAnsi="Times New Roman" w:ascii="Times New Roman"/>
          <w:sz w:val="22"/>
          <w:szCs w:val="22"/>
          <w:lang w:val="hr-HR"/>
        </w:rPr>
        <w:t>4</w:t>
      </w:r>
      <w:r w:rsidR="000B5B53" w:rsidRPr="00B45D9F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C57BFA" w:rsidRPr="00B45D9F">
        <w:rPr>
          <w:rFonts w:hAnsi="Times New Roman" w:ascii="Times New Roman"/>
          <w:sz w:val="22"/>
          <w:szCs w:val="22"/>
          <w:lang w:val="hr-HR"/>
        </w:rPr>
        <w:t>siječnja 2018</w:t>
      </w:r>
      <w:r w:rsidRPr="00B45D9F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B45D9F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B45D9F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B45D9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45D9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45D9F">
        <w:rPr>
          <w:rFonts w:hAnsi="Times New Roman" w:ascii="Times New Roman"/>
          <w:sz w:val="22"/>
          <w:szCs w:val="22"/>
          <w:lang w:val="hr-HR"/>
        </w:rPr>
        <w:t xml:space="preserve">           Zas</w:t>
      </w:r>
      <w:r w:rsidR="00C475DA" w:rsidRPr="00B45D9F">
        <w:rPr>
          <w:rFonts w:hAnsi="Times New Roman" w:ascii="Times New Roman"/>
          <w:sz w:val="22"/>
          <w:szCs w:val="22"/>
          <w:lang w:val="hr-HR"/>
        </w:rPr>
        <w:t>tupnik po zakonu pravne osobe</w:t>
      </w:r>
      <w:r w:rsidR="00D30B84" w:rsidRPr="00B45D9F">
        <w:rPr>
          <w:rFonts w:hAnsi="Times New Roman" w:ascii="Times New Roman"/>
          <w:sz w:val="22"/>
          <w:szCs w:val="22"/>
          <w:lang w:val="hr-HR"/>
        </w:rPr>
        <w:t xml:space="preserve"> ni</w:t>
      </w:r>
      <w:r w:rsidRPr="00B45D9F">
        <w:rPr>
          <w:rFonts w:hAnsi="Times New Roman" w:ascii="Times New Roman"/>
          <w:sz w:val="22"/>
          <w:szCs w:val="22"/>
          <w:lang w:val="hr-HR"/>
        </w:rPr>
        <w:t>je u ostavljenom roku od 15 dana od dana objave ogla</w:t>
      </w:r>
      <w:r w:rsidR="00A719DD" w:rsidRPr="00B45D9F">
        <w:rPr>
          <w:rFonts w:hAnsi="Times New Roman" w:ascii="Times New Roman"/>
          <w:sz w:val="22"/>
          <w:szCs w:val="22"/>
          <w:lang w:val="hr-HR"/>
        </w:rPr>
        <w:t xml:space="preserve">sa podnio sudu </w:t>
      </w:r>
      <w:r w:rsidR="00D30B84" w:rsidRPr="00B45D9F">
        <w:rPr>
          <w:rFonts w:hAnsi="Times New Roman" w:ascii="Times New Roman"/>
          <w:sz w:val="22"/>
          <w:szCs w:val="22"/>
          <w:lang w:val="hr-HR"/>
        </w:rPr>
        <w:t xml:space="preserve">javnobilježnički ovjerovljen popis imovine i obveza dužnika na propisanom obrascu, te </w:t>
      </w:r>
      <w:r w:rsidR="00EC1A95" w:rsidRPr="00B45D9F">
        <w:rPr>
          <w:rFonts w:hAnsi="Times New Roman" w:ascii="Times New Roman"/>
          <w:sz w:val="22"/>
          <w:szCs w:val="22"/>
          <w:lang w:val="hr-HR"/>
        </w:rPr>
        <w:t>nitko</w:t>
      </w:r>
      <w:r w:rsidRPr="00B45D9F">
        <w:rPr>
          <w:rFonts w:hAnsi="Times New Roman" w:ascii="Times New Roman"/>
          <w:sz w:val="22"/>
          <w:szCs w:val="22"/>
          <w:lang w:val="hr-HR"/>
        </w:rPr>
        <w:t xml:space="preserve"> od vjerovnika u ostavljenom roku od 45 dana od objave oglasa </w:t>
      </w:r>
      <w:r w:rsidR="00EC1A95" w:rsidRPr="00B45D9F">
        <w:rPr>
          <w:rFonts w:hAnsi="Times New Roman" w:ascii="Times New Roman"/>
          <w:sz w:val="22"/>
          <w:szCs w:val="22"/>
          <w:lang w:val="hr-HR"/>
        </w:rPr>
        <w:t xml:space="preserve">nije </w:t>
      </w:r>
      <w:r w:rsidR="003115F5" w:rsidRPr="00B45D9F">
        <w:rPr>
          <w:rFonts w:hAnsi="Times New Roman" w:ascii="Times New Roman"/>
          <w:sz w:val="22"/>
          <w:szCs w:val="22"/>
          <w:lang w:val="hr-HR"/>
        </w:rPr>
        <w:t>podnio prijedlog za otvaranje</w:t>
      </w:r>
      <w:r w:rsidRPr="00B45D9F">
        <w:rPr>
          <w:rFonts w:hAnsi="Times New Roman" w:ascii="Times New Roman"/>
          <w:sz w:val="22"/>
          <w:szCs w:val="22"/>
          <w:lang w:val="hr-HR"/>
        </w:rPr>
        <w:t xml:space="preserve"> redovnog stečajnog postupka. </w:t>
      </w:r>
    </w:p>
    <w:p w:rsidRDefault="001507AE" w:rsidP="001507AE" w:rsidR="001507AE" w:rsidRPr="00B45D9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45D9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45D9F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B45D9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45D9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45D9F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B45D9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45D9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45D9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B45D9F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B45D9F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B71E83">
        <w:rPr>
          <w:rFonts w:hAnsi="Times New Roman" w:ascii="Times New Roman"/>
          <w:b/>
          <w:sz w:val="22"/>
          <w:szCs w:val="22"/>
          <w:lang w:val="hr-HR"/>
        </w:rPr>
        <w:t>26</w:t>
      </w:r>
      <w:r w:rsidR="00DA1DE5" w:rsidRPr="00B45D9F">
        <w:rPr>
          <w:rFonts w:hAnsi="Times New Roman" w:ascii="Times New Roman"/>
          <w:b/>
          <w:sz w:val="22"/>
          <w:szCs w:val="22"/>
          <w:lang w:val="hr-HR"/>
        </w:rPr>
        <w:t>. ožujka 2018</w:t>
      </w:r>
      <w:r w:rsidR="001507AE" w:rsidRPr="00B45D9F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1507AE" w:rsidP="001507AE" w:rsidR="001507AE" w:rsidRPr="00B45D9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45D9F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B45D9F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B45D9F">
      <w:pPr>
        <w:rPr>
          <w:rFonts w:hAnsi="Times New Roman" w:ascii="Times New Roman"/>
          <w:b/>
          <w:sz w:val="22"/>
          <w:szCs w:val="22"/>
          <w:lang w:val="hr-HR"/>
        </w:rPr>
      </w:pPr>
      <w:r w:rsidRPr="00B45D9F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B45D9F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B45D9F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B45D9F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B45D9F">
        <w:rPr>
          <w:rFonts w:hAnsi="Times New Roman" w:ascii="Times New Roman"/>
          <w:b/>
          <w:sz w:val="22"/>
          <w:szCs w:val="22"/>
          <w:lang w:val="hr-HR"/>
        </w:rPr>
        <w:tab/>
      </w:r>
      <w:r w:rsidRPr="00B45D9F">
        <w:rPr>
          <w:rFonts w:hAnsi="Times New Roman" w:ascii="Times New Roman"/>
          <w:b/>
          <w:sz w:val="22"/>
          <w:szCs w:val="22"/>
          <w:lang w:val="hr-HR"/>
        </w:rPr>
        <w:tab/>
      </w:r>
      <w:r w:rsidRPr="00B45D9F">
        <w:rPr>
          <w:rFonts w:hAnsi="Times New Roman" w:ascii="Times New Roman"/>
          <w:b/>
          <w:sz w:val="22"/>
          <w:szCs w:val="22"/>
          <w:lang w:val="hr-HR"/>
        </w:rPr>
        <w:tab/>
      </w:r>
      <w:r w:rsidRPr="00B45D9F">
        <w:rPr>
          <w:rFonts w:hAnsi="Times New Roman" w:ascii="Times New Roman"/>
          <w:b/>
          <w:sz w:val="22"/>
          <w:szCs w:val="22"/>
          <w:lang w:val="hr-HR"/>
        </w:rPr>
        <w:tab/>
      </w:r>
      <w:r w:rsidRPr="00B45D9F">
        <w:rPr>
          <w:rFonts w:hAnsi="Times New Roman" w:ascii="Times New Roman"/>
          <w:b/>
          <w:sz w:val="22"/>
          <w:szCs w:val="22"/>
          <w:lang w:val="hr-HR"/>
        </w:rPr>
        <w:tab/>
      </w:r>
      <w:r w:rsidRPr="00B45D9F">
        <w:rPr>
          <w:rFonts w:hAnsi="Times New Roman" w:ascii="Times New Roman"/>
          <w:b/>
          <w:sz w:val="22"/>
          <w:szCs w:val="22"/>
          <w:lang w:val="hr-HR"/>
        </w:rPr>
        <w:tab/>
      </w:r>
      <w:r w:rsidRPr="00B45D9F">
        <w:rPr>
          <w:rFonts w:hAnsi="Times New Roman" w:ascii="Times New Roman"/>
          <w:b/>
          <w:sz w:val="22"/>
          <w:szCs w:val="22"/>
          <w:lang w:val="hr-HR"/>
        </w:rPr>
        <w:tab/>
      </w:r>
      <w:r w:rsidRPr="00B45D9F">
        <w:rPr>
          <w:rFonts w:hAnsi="Times New Roman" w:ascii="Times New Roman"/>
          <w:b/>
          <w:sz w:val="22"/>
          <w:szCs w:val="22"/>
          <w:lang w:val="hr-HR"/>
        </w:rPr>
        <w:tab/>
      </w:r>
      <w:r w:rsidRPr="00B45D9F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B45D9F">
        <w:rPr>
          <w:rFonts w:hAnsi="Times New Roman" w:ascii="Times New Roman"/>
          <w:b/>
          <w:sz w:val="22"/>
          <w:szCs w:val="22"/>
          <w:lang w:val="hr-HR"/>
        </w:rPr>
        <w:t>Anka Muhobera</w:t>
      </w:r>
      <w:r w:rsidR="008646F9" w:rsidRPr="00B45D9F">
        <w:rPr>
          <w:rFonts w:hAnsi="Times New Roman" w:ascii="Times New Roman"/>
          <w:b/>
          <w:sz w:val="22"/>
          <w:szCs w:val="22"/>
          <w:lang w:val="hr-HR"/>
        </w:rPr>
        <w:t>c</w:t>
      </w:r>
    </w:p>
    <w:p w:rsidRDefault="001507AE" w:rsidP="001507AE" w:rsidR="001507AE" w:rsidRPr="00B45D9F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B45D9F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B45D9F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B45D9F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B45D9F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B45D9F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B45D9F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B45D9F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B45D9F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B45D9F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B45D9F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B45D9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45D9F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B45D9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45D9F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B45D9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45D9F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B45D9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45D9F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B45D9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45D9F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1507AE" w:rsidRPr="00B45D9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45D9F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8B0907" w:rsidP="001507AE" w:rsidR="008117CE" w:rsidRPr="00B45D9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45D9F"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5D64D4" w:rsidRPr="00B45D9F">
        <w:rPr>
          <w:rFonts w:hAnsi="Times New Roman" w:ascii="Times New Roman"/>
          <w:sz w:val="22"/>
          <w:szCs w:val="22"/>
          <w:lang w:val="hr-HR"/>
        </w:rPr>
        <w:t>Addiko Bank</w:t>
      </w:r>
      <w:r w:rsidR="00C57BFA" w:rsidRPr="00B45D9F">
        <w:rPr>
          <w:rFonts w:hAnsi="Times New Roman" w:ascii="Times New Roman"/>
          <w:sz w:val="22"/>
          <w:szCs w:val="22"/>
          <w:lang w:val="hr-HR"/>
        </w:rPr>
        <w:t xml:space="preserve"> d.d.</w:t>
      </w:r>
    </w:p>
    <w:p w:rsidRDefault="00C12F6E" w:rsidP="001507AE" w:rsidR="001507AE" w:rsidRPr="00B45D9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45D9F">
        <w:rPr>
          <w:rFonts w:hAnsi="Times New Roman" w:ascii="Times New Roman"/>
          <w:sz w:val="22"/>
          <w:szCs w:val="22"/>
          <w:lang w:val="hr-HR"/>
        </w:rPr>
        <w:t>8</w:t>
      </w:r>
      <w:r w:rsidR="001507AE" w:rsidRPr="00B45D9F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B45D9F">
        <w:rPr>
          <w:rFonts w:hAnsi="Times New Roman" w:ascii="Times New Roman"/>
          <w:sz w:val="22"/>
          <w:szCs w:val="22"/>
          <w:lang w:val="hr-HR"/>
        </w:rPr>
        <w:t>,</w:t>
      </w:r>
    </w:p>
    <w:p w:rsidRDefault="001507AE" w:rsidP="001507AE" w:rsidR="001507AE" w:rsidRPr="00B45D9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45D9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45D9F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B45D9F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B45D9F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B45D9F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B45D9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45D9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B45D9F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B45D9F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B45D9F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B45D9F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B45D9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B45D9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71E8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8845C7">
      <w:rPr>
        <w:rFonts w:hAnsi="Times New Roman" w:ascii="Times New Roman"/>
        <w:b/>
        <w:sz w:val="22"/>
        <w:szCs w:val="22"/>
        <w:lang w:val="hr-HR"/>
      </w:rPr>
      <w:t>1</w:t>
    </w:r>
    <w:r w:rsidR="001C4968">
      <w:rPr>
        <w:rFonts w:hAnsi="Times New Roman" w:ascii="Times New Roman"/>
        <w:b/>
        <w:sz w:val="22"/>
        <w:szCs w:val="22"/>
        <w:lang w:val="hr-HR"/>
      </w:rPr>
      <w:t>180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</w:t>
    </w:r>
    <w:r w:rsidR="006836C0">
      <w:rPr>
        <w:rFonts w:hAnsi="Times New Roman" w:ascii="Times New Roman"/>
        <w:b/>
        <w:sz w:val="22"/>
        <w:szCs w:val="22"/>
        <w:lang w:val="hr-HR"/>
      </w:rPr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8845C7">
      <w:rPr>
        <w:rFonts w:hAnsi="Times New Roman" w:ascii="Times New Roman"/>
        <w:b/>
        <w:sz w:val="22"/>
        <w:szCs w:val="22"/>
        <w:lang w:val="hr-HR"/>
      </w:rPr>
      <w:t>1</w:t>
    </w:r>
    <w:r w:rsidR="001C4968">
      <w:rPr>
        <w:rFonts w:hAnsi="Times New Roman" w:ascii="Times New Roman"/>
        <w:b/>
        <w:sz w:val="22"/>
        <w:szCs w:val="22"/>
        <w:lang w:val="hr-HR"/>
      </w:rPr>
      <w:t>180</w:t>
    </w:r>
    <w:r w:rsidR="00551DCD">
      <w:rPr>
        <w:rFonts w:hAnsi="Times New Roman" w:ascii="Times New Roman"/>
        <w:b/>
        <w:sz w:val="22"/>
        <w:szCs w:val="22"/>
        <w:lang w:val="hr-HR"/>
      </w:rPr>
      <w:t>/2017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2E63"/>
    <w:rsid w:val="00044D70"/>
    <w:rsid w:val="00064759"/>
    <w:rsid w:val="000654F6"/>
    <w:rsid w:val="00074FAA"/>
    <w:rsid w:val="000833A0"/>
    <w:rsid w:val="000979F6"/>
    <w:rsid w:val="000B5B53"/>
    <w:rsid w:val="000B609B"/>
    <w:rsid w:val="000B6EAC"/>
    <w:rsid w:val="000C47B3"/>
    <w:rsid w:val="00102277"/>
    <w:rsid w:val="00112B50"/>
    <w:rsid w:val="001150DC"/>
    <w:rsid w:val="001273D2"/>
    <w:rsid w:val="001507AE"/>
    <w:rsid w:val="00164F18"/>
    <w:rsid w:val="00175065"/>
    <w:rsid w:val="001800BE"/>
    <w:rsid w:val="00182088"/>
    <w:rsid w:val="001905B1"/>
    <w:rsid w:val="001A3A95"/>
    <w:rsid w:val="001A41C1"/>
    <w:rsid w:val="001B2ED5"/>
    <w:rsid w:val="001B47E9"/>
    <w:rsid w:val="001C4968"/>
    <w:rsid w:val="001C5220"/>
    <w:rsid w:val="001E4C7E"/>
    <w:rsid w:val="001E7EBD"/>
    <w:rsid w:val="001F7F2C"/>
    <w:rsid w:val="00205402"/>
    <w:rsid w:val="00227120"/>
    <w:rsid w:val="00227B43"/>
    <w:rsid w:val="00234D92"/>
    <w:rsid w:val="00250EE0"/>
    <w:rsid w:val="00281CBA"/>
    <w:rsid w:val="002A234C"/>
    <w:rsid w:val="002B27A9"/>
    <w:rsid w:val="002B2CEB"/>
    <w:rsid w:val="002C4A17"/>
    <w:rsid w:val="002E46D4"/>
    <w:rsid w:val="002F3D54"/>
    <w:rsid w:val="003115F5"/>
    <w:rsid w:val="003205C3"/>
    <w:rsid w:val="00322EFB"/>
    <w:rsid w:val="00325EDE"/>
    <w:rsid w:val="00340696"/>
    <w:rsid w:val="00352791"/>
    <w:rsid w:val="00353702"/>
    <w:rsid w:val="00367BDF"/>
    <w:rsid w:val="003759E2"/>
    <w:rsid w:val="003775C8"/>
    <w:rsid w:val="00377DF3"/>
    <w:rsid w:val="00381A6A"/>
    <w:rsid w:val="003A1F98"/>
    <w:rsid w:val="003C01C6"/>
    <w:rsid w:val="003D2F62"/>
    <w:rsid w:val="003E55A3"/>
    <w:rsid w:val="00402EB8"/>
    <w:rsid w:val="00407ED8"/>
    <w:rsid w:val="0042162E"/>
    <w:rsid w:val="004335B8"/>
    <w:rsid w:val="00437BBB"/>
    <w:rsid w:val="0044082D"/>
    <w:rsid w:val="00453EEE"/>
    <w:rsid w:val="0045694E"/>
    <w:rsid w:val="004918B5"/>
    <w:rsid w:val="004A3B72"/>
    <w:rsid w:val="004B7141"/>
    <w:rsid w:val="004C2A20"/>
    <w:rsid w:val="004C2B27"/>
    <w:rsid w:val="004D55B4"/>
    <w:rsid w:val="00500EAA"/>
    <w:rsid w:val="00504AD0"/>
    <w:rsid w:val="0051339D"/>
    <w:rsid w:val="00527A54"/>
    <w:rsid w:val="00532B71"/>
    <w:rsid w:val="00533D62"/>
    <w:rsid w:val="00545C37"/>
    <w:rsid w:val="00551DCD"/>
    <w:rsid w:val="00552465"/>
    <w:rsid w:val="00561677"/>
    <w:rsid w:val="00570934"/>
    <w:rsid w:val="00593E83"/>
    <w:rsid w:val="005940E9"/>
    <w:rsid w:val="005B3D80"/>
    <w:rsid w:val="005D2055"/>
    <w:rsid w:val="005D64D4"/>
    <w:rsid w:val="005E3275"/>
    <w:rsid w:val="006139C8"/>
    <w:rsid w:val="00621AAC"/>
    <w:rsid w:val="00622853"/>
    <w:rsid w:val="00630F13"/>
    <w:rsid w:val="006356C5"/>
    <w:rsid w:val="00644AAB"/>
    <w:rsid w:val="00646798"/>
    <w:rsid w:val="00674E45"/>
    <w:rsid w:val="00676A23"/>
    <w:rsid w:val="006836C0"/>
    <w:rsid w:val="006974C4"/>
    <w:rsid w:val="00697978"/>
    <w:rsid w:val="006A4D08"/>
    <w:rsid w:val="006B20D9"/>
    <w:rsid w:val="006D45D8"/>
    <w:rsid w:val="007045BC"/>
    <w:rsid w:val="00714CC9"/>
    <w:rsid w:val="00722851"/>
    <w:rsid w:val="00730EAB"/>
    <w:rsid w:val="00757585"/>
    <w:rsid w:val="007A29F9"/>
    <w:rsid w:val="007A7C75"/>
    <w:rsid w:val="007C6CF9"/>
    <w:rsid w:val="007E125F"/>
    <w:rsid w:val="008117CE"/>
    <w:rsid w:val="008162AD"/>
    <w:rsid w:val="00840E3D"/>
    <w:rsid w:val="008646F9"/>
    <w:rsid w:val="00867F16"/>
    <w:rsid w:val="008845C7"/>
    <w:rsid w:val="00892696"/>
    <w:rsid w:val="00895151"/>
    <w:rsid w:val="008B0907"/>
    <w:rsid w:val="008E1D89"/>
    <w:rsid w:val="008F10A7"/>
    <w:rsid w:val="008F7EAE"/>
    <w:rsid w:val="009001F7"/>
    <w:rsid w:val="009001FE"/>
    <w:rsid w:val="00914CFB"/>
    <w:rsid w:val="00934AFC"/>
    <w:rsid w:val="00937016"/>
    <w:rsid w:val="009546B6"/>
    <w:rsid w:val="009603C3"/>
    <w:rsid w:val="009762ED"/>
    <w:rsid w:val="00983B46"/>
    <w:rsid w:val="00986EED"/>
    <w:rsid w:val="0099253E"/>
    <w:rsid w:val="00997BA9"/>
    <w:rsid w:val="009B7F84"/>
    <w:rsid w:val="009D3B36"/>
    <w:rsid w:val="009D6B3A"/>
    <w:rsid w:val="009F15BD"/>
    <w:rsid w:val="009F5765"/>
    <w:rsid w:val="00A22C68"/>
    <w:rsid w:val="00A358AD"/>
    <w:rsid w:val="00A657B5"/>
    <w:rsid w:val="00A719DD"/>
    <w:rsid w:val="00A723EE"/>
    <w:rsid w:val="00A846CB"/>
    <w:rsid w:val="00A871FF"/>
    <w:rsid w:val="00A9341D"/>
    <w:rsid w:val="00A94D51"/>
    <w:rsid w:val="00A95334"/>
    <w:rsid w:val="00AA4411"/>
    <w:rsid w:val="00AA6B5F"/>
    <w:rsid w:val="00AB4C8E"/>
    <w:rsid w:val="00AB5406"/>
    <w:rsid w:val="00AB7490"/>
    <w:rsid w:val="00AB7883"/>
    <w:rsid w:val="00AD4AC4"/>
    <w:rsid w:val="00AF40B4"/>
    <w:rsid w:val="00B03169"/>
    <w:rsid w:val="00B1709D"/>
    <w:rsid w:val="00B2463B"/>
    <w:rsid w:val="00B3222C"/>
    <w:rsid w:val="00B45D9F"/>
    <w:rsid w:val="00B4799F"/>
    <w:rsid w:val="00B71E83"/>
    <w:rsid w:val="00B73ACA"/>
    <w:rsid w:val="00B81363"/>
    <w:rsid w:val="00BB4CDA"/>
    <w:rsid w:val="00BD54E2"/>
    <w:rsid w:val="00C12F6E"/>
    <w:rsid w:val="00C21841"/>
    <w:rsid w:val="00C475DA"/>
    <w:rsid w:val="00C5636E"/>
    <w:rsid w:val="00C57BFA"/>
    <w:rsid w:val="00C57CAF"/>
    <w:rsid w:val="00C7496C"/>
    <w:rsid w:val="00C82B1A"/>
    <w:rsid w:val="00C91FB0"/>
    <w:rsid w:val="00C92EDD"/>
    <w:rsid w:val="00C932CA"/>
    <w:rsid w:val="00CB5E89"/>
    <w:rsid w:val="00CC107F"/>
    <w:rsid w:val="00CC15D9"/>
    <w:rsid w:val="00CC6CBE"/>
    <w:rsid w:val="00CC79E2"/>
    <w:rsid w:val="00CE35D6"/>
    <w:rsid w:val="00CF2939"/>
    <w:rsid w:val="00CF6F3D"/>
    <w:rsid w:val="00D06F1F"/>
    <w:rsid w:val="00D16ADD"/>
    <w:rsid w:val="00D17546"/>
    <w:rsid w:val="00D2206F"/>
    <w:rsid w:val="00D30B84"/>
    <w:rsid w:val="00D40583"/>
    <w:rsid w:val="00D44D4F"/>
    <w:rsid w:val="00D52F6D"/>
    <w:rsid w:val="00D57391"/>
    <w:rsid w:val="00D648F2"/>
    <w:rsid w:val="00D955F3"/>
    <w:rsid w:val="00DA1DE5"/>
    <w:rsid w:val="00DB29D2"/>
    <w:rsid w:val="00DB4528"/>
    <w:rsid w:val="00DD2008"/>
    <w:rsid w:val="00DD55B9"/>
    <w:rsid w:val="00DE4A87"/>
    <w:rsid w:val="00DF5114"/>
    <w:rsid w:val="00E325B4"/>
    <w:rsid w:val="00E41F4B"/>
    <w:rsid w:val="00E515DA"/>
    <w:rsid w:val="00E519D7"/>
    <w:rsid w:val="00E641D1"/>
    <w:rsid w:val="00E947D2"/>
    <w:rsid w:val="00EB37F3"/>
    <w:rsid w:val="00EC1A95"/>
    <w:rsid w:val="00EE5750"/>
    <w:rsid w:val="00EE69E5"/>
    <w:rsid w:val="00F06D32"/>
    <w:rsid w:val="00F40CF2"/>
    <w:rsid w:val="00F45478"/>
    <w:rsid w:val="00F55CE1"/>
    <w:rsid w:val="00F62A72"/>
    <w:rsid w:val="00F667BC"/>
    <w:rsid w:val="00F87D60"/>
    <w:rsid w:val="00FD28F9"/>
    <w:rsid w:val="00FE7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04A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4AD0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4AD0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4AD0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4AD0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04A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4AD0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4AD0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4AD0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4AD0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47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St-1180/2017-9</izvorni_sadrzaj>
    <derivirana_varijabla naziv="DomainObject.Oznaka_1">St-1180/2017-9</derivirana_varijabla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1180</izvorni_sadrzaj>
    <derivirana_varijabla naziv="DomainObject.Predmet.Broj_1">1180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2017.</izvorni_sadrzaj>
    <derivirana_varijabla naziv="DomainObject.Predmet.DatumOsnivanja_1">27.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ožujka 2018.</izvorni_sadrzaj>
    <derivirana_varijabla naziv="DomainObject.Predmet.DatumRjesavanja_1">26.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 st.1 SZ-a</izvorni_sadrzaj>
    <derivirana_varijabla naziv="DomainObject.Predmet.Opis_1">čl.429 st.1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St-1180/2017</izvorni_sadrzaj>
    <derivirana_varijabla naziv="DomainObject.Predmet.OznakaBroj_1">St-1180/2017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Anka</izvorni_sadrzaj>
    <derivirana_varijabla naziv="DomainObject.Predmet.PredmetRijesio.Ime_1">Anka</derivirana_varijabla>
  </DomainObject.Predmet.PredmetRijesio.Ime>
  <DomainObject.Predmet.PredmetRijesio.Oib>
    <izvorni_sadrzaj>73922526601</izvorni_sadrzaj>
    <derivirana_varijabla naziv="DomainObject.Predmet.PredmetRijesio.Oib_1">73922526601</derivirana_varijabla>
  </DomainObject.Predmet.PredmetRijesio.Oib>
  <DomainObject.Predmet.PredmetRijesio.Prezime>
    <izvorni_sadrzaj>Muhoberac</izvorni_sadrzaj>
    <derivirana_varijabla naziv="DomainObject.Predmet.PredmetRijesio.Prezime_1">Muhoberac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MARE SANUM d.o.o. za usluge u likvidaciji</izvorni_sadrzaj>
    <derivirana_varijabla naziv="DomainObject.Predmet.ProtustrankaFormated_1">  MARE SANUM d.o.o. za usluge u likvidaciji</derivirana_varijabla>
  </DomainObject.Predmet.ProtustrankaFormated>
  <DomainObject.Predmet.ProtustrankaFormatedOIB>
    <izvorni_sadrzaj>  MARE SANUM d.o.o. za usluge u likvidaciji, OIB 62679599084</izvorni_sadrzaj>
    <derivirana_varijabla naziv="DomainObject.Predmet.ProtustrankaFormatedOIB_1">  MARE SANUM d.o.o. za usluge u likvidaciji, OIB 62679599084</derivirana_varijabla>
  </DomainObject.Predmet.ProtustrankaFormatedOIB>
  <DomainObject.Predmet.ProtustrankaFormatedWithAdress>
    <izvorni_sadrzaj> MARE SANUM d.o.o. za usluge u likvidaciji, Travarica 131, 20235 Zaton</izvorni_sadrzaj>
    <derivirana_varijabla naziv="DomainObject.Predmet.ProtustrankaFormatedWithAdress_1"> MARE SANUM d.o.o. za usluge u likvidaciji, Travarica 131, 20235 Zaton</derivirana_varijabla>
  </DomainObject.Predmet.ProtustrankaFormatedWithAdress>
  <DomainObject.Predmet.ProtustrankaFormatedWithAdressOIB>
    <izvorni_sadrzaj> MARE SANUM d.o.o. za usluge u likvidaciji, OIB 62679599084, Travarica 131, 20235 Zaton</izvorni_sadrzaj>
    <derivirana_varijabla naziv="DomainObject.Predmet.ProtustrankaFormatedWithAdressOIB_1"> MARE SANUM d.o.o. za usluge u likvidaciji, OIB 62679599084, Travarica 131, 20235 Zaton</derivirana_varijabla>
  </DomainObject.Predmet.ProtustrankaFormatedWithAdressOIB>
  <DomainObject.Predmet.ProtustrankaWithAdress>
    <izvorni_sadrzaj>MARE SANUM d.o.o. za usluge u likvidaciji Travarica 131, 20235 Zaton</izvorni_sadrzaj>
    <derivirana_varijabla naziv="DomainObject.Predmet.ProtustrankaWithAdress_1">MARE SANUM d.o.o. za usluge u likvidaciji Travarica 131, 20235 Zaton</derivirana_varijabla>
  </DomainObject.Predmet.ProtustrankaWithAdress>
  <DomainObject.Predmet.ProtustrankaWithAdressOIB>
    <izvorni_sadrzaj>MARE SANUM d.o.o. za usluge u likvidaciji, OIB 62679599084, Travarica 131, 20235 Zaton</izvorni_sadrzaj>
    <derivirana_varijabla naziv="DomainObject.Predmet.ProtustrankaWithAdressOIB_1">MARE SANUM d.o.o. za usluge u likvidaciji, OIB 62679599084, Travarica 131, 20235 Zaton</derivirana_varijabla>
  </DomainObject.Predmet.ProtustrankaWithAdressOIB>
  <DomainObject.Predmet.ProtustrankaNazivFormated>
    <izvorni_sadrzaj>MARE SANUM d.o.o. za usluge u likvidaciji</izvorni_sadrzaj>
    <derivirana_varijabla naziv="DomainObject.Predmet.ProtustrankaNazivFormated_1">MARE SANUM d.o.o. za usluge u likvidaciji</derivirana_varijabla>
  </DomainObject.Predmet.ProtustrankaNazivFormated>
  <DomainObject.Predmet.ProtustrankaNazivFormatedOIB>
    <izvorni_sadrzaj>MARE SANUM d.o.o. za usluge u likvidaciji, OIB 62679599084</izvorni_sadrzaj>
    <derivirana_varijabla naziv="DomainObject.Predmet.ProtustrankaNazivFormatedOIB_1">MARE SANUM d.o.o. za usluge u likvidaciji, OIB 62679599084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7003.33</izvorni_sadrzaj>
    <derivirana_varijabla naziv="DomainObject.Predmet.TrenutnaVrijednost_1">7003.33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MARE SANUM d.o.o. za usluge u likvidaciji</item>
    </izvorni_sadrzaj>
    <derivirana_varijabla naziv="DomainObject.Predmet.ProtuStrankaListFormated_1">
      <item>MARE SANUM d.o.o. za usluge u likvidaciji</item>
    </derivirana_varijabla>
  </DomainObject.Predmet.ProtuStrankaListFormated>
  <DomainObject.Predmet.ProtuStrankaListFormatedOIB>
    <izvorni_sadrzaj>
      <item>MARE SANUM d.o.o. za usluge u likvidaciji, OIB 62679599084</item>
    </izvorni_sadrzaj>
    <derivirana_varijabla naziv="DomainObject.Predmet.ProtuStrankaListFormatedOIB_1">
      <item>MARE SANUM d.o.o. za usluge u likvidaciji, OIB 62679599084</item>
    </derivirana_varijabla>
  </DomainObject.Predmet.ProtuStrankaListFormatedOIB>
  <DomainObject.Predmet.ProtuStrankaListFormatedWithAdress>
    <izvorni_sadrzaj>
      <item>MARE SANUM d.o.o. za usluge u likvidaciji, Travarica 131, 20235 Zaton</item>
    </izvorni_sadrzaj>
    <derivirana_varijabla naziv="DomainObject.Predmet.ProtuStrankaListFormatedWithAdress_1">
      <item>MARE SANUM d.o.o. za usluge u likvidaciji, Travarica 131, 20235 Zaton</item>
    </derivirana_varijabla>
  </DomainObject.Predmet.ProtuStrankaListFormatedWithAdress>
  <DomainObject.Predmet.ProtuStrankaListFormatedWithAdressOIB>
    <izvorni_sadrzaj>
      <item>MARE SANUM d.o.o. za usluge u likvidaciji, OIB 62679599084, Travarica 131, 20235 Zaton</item>
    </izvorni_sadrzaj>
    <derivirana_varijabla naziv="DomainObject.Predmet.ProtuStrankaListFormatedWithAdressOIB_1">
      <item>MARE SANUM d.o.o. za usluge u likvidaciji, OIB 62679599084, Travarica 131, 20235 Zaton</item>
    </derivirana_varijabla>
  </DomainObject.Predmet.ProtuStrankaListFormatedWithAdressOIB>
  <DomainObject.Predmet.ProtuStrankaListNazivFormated>
    <izvorni_sadrzaj>
      <item>MARE SANUM d.o.o. za usluge u likvidaciji</item>
    </izvorni_sadrzaj>
    <derivirana_varijabla naziv="DomainObject.Predmet.ProtuStrankaListNazivFormated_1">
      <item>MARE SANUM d.o.o. za usluge u likvidaciji</item>
    </derivirana_varijabla>
  </DomainObject.Predmet.ProtuStrankaListNazivFormated>
  <DomainObject.Predmet.ProtuStrankaListNazivFormatedOIB>
    <izvorni_sadrzaj>
      <item>MARE SANUM d.o.o. za usluge u likvidaciji, OIB 62679599084</item>
    </izvorni_sadrzaj>
    <derivirana_varijabla naziv="DomainObject.Predmet.ProtuStrankaListNazivFormatedOIB_1">
      <item>MARE SANUM d.o.o. za usluge u likvidaciji, OIB 62679599084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>St-1180/2017-9</izvorni_sadrzaj>
    <derivirana_varijabla naziv="DomainObject.PoslovniBrojDokumenta_1">St-1180/2017-9</derivirana_varijabla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MARE SANUM d.o.o. za usluge u likvidaciji</izvorni_sadrzaj>
    <derivirana_varijabla naziv="DomainObject.Predmet.ProtustrankaIDrugi_1">MARE SANUM d.o.o. za usluge u likvidaciji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MARE SANUM d.o.o. za usluge u likvidaciji, OIB 62679599084, Travarica 131, 20235 Zaton</izvorni_sadrzaj>
    <derivirana_varijabla naziv="DomainObject.Predmet.ProtustrankaIDrugiAdressOIB_1">MARE SANUM d.o.o. za usluge u likvidaciji, OIB 62679599084, Travarica 131, 20235 Zaton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ožujka 2018.</izvorni_sadrzaj>
    <derivirana_varijabla naziv="DomainObject.Predmet.OdlukaRjesenje.DatumDonosenjaOdluke_1">22. ožujka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St-1180/2017-9</izvorni_sadrzaj>
    <derivirana_varijabla naziv="DomainObject.Predmet.OdlukaRjesenje.Oznaka_1">St-1180/2017-9</derivirana_varijabla>
  </DomainObject.Predmet.OdlukaRjesenje.Oznaka>
  <DomainObject.Predmet.SudioniciListNaziv>
    <izvorni_sadrzaj>
      <item>MARE SANUM d.o.o. za usluge u likvidaciji</item>
      <item>FINA,RC Split,Podružnica Dubrovnik</item>
    </izvorni_sadrzaj>
    <derivirana_varijabla naziv="DomainObject.Predmet.SudioniciListNaziv_1">
      <item>MARE SANUM d.o.o. za usluge u likvidaciji</item>
      <item>FINA,RC Split,Podružnica Dubrovnik</item>
    </derivirana_varijabla>
  </DomainObject.Predmet.SudioniciListNaziv>
  <DomainObject.Predmet.SudioniciListAdressOIB>
    <izvorni_sadrzaj>
      <item>MARE SANUM d.o.o. za usluge u likvidaciji, OIB 62679599084, Travarica 131,20235 Zaton</item>
      <item>FINA,RC Split,Podružnica Dubrovnik, OIB 85821130368, Vukovarska 2,20000 Dubrovnik</item>
    </izvorni_sadrzaj>
    <derivirana_varijabla naziv="DomainObject.Predmet.SudioniciListAdressOIB_1">
      <item>MARE SANUM d.o.o. za usluge u likvidaciji, OIB 62679599084, Travarica 131,20235 Zaton</item>
      <item>FINA,RC Split,Podružnica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62679599084</item>
      <item>, OIB 85821130368</item>
    </izvorni_sadrzaj>
    <derivirana_varijabla naziv="DomainObject.Predmet.SudioniciListNazivOIB_1">
      <item>, OIB 62679599084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F84D97-9D97-4889-917E-609B8C19EA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494</properties:Words>
  <properties:Characters>2671</properties:Characters>
  <properties:Lines>91</properties:Lines>
  <properties:Paragraphs>30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2018-03-22T10:12:00Z</dcterms:created>
  <dc:creator>Sudsko vijeæe</dc:creator>
  <cp:lastModifiedBy>Valerija Rizzi</cp:lastModifiedBy>
  <cp:lastPrinted>2018-03-22T10:28:00Z</cp:lastPrinted>
  <dcterms:modified xmlns:xsi="http://www.w3.org/2001/XMLSchema-instance" xsi:type="dcterms:W3CDTF">2018-03-26T08:09:00Z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St-1180/2017-9 / Odluka - Rješenje o otvaranju i zaključenju skraćenog stečajnog postupka (otvaranje_i_zaključenje_skraćenog_stečajnog_postupka_1180-17.docx)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