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650b" w14:paraId="5a9650b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7D3302">
        <w:t>5092</w:t>
      </w:r>
      <w:r w:rsidRPr="00310295">
        <w:t>/1</w:t>
      </w:r>
      <w:r w:rsidR="00925202">
        <w:t>6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7D3302" w:rsidRPr="007D3302">
        <w:t>FINA, RC ZAGREB, Podružnica Zagreb, Trg svibanjskih žrtava 1995. 1, Zagreb, za otvaranje stečajnog postupka nad dužnikom FOTOSAFARI društvo s ograničenom odgovornošću za izdavačku djelatnost, OIB: 70310428815, MBS: 080585108, Zagreb, Kapelska 5</w:t>
      </w:r>
      <w:r w:rsidR="0086241D">
        <w:t xml:space="preserve">, </w:t>
      </w:r>
      <w:r w:rsidR="00D4035C">
        <w:t>1</w:t>
      </w:r>
      <w:r w:rsidR="00D73E09">
        <w:t>7</w:t>
      </w:r>
      <w:r w:rsidR="002C306A" w:rsidRPr="007F40F9">
        <w:t xml:space="preserve">. </w:t>
      </w:r>
      <w:r w:rsidR="00D73E09">
        <w:t>studenoga</w:t>
      </w:r>
      <w:r w:rsidR="002D52FB">
        <w:t xml:space="preserve"> 201</w:t>
      </w:r>
      <w:r w:rsidR="0086241D">
        <w:t>6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9F68F2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7D3302">
        <w:t>5092</w:t>
      </w:r>
      <w:r w:rsidR="00925202">
        <w:t>16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7D3302" w:rsidP="007D3302" w:rsidR="007D3302">
      <w:pPr>
        <w:ind w:firstLine="708"/>
        <w:jc w:val="both"/>
      </w:pPr>
      <w:r>
        <w:t>FINA RC Zagreb, Podružnica Zagreb je 23. lipnja 2016. temeljem odredbe članka 110. stavak 1. Stečajnog zakona (NN 71/15 – dalje SZ) podnijela prijedlog za provedbu stečajnog postupka s obzirom da je dužnik na dan 20. lipnja 2015. u Očevidniku redoslijeda osnova za plaćanje imao evidentirane neizvršene osnove za plaćanje u iznosu od 54.126,43 kn u razdoblju duljem od 120 dana.</w:t>
      </w:r>
    </w:p>
    <w:p w:rsidRDefault="007D3302" w:rsidP="007D3302" w:rsidR="007D3302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7D3302" w:rsidP="007D3302" w:rsidR="007D3302">
      <w:pPr>
        <w:ind w:firstLine="708"/>
        <w:jc w:val="both"/>
      </w:pPr>
      <w: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7D3302" w:rsidP="007D3302" w:rsidR="007D3302">
      <w:pPr>
        <w:ind w:firstLine="708"/>
        <w:jc w:val="both"/>
      </w:pPr>
      <w:r>
        <w:t>Prema članku 5. stavak 2. SZ-a stečajni su razlozi nesposobnost za plaćanje i prezaduženost.</w:t>
      </w:r>
    </w:p>
    <w:p w:rsidRDefault="007D3302" w:rsidP="007D3302" w:rsidR="007D3302">
      <w:pPr>
        <w:ind w:firstLine="708"/>
        <w:jc w:val="both"/>
      </w:pPr>
      <w:r>
        <w:lastRenderedPageBreak/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7D3302" w:rsidP="007D3302" w:rsidR="006B3B2F">
      <w:pPr>
        <w:ind w:firstLine="708"/>
        <w:jc w:val="both"/>
      </w:pPr>
      <w:r>
        <w:t>Odredbom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7D3302" w:rsidP="0086241D" w:rsidR="00D73E09">
      <w:pPr>
        <w:ind w:firstLine="708"/>
        <w:jc w:val="both"/>
      </w:pPr>
      <w:r>
        <w:t>Zaključkom</w:t>
      </w:r>
      <w:r w:rsidR="00D73E09">
        <w:t xml:space="preserve"> St-</w:t>
      </w:r>
      <w:r>
        <w:t>5092</w:t>
      </w:r>
      <w:r w:rsidR="00D73E09">
        <w:t xml:space="preserve">/16 od 18. listopada 2016. </w:t>
      </w:r>
      <w:r>
        <w:t>određeno je ročište</w:t>
      </w:r>
      <w:r w:rsidR="00D73E09">
        <w:t xml:space="preserve"> radi rasprave o uvjetima za otvaranje stečajnog postupka nad dužnikom</w:t>
      </w:r>
      <w:r>
        <w:t xml:space="preserve"> za 15. studenoga 2016</w:t>
      </w:r>
      <w:r w:rsidR="00D73E09">
        <w:t>.</w:t>
      </w:r>
    </w:p>
    <w:p w:rsidRDefault="009F68F2" w:rsidP="009F68F2" w:rsidR="009F68F2">
      <w:pPr>
        <w:ind w:firstLine="708"/>
        <w:jc w:val="both"/>
      </w:pPr>
      <w:r>
        <w:t>U spis predmeta dostavljen je podnesak FINA-e od 17. listopada 2016. u kojem se navodi da u cijelosti ostaje kod navoda iz prijedloga za otvaranje stečajnog postupka te da je dužnik na dan 20. lipnja 2016. imao neizvršene osnove za plaćanje evidentirane u očevidniku redoslijeda osnova za plaćanje u neprekinutom razdoblju od 120 dana u iznosu od 54.126,43 kn.</w:t>
      </w:r>
    </w:p>
    <w:p w:rsidRDefault="009F68F2" w:rsidP="009F68F2" w:rsidR="009F68F2">
      <w:pPr>
        <w:ind w:firstLine="708"/>
        <w:jc w:val="both"/>
      </w:pPr>
      <w:r>
        <w:t>Zastupnik po zakonu dužnika je u spis predmeta dostavio podnesak od 20. listopada 2016. o financijsko-gospodarskom stanju tvrtke u kojem je navedeno da dužnik nema nikakve imovine, imovinska ili druga prava, novčanu ili koju drugu tražbinu, novčana sredstva, niti potraživanja od trećih osoba.</w:t>
      </w:r>
    </w:p>
    <w:p w:rsidRDefault="001E4E33" w:rsidP="009F68F2" w:rsidR="001E4E33">
      <w:pPr>
        <w:ind w:firstLine="708"/>
        <w:jc w:val="both"/>
      </w:pPr>
      <w:r w:rsidRPr="001E4E33">
        <w:t>Prema odredbama članka 132. stavak 1. i 2.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D4035C">
        <w:t>1</w:t>
      </w:r>
      <w:r w:rsidR="00D73E09">
        <w:t>7</w:t>
      </w:r>
      <w:r w:rsidR="00E75BE6" w:rsidRPr="00E75BE6">
        <w:t xml:space="preserve">. </w:t>
      </w:r>
      <w:r w:rsidR="00D73E09">
        <w:t>studenoga</w:t>
      </w:r>
      <w:r w:rsidR="00E75BE6" w:rsidRPr="00E75BE6">
        <w:t xml:space="preserve"> 201</w:t>
      </w:r>
      <w:r w:rsidR="0086241D">
        <w:t>6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4E6D80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065B42" w:rsidP="004E6D80" w:rsidR="00065B42"/>
    <w:p w:rsidRDefault="004E6D80" w:rsidP="007A1486" w:rsidR="004E6D8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4E6D80" w:rsidP="007A1486" w:rsidR="004E6D8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4E6D80" w:rsidP="007A1486" w:rsidR="004E6D80" w:rsidRPr="007A1486">
      <w:pPr>
        <w:ind w:left="720"/>
      </w:pPr>
    </w:p>
    <w:p w:rsidRDefault="004E6D80" w:rsidP="004E6D80" w:rsidR="004E6D80" w:rsidRPr="00CB1210"/>
    <w:sectPr w:rsidSect="009E7952" w:rsidR="004E6D80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6D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7D3302">
      <w:t>5092</w:t>
    </w:r>
    <w:r>
      <w:t>/1</w:t>
    </w:r>
    <w:r w:rsidR="00925202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1E4E33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E6D80"/>
    <w:rsid w:val="004F4B1A"/>
    <w:rsid w:val="00532C70"/>
    <w:rsid w:val="005359FF"/>
    <w:rsid w:val="005502D5"/>
    <w:rsid w:val="00582366"/>
    <w:rsid w:val="00592DD9"/>
    <w:rsid w:val="005E2BA2"/>
    <w:rsid w:val="00607499"/>
    <w:rsid w:val="00610868"/>
    <w:rsid w:val="00610879"/>
    <w:rsid w:val="00636212"/>
    <w:rsid w:val="00654C3F"/>
    <w:rsid w:val="00657BEF"/>
    <w:rsid w:val="006747E7"/>
    <w:rsid w:val="006A263C"/>
    <w:rsid w:val="006B3B2F"/>
    <w:rsid w:val="006E7AB2"/>
    <w:rsid w:val="00727ECA"/>
    <w:rsid w:val="00731EB7"/>
    <w:rsid w:val="00737234"/>
    <w:rsid w:val="007915F1"/>
    <w:rsid w:val="007A50F8"/>
    <w:rsid w:val="007C1421"/>
    <w:rsid w:val="007D3302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9F68F2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4336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6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D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D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D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D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6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D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D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D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D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preujma</izvorni_sadrzaj>
    <derivirana_varijabla naziv="DomainObject.Primjedba_1">poziv vjerovnicima na uplatu preujma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5092</izvorni_sadrzaj>
    <derivirana_varijabla naziv="DomainObject.Predmet.Broj_1">5092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St-5092/2016</izvorni_sadrzaj>
    <derivirana_varijabla naziv="DomainObject.Predmet.OznakaBroj_1">St-5092/2016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FOTOSAFARI d.o.o.</izvorni_sadrzaj>
    <derivirana_varijabla naziv="DomainObject.Predmet.ProtustrankaFormated_1">  FOTOSAFARI d.o.o.</derivirana_varijabla>
  </DomainObject.Predmet.ProtustrankaFormated>
  <DomainObject.Predmet.ProtustrankaFormatedOIB>
    <izvorni_sadrzaj>  FOTOSAFARI d.o.o., OIB 70310428815</izvorni_sadrzaj>
    <derivirana_varijabla naziv="DomainObject.Predmet.ProtustrankaFormatedOIB_1">  FOTOSAFARI d.o.o., OIB 70310428815</derivirana_varijabla>
  </DomainObject.Predmet.ProtustrankaFormatedOIB>
  <DomainObject.Predmet.ProtustrankaFormatedWithAdress>
    <izvorni_sadrzaj> FOTOSAFARI d.o.o., Kapelska 5, 10000 Zagreb</izvorni_sadrzaj>
    <derivirana_varijabla naziv="DomainObject.Predmet.ProtustrankaFormatedWithAdress_1"> FOTOSAFARI d.o.o., Kapelska 5, 10000 Zagreb</derivirana_varijabla>
  </DomainObject.Predmet.ProtustrankaFormatedWithAdress>
  <DomainObject.Predmet.ProtustrankaFormatedWithAdressOIB>
    <izvorni_sadrzaj> FOTOSAFARI d.o.o., OIB 70310428815, Kapelska 5, 10000 Zagreb</izvorni_sadrzaj>
    <derivirana_varijabla naziv="DomainObject.Predmet.ProtustrankaFormatedWithAdressOIB_1"> FOTOSAFARI d.o.o., OIB 70310428815, Kapelska 5, 10000 Zagreb</derivirana_varijabla>
  </DomainObject.Predmet.ProtustrankaFormatedWithAdressOIB>
  <DomainObject.Predmet.ProtustrankaWithAdress>
    <izvorni_sadrzaj>FOTOSAFARI d.o.o. Kapelska 5, 10000 Zagreb</izvorni_sadrzaj>
    <derivirana_varijabla naziv="DomainObject.Predmet.ProtustrankaWithAdress_1">FOTOSAFARI d.o.o. Kapelska 5, 10000 Zagreb</derivirana_varijabla>
  </DomainObject.Predmet.ProtustrankaWithAdress>
  <DomainObject.Predmet.ProtustrankaWithAdressOIB>
    <izvorni_sadrzaj>FOTOSAFARI d.o.o., OIB 70310428815, Kapelska 5, 10000 Zagreb</izvorni_sadrzaj>
    <derivirana_varijabla naziv="DomainObject.Predmet.ProtustrankaWithAdressOIB_1">FOTOSAFARI d.o.o., OIB 70310428815, Kapelska 5, 10000 Zagreb</derivirana_varijabla>
  </DomainObject.Predmet.ProtustrankaWithAdressOIB>
  <DomainObject.Predmet.ProtustrankaNazivFormated>
    <izvorni_sadrzaj>FOTOSAFARI d.o.o.</izvorni_sadrzaj>
    <derivirana_varijabla naziv="DomainObject.Predmet.ProtustrankaNazivFormated_1">FOTOSAFARI d.o.o.</derivirana_varijabla>
  </DomainObject.Predmet.ProtustrankaNazivFormated>
  <DomainObject.Predmet.ProtustrankaNazivFormatedOIB>
    <izvorni_sadrzaj>FOTOSAFARI d.o.o., OIB 70310428815</izvorni_sadrzaj>
    <derivirana_varijabla naziv="DomainObject.Predmet.ProtustrankaNazivFormatedOIB_1">FOTOSAFARI d.o.o., OIB 70310428815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FOTOSAFARI d.o.o.</item>
    </izvorni_sadrzaj>
    <derivirana_varijabla naziv="DomainObject.Predmet.ProtuStrankaListFormated_1">
      <item>FOTOSAFARI d.o.o.</item>
    </derivirana_varijabla>
  </DomainObject.Predmet.ProtuStrankaListFormated>
  <DomainObject.Predmet.ProtuStrankaListFormatedOIB>
    <izvorni_sadrzaj>
      <item>FOTOSAFARI d.o.o., OIB 70310428815</item>
    </izvorni_sadrzaj>
    <derivirana_varijabla naziv="DomainObject.Predmet.ProtuStrankaListFormatedOIB_1">
      <item>FOTOSAFARI d.o.o., OIB 70310428815</item>
    </derivirana_varijabla>
  </DomainObject.Predmet.ProtuStrankaListFormatedOIB>
  <DomainObject.Predmet.ProtuStrankaListFormatedWithAdress>
    <izvorni_sadrzaj>
      <item>FOTOSAFARI d.o.o., Kapelska 5, 10000 Zagreb</item>
    </izvorni_sadrzaj>
    <derivirana_varijabla naziv="DomainObject.Predmet.ProtuStrankaListFormatedWithAdress_1">
      <item>FOTOSAFARI d.o.o., Kapelska 5, 10000 Zagreb</item>
    </derivirana_varijabla>
  </DomainObject.Predmet.ProtuStrankaListFormatedWithAdress>
  <DomainObject.Predmet.ProtuStrankaListFormatedWithAdressOIB>
    <izvorni_sadrzaj>
      <item>FOTOSAFARI d.o.o., OIB 70310428815, Kapelska 5, 10000 Zagreb</item>
    </izvorni_sadrzaj>
    <derivirana_varijabla naziv="DomainObject.Predmet.ProtuStrankaListFormatedWithAdressOIB_1">
      <item>FOTOSAFARI d.o.o., OIB 70310428815, Kapelska 5, 10000 Zagreb</item>
    </derivirana_varijabla>
  </DomainObject.Predmet.ProtuStrankaListFormatedWithAdressOIB>
  <DomainObject.Predmet.ProtuStrankaListNazivFormated>
    <izvorni_sadrzaj>
      <item>FOTOSAFARI d.o.o.</item>
    </izvorni_sadrzaj>
    <derivirana_varijabla naziv="DomainObject.Predmet.ProtuStrankaListNazivFormated_1">
      <item>FOTOSAFARI d.o.o.</item>
    </derivirana_varijabla>
  </DomainObject.Predmet.ProtuStrankaListNazivFormated>
  <DomainObject.Predmet.ProtuStrankaListNazivFormatedOIB>
    <izvorni_sadrzaj>
      <item>FOTOSAFARI d.o.o., OIB 70310428815</item>
    </izvorni_sadrzaj>
    <derivirana_varijabla naziv="DomainObject.Predmet.ProtuStrankaListNazivFormatedOIB_1">
      <item>FOTOSAFARI d.o.o., OIB 70310428815</item>
    </derivirana_varijabla>
  </DomainObject.Predmet.ProtuStrankaListNazivFormatedOIB>
  <DomainObject.Predmet.OstaliListFormated>
    <izvorni_sadrzaj>
      <item>NEVEN PRAŠNIKAR</item>
    </izvorni_sadrzaj>
    <derivirana_varijabla naziv="DomainObject.Predmet.OstaliListFormated_1">
      <item>NEVEN PRAŠNIKAR</item>
    </derivirana_varijabla>
  </DomainObject.Predmet.OstaliListFormated>
  <DomainObject.Predmet.OstaliListFormatedOIB>
    <izvorni_sadrzaj>
      <item>NEVEN PRAŠNIKAR, OIB 27512080651</item>
    </izvorni_sadrzaj>
    <derivirana_varijabla naziv="DomainObject.Predmet.OstaliListFormatedOIB_1">
      <item>NEVEN PRAŠNIKAR, OIB 27512080651</item>
    </derivirana_varijabla>
  </DomainObject.Predmet.OstaliListFormatedOIB>
  <DomainObject.Predmet.OstaliListFormatedWithAdress>
    <izvorni_sadrzaj>
      <item>NEVEN PRAŠNIKAR, Kapelska 5, 10000 Zagreb</item>
    </izvorni_sadrzaj>
    <derivirana_varijabla naziv="DomainObject.Predmet.OstaliListFormatedWithAdress_1">
      <item>NEVEN PRAŠNIKAR, Kapelska 5, 10000 Zagreb</item>
    </derivirana_varijabla>
  </DomainObject.Predmet.OstaliListFormatedWithAdress>
  <DomainObject.Predmet.OstaliListFormatedWithAdressOIB>
    <izvorni_sadrzaj>
      <item>NEVEN PRAŠNIKAR, OIB 27512080651, Kapelska 5, 10000 Zagreb</item>
    </izvorni_sadrzaj>
    <derivirana_varijabla naziv="DomainObject.Predmet.OstaliListFormatedWithAdressOIB_1">
      <item>NEVEN PRAŠNIKAR, OIB 27512080651, Kapelska 5, 10000 Zagreb</item>
    </derivirana_varijabla>
  </DomainObject.Predmet.OstaliListFormatedWithAdressOIB>
  <DomainObject.Predmet.OstaliListNazivFormated>
    <izvorni_sadrzaj>
      <item>NEVEN PRAŠNIKAR</item>
    </izvorni_sadrzaj>
    <derivirana_varijabla naziv="DomainObject.Predmet.OstaliListNazivFormated_1">
      <item>NEVEN PRAŠNIKAR</item>
    </derivirana_varijabla>
  </DomainObject.Predmet.OstaliListNazivFormated>
  <DomainObject.Predmet.OstaliListNazivFormatedOIB>
    <izvorni_sadrzaj>
      <item>NEVEN PRAŠNIKAR, OIB 27512080651</item>
    </izvorni_sadrzaj>
    <derivirana_varijabla naziv="DomainObject.Predmet.OstaliListNazivFormatedOIB_1">
      <item>NEVEN PRAŠNIKAR, OIB 27512080651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FOTOSAFARI d.o.o.</izvorni_sadrzaj>
    <derivirana_varijabla naziv="DomainObject.Predmet.ProtustrankaIDrugi_1">FOTOSAFARI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FOTOSAFARI d.o.o., OIB 70310428815, Kapelska 5, 10000 Zagreb</izvorni_sadrzaj>
    <derivirana_varijabla naziv="DomainObject.Predmet.ProtustrankaIDrugiAdressOIB_1">FOTOSAFARI d.o.o., OIB 70310428815, Kapelska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FOTOSAFARI d.o.o.</item>
      <item>NEVEN PRAŠNIKAR</item>
    </izvorni_sadrzaj>
    <derivirana_varijabla naziv="DomainObject.Predmet.SudioniciListNaziv_1">
      <item>FINA Regionalni centar Zagreb</item>
      <item>FOTOSAFARI d.o.o.</item>
      <item>NEVEN PRAŠNIKAR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FOTOSAFARI d.o.o., OIB 70310428815, Kapelska 5,10000 Zagreb</item>
      <item>NEVEN PRAŠNIKAR, OIB 27512080651, Kapelska 5,10000 Zagreb</item>
    </izvorni_sadrzaj>
    <derivirana_varijabla naziv="DomainObject.Predmet.SudioniciListAdressOIB_1">
      <item>FINA Regionalni centar Zagreb, OIB 85821130368, Trg svibanjskih žrtava 1995. br. 1,10000 Zagreb</item>
      <item>FOTOSAFARI d.o.o., OIB 70310428815, Kapelska 5,10000 Zagreb</item>
      <item>NEVEN PRAŠNIKAR, OIB 27512080651, Kapelska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70310428815</item>
      <item>, OIB 27512080651</item>
    </izvorni_sadrzaj>
    <derivirana_varijabla naziv="DomainObject.Predmet.SudioniciListNazivOIB_1">
      <item>, OIB 85821130368</item>
      <item>, OIB 70310428815</item>
      <item>, OIB 27512080651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828</properties:Words>
  <properties:Characters>4482</properties:Characters>
  <properties:Lines>93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2016-11-17T09:28:00Z</dcterms:created>
  <dc:creator>gzubak</dc:creator>
  <cp:lastModifiedBy>Ivana Stampf</cp:lastModifiedBy>
  <cp:lastPrinted>2013-01-31T13:45:00Z</cp:lastPrinted>
  <dcterms:modified xmlns:xsi="http://www.w3.org/2001/XMLSchema-instance" xsi:type="dcterms:W3CDTF">2016-11-17T10:25:00Z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