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23a7" w14:paraId="54523a7" w:rsidRDefault="00791F22" w:rsidP="00791F22" w:rsidR="00AE649C" w:rsidRPr="00791F2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/>
          <w:bCs/>
          <w:noProof w:val="false"/>
          <w:color w:themeColor="accent1" w:val="4F81BD"/>
          <w:lang w:eastAsia="en-US"/>
        </w:rPr>
        <w:t xml:space="preserve">                                                                                                  </w:t>
      </w:r>
      <w:r w:rsidRPr="00791F22">
        <w:rPr>
          <w:rFonts w:cstheme="majorBidi" w:eastAsiaTheme="majorEastAsia"/>
          <w:bCs/>
          <w:noProof w:val="false"/>
          <w:lang w:eastAsia="en-US"/>
        </w:rPr>
        <w:t>Poslovni broj: 4 St-614/16-10</w:t>
      </w:r>
    </w:p>
    <w:p w:rsidRDefault="00791F22" w:rsidP="00791F22" w:rsidR="00791F2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791F22" w:rsidP="00791F22" w:rsidR="00791F2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91F22" w:rsidP="00791F22" w:rsidR="00791F22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91F22" w:rsidP="00791F22" w:rsidR="00791F2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791F22" w:rsidP="00791F22" w:rsidR="00791F22">
      <w:pPr>
        <w:spacing w:after="0"/>
        <w:jc w:val="center"/>
        <w:rPr>
          <w:rFonts w:cs="Times New Roman"/>
        </w:rPr>
      </w:pPr>
    </w:p>
    <w:p w:rsidRDefault="00791F22" w:rsidP="00791F22" w:rsidR="00791F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791F22" w:rsidP="00791F22" w:rsidR="00791F22">
      <w:pPr>
        <w:spacing w:after="0"/>
        <w:jc w:val="center"/>
        <w:rPr>
          <w:rFonts w:cs="Times New Roman"/>
        </w:rPr>
      </w:pPr>
    </w:p>
    <w:p w:rsidRDefault="00791F22" w:rsidP="00791F22" w:rsidR="00791F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RECIKLAŽA ZADRUGA ZA SKUPLJANJE I ZBRINJAVANJE I PRERADU OTPADA, OIB: 69641644009 sa sjedištem u Stiska 60, Đurđevac, dana 20. listopada 2016. </w:t>
      </w:r>
    </w:p>
    <w:p w:rsidRDefault="00791F22" w:rsidP="00791F22" w:rsidR="00791F22">
      <w:pPr>
        <w:spacing w:after="0"/>
        <w:ind w:firstLine="708"/>
        <w:jc w:val="both"/>
        <w:rPr>
          <w:rFonts w:cs="Times New Roman"/>
        </w:rPr>
      </w:pPr>
    </w:p>
    <w:p w:rsidRDefault="00791F22" w:rsidP="00791F22" w:rsidR="00791F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791F22" w:rsidP="00791F22" w:rsidR="00791F22">
      <w:pPr>
        <w:spacing w:after="0"/>
        <w:jc w:val="center"/>
        <w:rPr>
          <w:rFonts w:cs="Times New Roman"/>
        </w:rPr>
      </w:pPr>
    </w:p>
    <w:p w:rsidRDefault="00791F22" w:rsidP="00791F22" w:rsidR="00791F22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nad dužnikom DRVO RECIKLAŽA ZADRUGA ZA SKUPLJANJE I ZBRINJAVANJE I PRERADU OTPADA, OIB: 69641644009 sa sjedištem u Stiska 60, Đurđevac zakazuje se za</w:t>
      </w: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spacing w:after="0"/>
        <w:ind w:left="360"/>
        <w:jc w:val="center"/>
        <w:rPr>
          <w:rFonts w:cs="Times New Roman"/>
        </w:rPr>
      </w:pPr>
      <w:r>
        <w:rPr>
          <w:rFonts w:cs="Times New Roman"/>
        </w:rPr>
        <w:t>22. studenoga 2016. u 9,45 sati</w:t>
      </w:r>
    </w:p>
    <w:p w:rsidRDefault="00791F22" w:rsidP="00791F22" w:rsidR="00791F22">
      <w:pPr>
        <w:spacing w:after="0"/>
        <w:rPr>
          <w:rFonts w:cs="Times New Roman"/>
        </w:rPr>
      </w:pPr>
    </w:p>
    <w:p w:rsidRDefault="00791F22" w:rsidP="00791F22" w:rsidR="00791F2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kod Trgovačkog suda u Varaždinu, Braće Radić 2, sudnica broj 230/II kat, a na koje se dostavom ovoga rješenja pozivaju: </w:t>
      </w: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A. Cesarca 2</w:t>
      </w:r>
    </w:p>
    <w:p w:rsidRDefault="00791F22" w:rsidP="00791F22" w:rsidR="00791F2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upravitelj zadruge dužnika, Đuro Horvat, Đurđevac, Stiska 60</w:t>
      </w: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20. listopada 2016.</w:t>
      </w: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791F22" w:rsidP="00791F22" w:rsidR="00791F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F22" w:rsidP="00791F22" w:rsidR="00791F22">
      <w:pPr>
        <w:spacing w:after="0"/>
        <w:jc w:val="both"/>
        <w:rPr>
          <w:rFonts w:cs="Times New Roman"/>
        </w:rPr>
      </w:pPr>
    </w:p>
    <w:p w:rsidRDefault="00791F22" w:rsidP="00791F22" w:rsidR="00791F2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A. Cesarca 2</w:t>
      </w:r>
    </w:p>
    <w:p w:rsidRDefault="00791F22" w:rsidP="00791F22" w:rsidR="00791F2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upravitelj zadruge dužnika, Đuro Horvat, Đurđevac, Stiska 60</w:t>
      </w:r>
    </w:p>
    <w:p w:rsidRDefault="00CB0EA4" w:rsidP="00791F22" w:rsidR="00CB0EA4">
      <w:pPr>
        <w:pStyle w:val="Naslovdokumenta"/>
        <w:spacing w:after="0"/>
      </w:pPr>
    </w:p>
    <w:p w:rsidRDefault="0071688E" w:rsidP="00791F22" w:rsidR="0071688E">
      <w:pPr>
        <w:pStyle w:val="Poetniodjeljak"/>
        <w:spacing w:after="0"/>
      </w:pPr>
    </w:p>
    <w:p w:rsidRDefault="00A21F0D" w:rsidP="00791F22" w:rsidR="00A21F0D">
      <w:pPr>
        <w:pStyle w:val="NormaleSPIS"/>
        <w:spacing w:after="0"/>
        <w:rPr>
          <w:noProof/>
        </w:rPr>
      </w:pPr>
    </w:p>
    <w:p w:rsidRDefault="00DA0242" w:rsidP="00791F22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F22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644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25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22.11.16.</izvorni_sadrzaj>
    <derivirana_varijabla naziv="DomainObject.Primjedba_1">-poziv za 22.11.16.</derivirana_varijabla>
  </DomainObject.Primjedba>
  <DomainObject.Oznaka>
    <izvorni_sadrzaj>St-614/2016-10</izvorni_sadrzaj>
    <derivirana_varijabla naziv="DomainObject.Oznaka_1">St-614/2016-10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RECIKLAŽA ZADRUGA ZA SKUPLJANJE, ZBRINJAVANJE I PRERADU OTPADA</izvorni_sadrzaj>
    <derivirana_varijabla naziv="DomainObject.Predmet.ProtustrankaFormated_1">  RECIKLAŽA ZADRUGA ZA SKUPLJANJE, ZBRINJAVANJE I PRERADU OTPADA</derivirana_varijabla>
  </DomainObject.Predmet.ProtustrankaFormated>
  <DomainObject.Predmet.ProtustrankaFormatedOIB>
    <izvorni_sadrzaj>  RECIKLAŽA ZADRUGA ZA SKUPLJANJE, ZBRINJAVANJE I PRERADU OTPADA, OIB 69641644009</izvorni_sadrzaj>
    <derivirana_varijabla naziv="DomainObject.Predmet.ProtustrankaFormatedOIB_1">  RECIKLAŽA ZADRUGA ZA SKUPLJANJE, ZBRINJAVANJE I PRERADU OTPADA, OIB 69641644009</derivirana_varijabla>
  </DomainObject.Predmet.ProtustrankaFormatedOIB>
  <DomainObject.Predmet.ProtustrankaFormatedWithAdress>
    <izvorni_sadrzaj> RECIKLAŽA ZADRUGA ZA SKUPLJANJE, ZBRINJAVANJE I PRERADU OTPADA, Stiska 60, 48350 Đurđevac</izvorni_sadrzaj>
    <derivirana_varijabla naziv="DomainObject.Predmet.ProtustrankaFormatedWithAdress_1"> RECIKLAŽA ZADRUGA ZA SKUPLJANJE, ZBRINJAVANJE I PRERADU OTPADA, Stiska 60, 48350 Đurđevac</derivirana_varijabla>
  </DomainObject.Predmet.ProtustrankaFormatedWithAdress>
  <DomainObject.Predmet.ProtustrankaFormatedWithAdressOIB>
    <izvorni_sadrzaj> RECIKLAŽA ZADRUGA ZA SKUPLJANJE, ZBRINJAVANJE I PRERADU OTPADA, OIB 69641644009, Stiska 60, 48350 Đurđevac</izvorni_sadrzaj>
    <derivirana_varijabla naziv="DomainObject.Predmet.ProtustrankaFormatedWithAdressOIB_1"> RECIKLAŽA ZADRUGA ZA SKUPLJANJE, ZBRINJAVANJE I PRERADU OTPADA, OIB 69641644009, Stiska 60, 48350 Đurđevac</derivirana_varijabla>
  </DomainObject.Predmet.ProtustrankaFormatedWithAdressOIB>
  <DomainObject.Predmet.ProtustrankaWithAdress>
    <izvorni_sadrzaj>RECIKLAŽA ZADRUGA ZA SKUPLJANJE, ZBRINJAVANJE I PRERADU OTPADA Stiska 60, 48350 Đurđevac</izvorni_sadrzaj>
    <derivirana_varijabla naziv="DomainObject.Predmet.ProtustrankaWithAdress_1">RECIKLAŽA ZADRUGA ZA SKUPLJANJE, ZBRINJAVANJE I PRERADU OTPADA Stiska 60, 48350 Đurđevac</derivirana_varijabla>
  </DomainObject.Predmet.ProtustrankaWithAdress>
  <DomainObject.Predmet.ProtustrankaWithAdressOIB>
    <izvorni_sadrzaj>RECIKLAŽA ZADRUGA ZA SKUPLJANJE, ZBRINJAVANJE I PRERADU OTPADA, OIB 69641644009, Stiska 60, 48350 Đurđevac</izvorni_sadrzaj>
    <derivirana_varijabla naziv="DomainObject.Predmet.ProtustrankaWithAdressOIB_1">RECIKLAŽA ZADRUGA ZA SKUPLJANJE, ZBRINJAVANJE I PRERADU OTPADA, OIB 69641644009, Stiska 60, 48350 Đurđevac</derivirana_varijabla>
  </DomainObject.Predmet.ProtustrankaWithAdressOIB>
  <DomainObject.Predmet.ProtustrankaNazivFormated>
    <izvorni_sadrzaj>RECIKLAŽA ZADRUGA ZA SKUPLJANJE, ZBRINJAVANJE I PRERADU OTPADA</izvorni_sadrzaj>
    <derivirana_varijabla naziv="DomainObject.Predmet.ProtustrankaNazivFormated_1">RECIKLAŽA ZADRUGA ZA SKUPLJANJE, ZBRINJAVANJE I PRERADU OTPADA</derivirana_varijabla>
  </DomainObject.Predmet.ProtustrankaNazivFormated>
  <DomainObject.Predmet.ProtustrankaNazivFormatedOIB>
    <izvorni_sadrzaj>RECIKLAŽA ZADRUGA ZA SKUPLJANJE, ZBRINJAVANJE I PRERADU OTPADA, OIB 69641644009</izvorni_sadrzaj>
    <derivirana_varijabla naziv="DomainObject.Predmet.ProtustrankaNazivFormatedOIB_1">RECIKLAŽA ZADRUGA ZA SKUPLJANJE, ZBRINJAVANJE I PRERADU OTPADA, OIB 69641644009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97676.04</izvorni_sadrzaj>
    <derivirana_varijabla naziv="DomainObject.Predmet.TrenutnaVrijednost_1">97676.04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RECIKLAŽA ZADRUGA ZA SKUPLJANJE, ZBRINJAVANJE I PRERADU OTPADA</item>
    </izvorni_sadrzaj>
    <derivirana_varijabla naziv="DomainObject.Predmet.ProtuStrankaListFormated_1">
      <item>RECIKLAŽA ZADRUGA ZA SKUPLJANJE, ZBRINJAVANJE I PRERADU OTPADA</item>
    </derivirana_varijabla>
  </DomainObject.Predmet.ProtuStrankaListFormated>
  <DomainObject.Predmet.ProtuStrankaListFormatedOIB>
    <izvorni_sadrzaj>
      <item>RECIKLAŽA ZADRUGA ZA SKUPLJANJE, ZBRINJAVANJE I PRERADU OTPADA, OIB 69641644009</item>
    </izvorni_sadrzaj>
    <derivirana_varijabla naziv="DomainObject.Predmet.ProtuStrankaListFormatedOIB_1">
      <item>RECIKLAŽA ZADRUGA ZA SKUPLJANJE, ZBRINJAVANJE I PRERADU OTPADA, OIB 69641644009</item>
    </derivirana_varijabla>
  </DomainObject.Predmet.ProtuStrankaListFormatedOIB>
  <DomainObject.Predmet.ProtuStrankaListFormatedWithAdress>
    <izvorni_sadrzaj>
      <item>RECIKLAŽA ZADRUGA ZA SKUPLJANJE, ZBRINJAVANJE I PRERADU OTPADA, Stiska 60, 48350 Đurđevac</item>
    </izvorni_sadrzaj>
    <derivirana_varijabla naziv="DomainObject.Predmet.ProtuStrankaListFormatedWithAdress_1">
      <item>RECIKLAŽA ZADRUGA ZA SKUPLJANJE, ZBRINJAVANJE I PRERADU OTPADA, Stiska 60, 48350 Đurđevac</item>
    </derivirana_varijabla>
  </DomainObject.Predmet.ProtuStrankaListFormatedWithAdress>
  <DomainObject.Predmet.ProtuStrankaListFormatedWithAdressOIB>
    <izvorni_sadrzaj>
      <item>RECIKLAŽA ZADRUGA ZA SKUPLJANJE, ZBRINJAVANJE I PRERADU OTPADA, OIB 69641644009, Stiska 60, 48350 Đurđevac</item>
    </izvorni_sadrzaj>
    <derivirana_varijabla naziv="DomainObject.Predmet.ProtuStrankaListFormatedWithAdressOIB_1">
      <item>RECIKLAŽA ZADRUGA ZA SKUPLJANJE, ZBRINJAVANJE I PRERADU OTPADA, OIB 69641644009, Stiska 60, 48350 Đurđevac</item>
    </derivirana_varijabla>
  </DomainObject.Predmet.ProtuStrankaListFormatedWithAdressOIB>
  <DomainObject.Predmet.ProtuStrankaListNazivFormated>
    <izvorni_sadrzaj>
      <item>RECIKLAŽA ZADRUGA ZA SKUPLJANJE, ZBRINJAVANJE I PRERADU OTPADA</item>
    </izvorni_sadrzaj>
    <derivirana_varijabla naziv="DomainObject.Predmet.ProtuStrankaListNazivFormated_1">
      <item>RECIKLAŽA ZADRUGA ZA SKUPLJANJE, ZBRINJAVANJE I PRERADU OTPADA</item>
    </derivirana_varijabla>
  </DomainObject.Predmet.ProtuStrankaListNazivFormated>
  <DomainObject.Predmet.ProtuStrankaListNazivFormatedOIB>
    <izvorni_sadrzaj>
      <item>RECIKLAŽA ZADRUGA ZA SKUPLJANJE, ZBRINJAVANJE I PRERADU OTPADA, OIB 69641644009</item>
    </izvorni_sadrzaj>
    <derivirana_varijabla naziv="DomainObject.Predmet.ProtuStrankaListNazivFormatedOIB_1">
      <item>RECIKLAŽA ZADRUGA ZA SKUPLJANJE, ZBRINJAVANJE I PRERADU OTPADA, OIB 69641644009</item>
    </derivirana_varijabla>
  </DomainObject.Predmet.ProtuStrankaListNazivFormatedOIB>
  <DomainObject.Predmet.OstaliListFormated>
    <izvorni_sadrzaj>
      <item>Sudski registar</item>
      <item>Županijsko državno odvjetništvo u Varaždinu</item>
      <item>Đuro Horvat</item>
    </izvorni_sadrzaj>
    <derivirana_varijabla naziv="DomainObject.Predmet.OstaliListFormated_1">
      <item>Sudski registar</item>
      <item>Županijsko državno odvjetništvo u Varaždinu</item>
      <item>Đuro Horvat</item>
    </derivirana_varijabla>
  </DomainObject.Predmet.OstaliListFormated>
  <DomainObject.Predmet.OstaliListFormatedOIB>
    <izvorni_sadrzaj>
      <item>Sudski registar</item>
      <item>Županijsko državno odvjetništvo u Varaždinu</item>
      <item>Đuro Horvat</item>
    </izvorni_sadrzaj>
    <derivirana_varijabla naziv="DomainObject.Predmet.OstaliListFormatedOIB_1">
      <item>Sudski registar</item>
      <item>Županijsko državno odvjetništvo u Varaždinu</item>
      <item>Đuro Horvat</item>
    </derivirana_varijabla>
  </DomainObject.Predmet.OstaliListFormatedOIB>
  <DomainObject.Predmet.OstaliListFormatedWithAdress>
    <izvorni_sadrzaj>
      <item>Sudski registar</item>
      <item>Županijsko državno odvjetništvo u Varaždinu</item>
      <item>Đuro Horvat, Stiska 60, 48350 Đurđevac</item>
    </izvorni_sadrzaj>
    <derivirana_varijabla naziv="DomainObject.Predmet.OstaliListFormatedWithAdress_1">
      <item>Sudski registar</item>
      <item>Županijsko državno odvjetništvo u Varaždinu</item>
      <item>Đuro Horvat, Stiska 60, 48350 Đurđevac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Đuro Horvat, Stiska 60, 48350 Đurđevac</item>
    </izvorni_sadrzaj>
    <derivirana_varijabla naziv="DomainObject.Predmet.OstaliListFormatedWithAdressOIB_1">
      <item>Sudski registar</item>
      <item>Županijsko državno odvjetništvo u Varaždinu</item>
      <item>Đuro Horvat, Stiska 60, 48350 Đurđevac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Đuro Horvat</item>
    </izvorni_sadrzaj>
    <derivirana_varijabla naziv="DomainObject.Predmet.OstaliListNazivFormated_1">
      <item>Sudski registar</item>
      <item>Županijsko državno odvjetništvo u Varaždinu</item>
      <item>Đuro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Đuro Horvat</item>
    </izvorni_sadrzaj>
    <derivirana_varijabla naziv="DomainObject.Predmet.OstaliListNazivFormatedOIB_1">
      <item>Sudski registar</item>
      <item>Županijsko državno odvjetništvo u Varaždinu</item>
      <item>Đuro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St-614/2016-10</izvorni_sadrzaj>
    <derivirana_varijabla naziv="DomainObject.PoslovniBrojDokumenta_1">St-614/2016-10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RECIKLAŽA ZADRUGA ZA SKUPLJANJE, ZBRINJAVANJE I PRERADU OTPADA</izvorni_sadrzaj>
    <derivirana_varijabla naziv="DomainObject.Predmet.ProtustrankaIDrugi_1">RECIKLAŽA ZADRUGA ZA SKUPLJANJE, ZBRINJAVANJE I PRERADU OTPADA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RECIKLAŽA ZADRUGA ZA SKUPLJANJE, ZBRINJAVANJE I PRERADU OTPADA, OIB 69641644009, Stiska 60, 48350 Đurđevac</izvorni_sadrzaj>
    <derivirana_varijabla naziv="DomainObject.Predmet.ProtustrankaIDrugiAdressOIB_1">RECIKLAŽA ZADRUGA ZA SKUPLJANJE, ZBRINJAVANJE I PRERADU OTPADA, OIB 69641644009, Stiska 60,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RECIKLAŽA ZADRUGA ZA SKUPLJANJE, ZBRINJAVANJE I PRERADU OTPADA</item>
      <item>Sudski registar</item>
      <item>Županijsko državno odvjetništvo u Varaždinu</item>
      <item>Đuro Horvat</item>
    </izvorni_sadrzaj>
    <derivirana_varijabla naziv="DomainObject.Predmet.SudioniciListNaziv_1">
      <item>Financijska agencija</item>
      <item>RECIKLAŽA ZADRUGA ZA SKUPLJANJE, ZBRINJAVANJE I PRERADU OTPADA</item>
      <item>Sudski registar</item>
      <item>Županijsko državno odvjetništvo u Varaždinu</item>
      <item>Đuro Horvat</item>
    </derivirana_varijabla>
  </DomainObject.Predmet.SudioniciListNaziv>
  <DomainObject.Predmet.SudioniciListAdressOIB>
    <izvorni_sadrzaj>
      <item>Financijska agencija, OIB 85821130368</item>
      <item>RECIKLAŽA ZADRUGA ZA SKUPLJANJE, ZBRINJAVANJE I PRERADU OTPADA, OIB 69641644009, Stiska 60,48350 Đurđevac</item>
      <item>Sudski registar</item>
      <item>Županijsko državno odvjetništvo u Varaždinu</item>
      <item>Đuro Horvat, Stiska 60,48350 Đurđevac</item>
    </izvorni_sadrzaj>
    <derivirana_varijabla naziv="DomainObject.Predmet.SudioniciListAdressOIB_1">
      <item>Financijska agencija, OIB 85821130368</item>
      <item>RECIKLAŽA ZADRUGA ZA SKUPLJANJE, ZBRINJAVANJE I PRERADU OTPADA, OIB 69641644009, Stiska 60,48350 Đurđevac</item>
      <item>Sudski registar</item>
      <item>Županijsko državno odvjetništvo u Varaždinu</item>
      <item>Đuro Horvat, Stiska 60,48350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7E132-02FA-4F41-8C16-56F659652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237</properties:Words>
  <properties:Characters>1225</properties:Characters>
  <properties:Lines>51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2016-10-20T06:54:00Z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St-614/2016-10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