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4c95" w14:paraId="e2a4c95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09587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St-2344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095873" w:rsidRPr="00095873">
        <w:t xml:space="preserve"> ŽIVOT udruga za promicanje kvalitete življenja</w:t>
      </w:r>
      <w:r w:rsidR="00095873">
        <w:t xml:space="preserve"> OIB:</w:t>
      </w:r>
      <w:r w:rsidR="00095873" w:rsidRPr="00095873">
        <w:t xml:space="preserve"> 27505532951</w:t>
      </w:r>
      <w:r w:rsidR="00095873">
        <w:t>iz Zagreba, K.Š. Đalskog 80</w:t>
      </w:r>
      <w:r>
        <w:t xml:space="preserve"> </w:t>
      </w:r>
      <w:r w:rsidR="00391EF3">
        <w:t>dana 06</w:t>
      </w:r>
      <w:r w:rsidR="00A167C6">
        <w:t>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095873" w:rsidRPr="00095873">
        <w:t>ŽIVOT udruga za promicanje kvalitete življenja OIB: 27505532951iz Zagreba, K.Š. Đalskog 80</w:t>
      </w:r>
      <w:r w:rsidR="00095873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91EF3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CB4958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</w:t>
      </w:r>
      <w:r w:rsidR="00095873" w:rsidRPr="00095873">
        <w:t>ŽIVOT udruga za promicanje kvalitete življenja OIB: 27505532951iz Zagreba, K.Š. Đalskog 80</w:t>
      </w:r>
      <w:r w:rsidR="00095873">
        <w:t>.</w:t>
      </w:r>
    </w:p>
    <w:p w:rsidRDefault="00A167C6" w:rsidP="00A167C6" w:rsidR="00EC159D">
      <w:pPr>
        <w:pStyle w:val="Bezproreda"/>
        <w:jc w:val="both"/>
      </w:pPr>
      <w:r>
        <w:t xml:space="preserve">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B4958" w:rsidP="00A167C6" w:rsidR="00EC159D">
      <w:pPr>
        <w:pStyle w:val="Bezproreda"/>
        <w:jc w:val="center"/>
      </w:pPr>
      <w:r>
        <w:t>U Zagrebu 05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4401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8328C">
          <w:t>70.St-2344</w:t>
        </w:r>
        <w:r w:rsidR="00CB4958">
          <w:t>/2</w:t>
        </w:r>
        <w:r>
          <w:t>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95873"/>
    <w:rsid w:val="00391EF3"/>
    <w:rsid w:val="006021D5"/>
    <w:rsid w:val="00644010"/>
    <w:rsid w:val="006B79AA"/>
    <w:rsid w:val="006E1039"/>
    <w:rsid w:val="008D5D7A"/>
    <w:rsid w:val="0092290B"/>
    <w:rsid w:val="00A167C6"/>
    <w:rsid w:val="00CB4958"/>
    <w:rsid w:val="00D574B1"/>
    <w:rsid w:val="00D8328C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44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44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St-2344/2015</izvorni_sadrzaj>
    <derivirana_varijabla naziv="DomainObject.Predmet.OznakaBroj_1">St-2344/2015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 udruga za promicanje kvalitete življenja</izvorni_sadrzaj>
    <derivirana_varijabla naziv="DomainObject.Predmet.ProtustrankaFormated_1">  ŽIVOT udruga za promicanje kvalitete življenja</derivirana_varijabla>
  </DomainObject.Predmet.ProtustrankaFormated>
  <DomainObject.Predmet.ProtustrankaFormatedOIB>
    <izvorni_sadrzaj>  ŽIVOT udruga za promicanje kvalitete življenja, OIB 27505532951</izvorni_sadrzaj>
    <derivirana_varijabla naziv="DomainObject.Predmet.ProtustrankaFormatedOIB_1">  ŽIVOT udruga za promicanje kvalitete življenja, OIB 27505532951</derivirana_varijabla>
  </DomainObject.Predmet.ProtustrankaFormatedOIB>
  <DomainObject.Predmet.ProtustrankaFormatedWithAdress>
    <izvorni_sadrzaj> ŽIVOT udruga za promicanje kvalitete življenja, Ksavera Š. Đalskoga 80, 10000 Zagreb</izvorni_sadrzaj>
    <derivirana_varijabla naziv="DomainObject.Predmet.ProtustrankaFormatedWithAdress_1"> ŽIVOT udruga za promicanje kvalitete življenja, Ksavera Š. Đalskoga 80, 10000 Zagreb</derivirana_varijabla>
  </DomainObject.Predmet.ProtustrankaFormatedWithAdress>
  <DomainObject.Predmet.ProtustrankaFormatedWithAdressOIB>
    <izvorni_sadrzaj> ŽIVOT udruga za promicanje kvalitete življenja, OIB 27505532951, Ksavera Š. Đalskoga 80, 10000 Zagreb</izvorni_sadrzaj>
    <derivirana_varijabla naziv="DomainObject.Predmet.ProtustrankaFormatedWithAdressOIB_1"> ŽIVOT udruga za promicanje kvalitete življenja, OIB 27505532951, Ksavera Š. Đalskoga 80, 10000 Zagreb</derivirana_varijabla>
  </DomainObject.Predmet.ProtustrankaFormatedWithAdressOIB>
  <DomainObject.Predmet.ProtustrankaWithAdress>
    <izvorni_sadrzaj>ŽIVOT udruga za promicanje kvalitete življenja Ksavera Š. Đalskoga 80, 10000 Zagreb</izvorni_sadrzaj>
    <derivirana_varijabla naziv="DomainObject.Predmet.ProtustrankaWithAdress_1">ŽIVOT udruga za promicanje kvalitete življenja Ksavera Š. Đalskoga 80, 10000 Zagreb</derivirana_varijabla>
  </DomainObject.Predmet.ProtustrankaWithAdress>
  <DomainObject.Predmet.ProtustrankaWithAdressOIB>
    <izvorni_sadrzaj>ŽIVOT udruga za promicanje kvalitete življenja, OIB 27505532951, Ksavera Š. Đalskoga 80, 10000 Zagreb</izvorni_sadrzaj>
    <derivirana_varijabla naziv="DomainObject.Predmet.ProtustrankaWithAdressOIB_1">ŽIVOT udruga za promicanje kvalitete življenja, OIB 27505532951, Ksavera Š. Đalskoga 80, 10000 Zagreb</derivirana_varijabla>
  </DomainObject.Predmet.ProtustrankaWithAdressOIB>
  <DomainObject.Predmet.ProtustrankaNazivFormated>
    <izvorni_sadrzaj>ŽIVOT udruga za promicanje kvalitete življenja</izvorni_sadrzaj>
    <derivirana_varijabla naziv="DomainObject.Predmet.ProtustrankaNazivFormated_1">ŽIVOT udruga za promicanje kvalitete življenja</derivirana_varijabla>
  </DomainObject.Predmet.ProtustrankaNazivFormated>
  <DomainObject.Predmet.ProtustrankaNazivFormatedOIB>
    <izvorni_sadrzaj>ŽIVOT udruga za promicanje kvalitete življenja, OIB 27505532951</izvorni_sadrzaj>
    <derivirana_varijabla naziv="DomainObject.Predmet.ProtustrankaNazivFormatedOIB_1">ŽIVOT udruga za promicanje kvalitete življenja, OIB 27505532951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udruga za promicanje kvalitete življenja</item>
    </izvorni_sadrzaj>
    <derivirana_varijabla naziv="DomainObject.Predmet.ProtuStrankaListFormated_1">
      <item>ŽIVOT udruga za promicanje kvalitete življenja</item>
    </derivirana_varijabla>
  </DomainObject.Predmet.ProtuStrankaListFormated>
  <DomainObject.Predmet.ProtuStrankaListFormatedOIB>
    <izvorni_sadrzaj>
      <item>ŽIVOT udruga za promicanje kvalitete življenja, OIB 27505532951</item>
    </izvorni_sadrzaj>
    <derivirana_varijabla naziv="DomainObject.Predmet.ProtuStrankaListFormatedOIB_1">
      <item>ŽIVOT udruga za promicanje kvalitete življenja, OIB 27505532951</item>
    </derivirana_varijabla>
  </DomainObject.Predmet.ProtuStrankaListFormatedOIB>
  <DomainObject.Predmet.ProtuStrankaListFormatedWithAdress>
    <izvorni_sadrzaj>
      <item>ŽIVOT udruga za promicanje kvalitete življenja, Ksavera Š. Đalskoga 80, 10000 Zagreb</item>
    </izvorni_sadrzaj>
    <derivirana_varijabla naziv="DomainObject.Predmet.ProtuStrankaListFormatedWithAdress_1">
      <item>ŽIVOT udruga za promicanje kvalitete življenja, Ksavera Š. Đalskoga 80, 10000 Zagreb</item>
    </derivirana_varijabla>
  </DomainObject.Predmet.ProtuStrankaListFormatedWithAdress>
  <DomainObject.Predmet.ProtuStrankaListFormatedWithAdressOIB>
    <izvorni_sadrzaj>
      <item>ŽIVOT udruga za promicanje kvalitete življenja, OIB 27505532951, Ksavera Š. Đalskoga 80, 10000 Zagreb</item>
    </izvorni_sadrzaj>
    <derivirana_varijabla naziv="DomainObject.Predmet.ProtuStrankaListFormatedWithAdressOIB_1">
      <item>ŽIVOT udruga za promicanje kvalitete življenja, OIB 27505532951, Ksavera Š. Đalskoga 80, 10000 Zagreb</item>
    </derivirana_varijabla>
  </DomainObject.Predmet.ProtuStrankaListFormatedWithAdressOIB>
  <DomainObject.Predmet.ProtuStrankaListNazivFormated>
    <izvorni_sadrzaj>
      <item>ŽIVOT udruga za promicanje kvalitete življenja</item>
    </izvorni_sadrzaj>
    <derivirana_varijabla naziv="DomainObject.Predmet.ProtuStrankaListNazivFormated_1">
      <item>ŽIVOT udruga za promicanje kvalitete življenja</item>
    </derivirana_varijabla>
  </DomainObject.Predmet.ProtuStrankaListNazivFormated>
  <DomainObject.Predmet.ProtuStrankaListNazivFormatedOIB>
    <izvorni_sadrzaj>
      <item>ŽIVOT udruga za promicanje kvalitete življenja, OIB 27505532951</item>
    </izvorni_sadrzaj>
    <derivirana_varijabla naziv="DomainObject.Predmet.ProtuStrankaListNazivFormatedOIB_1">
      <item>ŽIVOT udruga za promicanje kvalitete življenja, OIB 27505532951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udruga za promicanje kvalitete življenja</izvorni_sadrzaj>
    <derivirana_varijabla naziv="DomainObject.Predmet.ProtustrankaIDrugi_1">ŽIVOT udruga za promicanje kvalitete življenja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ŽIVOT udruga za promicanje kvalitete življenja, OIB 27505532951, Ksavera Š. Đalskoga 80, 10000 Zagreb</izvorni_sadrzaj>
    <derivirana_varijabla naziv="DomainObject.Predmet.ProtustrankaIDrugiAdressOIB_1">ŽIVOT udruga za promicanje kvalitete življenja, OIB 27505532951, Ksavera Š. Đalskoga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udruga za promicanje kvalitete življenja</item>
    </izvorni_sadrzaj>
    <derivirana_varijabla naziv="DomainObject.Predmet.SudioniciListNaziv_1">
      <item>FINA Regionalni centar Zagreb</item>
      <item>ŽIVOT udruga za promicanje kvalitete življenja</item>
    </derivirana_varijabla>
  </DomainObject.Predmet.SudioniciListNaziv>
  <DomainObject.Predmet.SudioniciListAdressOIB>
    <izvorni_sadrzaj>
      <item>FINA Regionalni centar Zagreb, OIB 85821130368, Trg svibanjskih žrtava 1995. 1,10000 Zagreb</item>
      <item>ŽIVOT udruga za promicanje kvalitete življenja, OIB 27505532951, Ksavera Š. Đalskoga 80,10000 Zagreb</item>
    </izvorni_sadrzaj>
    <derivirana_varijabla naziv="DomainObject.Predmet.SudioniciListAdressOIB_1">
      <item>FINA Regionalni centar Zagreb, OIB 85821130368, Trg svibanjskih žrtava 1995. 1,10000 Zagreb</item>
      <item>ŽIVOT udruga za promicanje kvalitete življenja, OIB 27505532951, Ksavera Š. Đalskoga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27505532951</item>
    </izvorni_sadrzaj>
    <derivirana_varijabla naziv="DomainObject.Predmet.SudioniciListNazivOIB_1">
      <item>, OIB 85821130368</item>
      <item>, OIB 27505532951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1757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2015-11-06T11:37:00Z</dcterms:created>
  <dc:creator>Maja Jurovicki</dc:creator>
  <cp:lastModifiedBy>Zlatka Plivelić</cp:lastModifiedBy>
  <cp:lastPrinted>2015-11-06T11:37:00Z</cp:lastPrinted>
  <dcterms:modified xmlns:xsi="http://www.w3.org/2001/XMLSchema-instance" xsi:type="dcterms:W3CDTF">2015-11-06T12:44:00Z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