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00ed" w14:paraId="d6000e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St-347/2016-2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ALL IN ONE jednostavno društvo s ograničenom odgovornošću za trgovinu, proizvodnju i usluge, Bjelovar, Josipa </w:t>
      </w:r>
      <w:proofErr w:type="spellStart"/>
      <w:r>
        <w:rPr>
          <w:rFonts w:cs="Times New Roman" w:eastAsia="Times New Roman"/>
          <w:szCs w:val="20"/>
          <w:lang w:eastAsia="hr-HR"/>
        </w:rPr>
        <w:t>Pupačića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5, OIB: 00072815190, MBS: 010088741, dana 1. veljače 2017. godine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ALL IN ONE jednostavno društvo s ograničenom odgovornošću za trgovinu, proizvodnju i usluge, Bjelovar, Josipa </w:t>
      </w:r>
      <w:proofErr w:type="spellStart"/>
      <w:r>
        <w:rPr>
          <w:rFonts w:cs="Times New Roman" w:eastAsia="Times New Roman"/>
          <w:szCs w:val="20"/>
          <w:lang w:eastAsia="hr-HR"/>
        </w:rPr>
        <w:t>Pupačića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5, OIB: 00072815190, MBS: 010088741.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Milan </w:t>
      </w:r>
      <w:proofErr w:type="spellStart"/>
      <w:r>
        <w:rPr>
          <w:rFonts w:cs="Times New Roman" w:eastAsia="Times New Roman"/>
          <w:szCs w:val="20"/>
          <w:lang w:eastAsia="hr-HR"/>
        </w:rPr>
        <w:t>Megla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Milana </w:t>
      </w:r>
      <w:proofErr w:type="spellStart"/>
      <w:r>
        <w:rPr>
          <w:rFonts w:cs="Times New Roman" w:eastAsia="Times New Roman"/>
          <w:szCs w:val="20"/>
          <w:lang w:eastAsia="hr-HR"/>
        </w:rPr>
        <w:t>Megla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Predlagatelj Fina, Podružnica Bjelovar navodi u prijedlogu da na dan 1. rujna 2015. godine u Očevidniku redoslijeda osnova za plaćanje dužnik ima evidentirane neizvršene osnove za plaćanje u neprekinutom razdoblju od 212 dana u ukupnom iznosu od 8.136,03 kn. Također je u prijedlogu navedeno da dužnik ima tri zaposlene osobe, a da u Jedinstvenom registru računa nema otvorenih računa.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St-347/2016-2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76D21" w:rsidP="00976D21" w:rsidR="00976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976D21" w:rsidP="00976D21" w:rsidR="00976D21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976D21" w:rsidP="00976D21" w:rsidR="00976D21">
      <w:pPr>
        <w:pStyle w:val="Bezproreda"/>
      </w:pPr>
      <w:r>
        <w:t>2. Sc. ročište</w:t>
      </w:r>
    </w:p>
    <w:p w:rsidRDefault="00976D21" w:rsidP="00976D21" w:rsidR="00976D21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DA0242" w:rsidP="00976D21" w:rsidR="00DA0242">
      <w:pPr>
        <w:pStyle w:val="SudSjedite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D21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37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St-347/2016-2</izvorni_sadrzaj>
    <derivirana_varijabla naziv="DomainObject.Oznaka_1">St-347/2016-2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 IN ONE jednostavno društvo s ograničenom odgovornošću za trgovinu, proizvodnju i usluge</izvorni_sadrzaj>
    <derivirana_varijabla naziv="DomainObject.Predmet.ProtustrankaFormated_1">  ALL IN ONE jednostavno društvo s ograničenom odgovornošću za trgovinu, proizvodnju i usluge</derivirana_varijabla>
  </DomainObject.Predmet.ProtustrankaFormated>
  <DomainObject.Predmet.ProtustrankaFormatedOIB>
    <izvorni_sadrzaj>  ALL IN ONE jednostavno društvo s ograničenom odgovornošću za trgovinu, proizvodnju i usluge, OIB 00072815190</izvorni_sadrzaj>
    <derivirana_varijabla naziv="DomainObject.Predmet.ProtustrankaFormatedOIB_1">  ALL IN ONE jednostavno društvo s ograničenom odgovornošću za trgovinu, proizvodnju i usluge, OIB 00072815190</derivirana_varijabla>
  </DomainObject.Predmet.ProtustrankaFormatedOIB>
  <DomainObject.Predmet.ProtustrankaFormatedWithAdress>
    <izvorni_sadrzaj> ALL IN ONE jednostavno društvo s ograničenom odgovornošću za trgovinu, proizvodnju i usluge, Josipa Pupačića 5, 43000 Bjelovar</izvorni_sadrzaj>
    <derivirana_varijabla naziv="DomainObject.Predmet.ProtustrankaFormatedWithAdress_1"> ALL IN ONE jednostavno društvo s ograničenom odgovornošću za trgovinu, proizvodnju i usluge, Josipa Pupačića 5, 43000 Bjelovar</derivirana_varijabla>
  </DomainObject.Predmet.ProtustrankaFormatedWithAdress>
  <DomainObject.Predmet.ProtustrankaFormatedWithAdressOIB>
    <izvorni_sadrzaj> ALL IN ONE jednostavno društvo s ograničenom odgovornošću za trgovinu, proizvodnju i usluge, OIB 00072815190, Josipa Pupačića 5, 43000 Bjelovar</izvorni_sadrzaj>
    <derivirana_varijabla naziv="DomainObject.Predmet.ProtustrankaFormatedWithAdressOIB_1"> ALL IN ONE jednostavno društvo s ograničenom odgovornošću za trgovinu, proizvodnju i usluge, OIB 00072815190, Josipa Pupačića 5, 43000 Bjelovar</derivirana_varijabla>
  </DomainObject.Predmet.ProtustrankaFormatedWithAdressOIB>
  <DomainObject.Predmet.ProtustrankaWithAdress>
    <izvorni_sadrzaj>ALL IN ONE jednostavno društvo s ograničenom odgovornošću za trgovinu, proizvodnju i usluge Josipa Pupačića 5, 43000 Bjelovar</izvorni_sadrzaj>
    <derivirana_varijabla naziv="DomainObject.Predmet.ProtustrankaWithAdress_1">ALL IN ONE jednostavno društvo s ograničenom odgovornošću za trgovinu, proizvodnju i usluge Josipa Pupačića 5, 43000 Bjelovar</derivirana_varijabla>
  </DomainObject.Predmet.ProtustrankaWithAdress>
  <DomainObject.Predmet.ProtustrankaWithAdressOIB>
    <izvorni_sadrzaj>ALL IN ONE jednostavno društvo s ograničenom odgovornošću za trgovinu, proizvodnju i usluge, OIB 00072815190, Josipa Pupačića 5, 43000 Bjelovar</izvorni_sadrzaj>
    <derivirana_varijabla naziv="DomainObject.Predmet.ProtustrankaWithAdressOIB_1">ALL IN ONE jednostavno društvo s ograničenom odgovornošću za trgovinu, proizvodnju i usluge, OIB 00072815190, Josipa Pupačića 5, 43000 Bjelovar</derivirana_varijabla>
  </DomainObject.Predmet.ProtustrankaWithAdressOIB>
  <DomainObject.Predmet.ProtustrankaNazivFormated>
    <izvorni_sadrzaj>ALL IN ONE jednostavno društvo s ograničenom odgovornošću za trgovinu, proizvodnju i usluge</izvorni_sadrzaj>
    <derivirana_varijabla naziv="DomainObject.Predmet.ProtustrankaNazivFormated_1">ALL IN ONE jednostavno društvo s ograničenom odgovornošću za trgovinu, proizvodnju i usluge</derivirana_varijabla>
  </DomainObject.Predmet.ProtustrankaNazivFormated>
  <DomainObject.Predmet.ProtustrankaNazivFormatedOIB>
    <izvorni_sadrzaj>ALL IN ONE jednostavno društvo s ograničenom odgovornošću za trgovinu, proizvodnju i usluge, OIB 00072815190</izvorni_sadrzaj>
    <derivirana_varijabla naziv="DomainObject.Predmet.ProtustrankaNazivFormatedOIB_1">ALL IN ONE jednostavno društvo s ograničenom odgovornošću za trgovinu, proizvodnju i usluge, OIB 00072815190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ALL IN ONE jednostavno društvo s ograničenom odgovornošću za trgovinu, proizvodnju i usluge</item>
    </izvorni_sadrzaj>
    <derivirana_varijabla naziv="DomainObject.Predmet.ProtuStrankaListFormated_1">
      <item>ALL IN ONE jednostavno društvo s ograničenom odgovornošću za trgovinu, proizvodnju i usluge</item>
    </derivirana_varijabla>
  </DomainObject.Predmet.ProtuStrankaListFormated>
  <DomainObject.Predmet.ProtuStrankaListFormatedOIB>
    <izvorni_sadrzaj>
      <item>ALL IN ONE jednostavno društvo s ograničenom odgovornošću za trgovinu, proizvodnju i usluge, OIB 00072815190</item>
    </izvorni_sadrzaj>
    <derivirana_varijabla naziv="DomainObject.Predmet.ProtuStrankaListFormatedOIB_1">
      <item>ALL IN ONE jednostavno društvo s ograničenom odgovornošću za trgovinu, proizvodnju i usluge, OIB 00072815190</item>
    </derivirana_varijabla>
  </DomainObject.Predmet.ProtuStrankaListFormatedOIB>
  <DomainObject.Predmet.ProtuStrankaListFormatedWithAdress>
    <izvorni_sadrzaj>
      <item>ALL IN ONE jednostavno društvo s ograničenom odgovornošću za trgovinu, proizvodnju i usluge, Josipa Pupačića 5, 43000 Bjelovar</item>
    </izvorni_sadrzaj>
    <derivirana_varijabla naziv="DomainObject.Predmet.ProtuStrankaListFormatedWithAdress_1">
      <item>ALL IN ONE jednostavno društvo s ograničenom odgovornošću za trgovinu, proizvodnju i usluge, Josipa Pupačića 5, 43000 Bjelovar</item>
    </derivirana_varijabla>
  </DomainObject.Predmet.ProtuStrankaListFormatedWithAdress>
  <DomainObject.Predmet.ProtuStrankaListFormatedWithAdressOIB>
    <izvorni_sadrzaj>
      <item>ALL IN ONE jednostavno društvo s ograničenom odgovornošću za trgovinu, proizvodnju i usluge, OIB 00072815190, Josipa Pupačića 5, 43000 Bjelovar</item>
    </izvorni_sadrzaj>
    <derivirana_varijabla naziv="DomainObject.Predmet.ProtuStrankaListFormatedWithAdressOIB_1">
      <item>ALL IN ONE jednostavno društvo s ograničenom odgovornošću za trgovinu, proizvodnju i usluge, OIB 00072815190, Josipa Pupačića 5, 43000 Bjelovar</item>
    </derivirana_varijabla>
  </DomainObject.Predmet.ProtuStrankaListFormatedWithAdressOIB>
  <DomainObject.Predmet.ProtuStrankaListNazivFormated>
    <izvorni_sadrzaj>
      <item>ALL IN ONE jednostavno društvo s ograničenom odgovornošću za trgovinu, proizvodnju i usluge</item>
    </izvorni_sadrzaj>
    <derivirana_varijabla naziv="DomainObject.Predmet.ProtuStrankaListNazivFormated_1">
      <item>ALL IN ONE jednostavno društvo s ograničenom odgovornošću za trgovinu, proizvodnju i usluge</item>
    </derivirana_varijabla>
  </DomainObject.Predmet.ProtuStrankaListNazivFormated>
  <DomainObject.Predmet.ProtuStrankaListNazivFormatedOIB>
    <izvorni_sadrzaj>
      <item>ALL IN ONE jednostavno društvo s ograničenom odgovornošću za trgovinu, proizvodnju i usluge, OIB 00072815190</item>
    </izvorni_sadrzaj>
    <derivirana_varijabla naziv="DomainObject.Predmet.ProtuStrankaListNazivFormatedOIB_1">
      <item>ALL IN ONE jednostavno društvo s ograničenom odgovornošću za trgovinu, proizvodnju i usluge, OIB 00072815190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St-347/2016-2</izvorni_sadrzaj>
    <derivirana_varijabla naziv="DomainObject.PoslovniBrojDokumenta_1">St-347/2016-2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ALL IN ONE jednostavno društvo s ograničenom odgovornošću za trgovinu, proizvodnju i usluge</izvorni_sadrzaj>
    <derivirana_varijabla naziv="DomainObject.Predmet.ProtustrankaIDrugi_1">ALL IN ONE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ALL IN ONE jednostavno društvo s ograničenom odgovornošću za trgovinu, proizvodnju i usluge, OIB 00072815190, Josipa Pupačića 5, 43000 Bjelovar</izvorni_sadrzaj>
    <derivirana_varijabla naziv="DomainObject.Predmet.ProtustrankaIDrugiAdressOIB_1">ALL IN ONE jednostavno društvo s ograničenom odgovornošću za trgovinu, proizvodnju i usluge, OIB 00072815190, Josipa Pupačića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ALL IN ONE jednostavno društvo s ograničenom odgovornošću za trgovinu, proizvodnju i usluge</item>
    </izvorni_sadrzaj>
    <derivirana_varijabla naziv="DomainObject.Predmet.SudioniciListNaziv_1">
      <item>FINA, RC ZAGREB, Podružnica Bjelovar</item>
      <item>ALL IN ONE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ALL IN ONE jednostavno društvo s ograničenom odgovornošću za trgovinu, proizvodnju i usluge, OIB 00072815190, Josipa Pupačića 5,43000 Bjelovar</item>
    </izvorni_sadrzaj>
    <derivirana_varijabla naziv="DomainObject.Predmet.SudioniciListAdressOIB_1">
      <item>FINA, RC ZAGREB, Podružnica Bjelovar, OIB 85821130368, F. Supila 4,43000 Bjelovar</item>
      <item>ALL IN ONE jednostavno društvo s ograničenom odgovornošću za trgovinu, proizvodnju i usluge, OIB 00072815190, Josipa Pupačića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04218-7838-42AE-839A-1C2973FC0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2734</properties:Characters>
  <properties:Lines>83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