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7373" w14:paraId="97e7373" w:rsidRDefault="008C6AD6" w:rsidP="00895720" w:rsidR="00895720">
      <w:pPr>
        <w15:collapsed w:val="false"/>
      </w:pPr>
      <w:bookmarkStart w:name="_GoBack" w:id="0"/>
      <w:bookmarkEnd w:id="0"/>
      <w:r>
        <w:t xml:space="preserve">            </w:t>
      </w:r>
      <w:r w:rsidR="0089572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9B299A">
        <w:rPr>
          <w:sz w:val="24"/>
          <w:szCs w:val="24"/>
        </w:rPr>
        <w:t>7271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8C6AD6">
        <w:rPr>
          <w:sz w:val="24"/>
          <w:szCs w:val="24"/>
        </w:rPr>
        <w:t>5</w:t>
      </w:r>
    </w:p>
    <w:p w:rsidRDefault="006A53E2" w:rsidP="000A28F2" w:rsidR="006A53E2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A53E2" w:rsidP="00895720" w:rsidR="006A53E2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F41F5E" w:rsidP="000A28F2" w:rsidR="00F41F5E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 xml:space="preserve">dužnikom </w:t>
      </w:r>
      <w:r w:rsidR="004F32DE" w:rsidRPr="004F32DE">
        <w:rPr>
          <w:sz w:val="24"/>
          <w:szCs w:val="24"/>
        </w:rPr>
        <w:t>SENTUP d.o.o. za usluge, u stečaju, Zagreb, Petra Hektorovića 2, MBO:080910047, OIB:04590286429</w:t>
      </w:r>
      <w:r w:rsidRPr="00A626FA">
        <w:rPr>
          <w:sz w:val="24"/>
          <w:szCs w:val="24"/>
        </w:rPr>
        <w:t xml:space="preserve">, </w:t>
      </w:r>
      <w:r w:rsidR="004F32DE">
        <w:rPr>
          <w:sz w:val="24"/>
          <w:szCs w:val="24"/>
        </w:rPr>
        <w:t>26</w:t>
      </w:r>
      <w:r w:rsidRPr="00A626FA">
        <w:rPr>
          <w:sz w:val="24"/>
          <w:szCs w:val="24"/>
        </w:rPr>
        <w:t xml:space="preserve">. </w:t>
      </w:r>
      <w:r w:rsidR="004F32DE">
        <w:rPr>
          <w:sz w:val="24"/>
          <w:szCs w:val="24"/>
        </w:rPr>
        <w:t>rujna</w:t>
      </w:r>
      <w:r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4F32DE" w:rsidR="00187783" w:rsidRPr="00CF1C25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894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739"/>
        <w:gridCol w:w="1238"/>
        <w:gridCol w:w="1350"/>
        <w:gridCol w:w="1202"/>
        <w:gridCol w:w="1134"/>
        <w:gridCol w:w="1701"/>
      </w:tblGrid>
      <w:tr w:rsidTr="00C94DB5" w:rsidR="00DA743B" w:rsidRPr="00C935F9">
        <w:trPr>
          <w:trHeight w:val="120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dxa" w:w="17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Ime i prezime/tvrtka ili naziv vjerovnika</w:t>
            </w:r>
          </w:p>
        </w:tc>
        <w:tc>
          <w:tcPr>
            <w:tcW w:type="dxa" w:w="1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dxa" w:w="12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Iznos prijavljene tražbine (kn) bruto II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Iznos prijavljene tražbine (kn) neto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Iznos priznate tražbine (kn)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1.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2.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3.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4.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5.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6.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8.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ALEKSANDAR JERKOVIĆ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3389962286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I. KOZARI PUT 67,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2.026,28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1.137,39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2.026,28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ALOJZIJE CVJETIČANIN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35438725631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JOSIPA PUPAČIĆA 2,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6.558,53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4.230,95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6.558,53</w:t>
            </w:r>
          </w:p>
        </w:tc>
      </w:tr>
      <w:tr w:rsidTr="00C94DB5" w:rsidR="00DA743B" w:rsidRPr="00C935F9">
        <w:trPr>
          <w:trHeight w:val="1226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ANTONIO LAUŠ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91897419712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GRADA CHICAGA 15,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13.657,36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8.474,03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13.657,36</w:t>
            </w:r>
          </w:p>
        </w:tc>
      </w:tr>
      <w:tr w:rsidTr="00C94DB5" w:rsidR="00DA743B" w:rsidRPr="00C935F9">
        <w:trPr>
          <w:trHeight w:val="1272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ANTONIO VUKADIN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73237615661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A. STARČEVIĆA 106,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14.454,89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8.955,69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14.454,89</w:t>
            </w:r>
          </w:p>
        </w:tc>
      </w:tr>
      <w:tr w:rsidTr="00C94DB5" w:rsidR="00DA743B" w:rsidRPr="00C935F9">
        <w:trPr>
          <w:trHeight w:val="1338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5.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BLAŽENKO DEBELJAK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80328698964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OBRTNIČKA 1,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18.935,36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12.007,32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18.935,36</w:t>
            </w:r>
          </w:p>
        </w:tc>
      </w:tr>
      <w:tr w:rsidTr="00C94DB5" w:rsidR="00DA743B" w:rsidRPr="00C935F9">
        <w:trPr>
          <w:trHeight w:val="1054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lastRenderedPageBreak/>
              <w:t>6.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BOSILJKA STJEPANOVIĆ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80031864314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RIBNICA 153/32, NOVO ČIĆE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13.050,65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8.087,19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13.050,65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7.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BRANKO POPOVIĆ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55076581155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VIDOVEC 227,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18.466,63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11.127,39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18.466,63</w:t>
            </w:r>
          </w:p>
        </w:tc>
      </w:tr>
      <w:tr w:rsidTr="00C94DB5" w:rsidR="00DA743B" w:rsidRPr="00C935F9">
        <w:trPr>
          <w:trHeight w:val="135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8.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BRUNO POTOČANEC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29901267389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DEŽELIĆEVA ULICA 2, IVANIĆ-GRAD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15.627,57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9.659,14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15.627,57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9.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DAVID MUJAGIĆ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97519400418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VLADIMIRA NAZORA 75, JASENOVAC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10.314,91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6.188,20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10.314,91</w:t>
            </w:r>
          </w:p>
        </w:tc>
      </w:tr>
      <w:tr w:rsidTr="00C94DB5" w:rsidR="00DA743B" w:rsidRPr="00C935F9">
        <w:trPr>
          <w:trHeight w:val="1134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10.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DEJAN PERIĆ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98971330382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KARLOVAČKA 10,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17.384,39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10.550,26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17.384,39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11.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DOMINIK JOSIPOVIĆ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32860518020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ULICA RUŽA 10, IVANIĆ-GRAD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6.130,36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3.590,52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6.130,36</w:t>
            </w:r>
          </w:p>
        </w:tc>
      </w:tr>
      <w:tr w:rsidTr="00C94DB5" w:rsidR="00DA743B" w:rsidRPr="00C935F9">
        <w:trPr>
          <w:trHeight w:val="1288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12.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DRAGO JURIŠIĆ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91337628750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FRUŠKOGORSKA 18, DUMOVEC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14.385,26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9.327,82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14.385,26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13.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FILOMENA PETERNEK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99311606872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FILOMENA PETERNEK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13.051,86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8.087,90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13.051,86</w:t>
            </w:r>
          </w:p>
        </w:tc>
      </w:tr>
      <w:tr w:rsidTr="00C94DB5" w:rsidR="00DA743B" w:rsidRPr="00C935F9">
        <w:trPr>
          <w:trHeight w:val="135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14.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FRANO VUKADIN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9305778745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ANTE STARČEVIĆA 106,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13.924,02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8.640,72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13.924,02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15.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GORAN TURČINEC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29068255302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IVANIĆGRADSKA 78, OPATINEC,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10.985,26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6.620,01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10.985,26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16.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IVAN BLAŽEVIĆ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27222981539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FRUŠKOGORSKA 6, DUMOVEC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12.952,64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7.986,15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12.952,64</w:t>
            </w:r>
          </w:p>
        </w:tc>
      </w:tr>
      <w:tr w:rsidTr="00C94DB5" w:rsidR="00DA743B" w:rsidRPr="00C935F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17.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IVAN GALIĆ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76894172221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FRUŠKOGORSKA 7,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16.265,13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10.365,27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16.265,13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18.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IVAN TANDARA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98547031973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 xml:space="preserve">GUNDULIĆ IVANA 17, </w:t>
            </w:r>
            <w:r w:rsidRPr="00C935F9">
              <w:rPr>
                <w:color w:val="000000"/>
              </w:rPr>
              <w:lastRenderedPageBreak/>
              <w:t>KOZINŠĆAK,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lastRenderedPageBreak/>
              <w:t>5.590,64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3.248,65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5.590,64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lastRenderedPageBreak/>
              <w:t>19.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IVANA BENETA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27714312829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ČETVRTE POLJANICE 8,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4.819,91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2.798,58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4.819,91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20.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JADRANKO ŠEBREK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53470692821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KURILOVEČKA 115, VELIKA GORICA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1.856,11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1.021,24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1.856,11</w:t>
            </w:r>
          </w:p>
        </w:tc>
      </w:tr>
      <w:tr w:rsidTr="00C94DB5" w:rsidR="00DA743B" w:rsidRPr="00C935F9">
        <w:trPr>
          <w:trHeight w:val="1242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21.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JOSIP PAVLOVIĆ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96682368816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OTONA IVEKOVIĆA 14,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12.481,88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8.898,52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12.481,88</w:t>
            </w:r>
          </w:p>
        </w:tc>
      </w:tr>
      <w:tr w:rsidTr="00C94DB5" w:rsidR="00DA743B" w:rsidRPr="00C935F9">
        <w:trPr>
          <w:trHeight w:val="1274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22.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JULIJANA TOPOLOVEC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65719648275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ČRNKOVEC 2B, VELIKA GORICA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14.068,80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8.722,77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14.068,80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23.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JURICA ŽILIĆ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92968824111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SAVSKA ULICA 69, SOP RUGVICA,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14.661,39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9.063,10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14.661,39</w:t>
            </w:r>
          </w:p>
        </w:tc>
      </w:tr>
      <w:tr w:rsidTr="00C94DB5" w:rsidR="00DA743B" w:rsidRPr="00C935F9">
        <w:trPr>
          <w:trHeight w:val="1237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24.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KREŠIMIR MEDVED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90585277690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TREĆE POLJANICE 5,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16.568,02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10.179,49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16.568,02</w:t>
            </w:r>
          </w:p>
        </w:tc>
      </w:tr>
      <w:tr w:rsidTr="00C94DB5" w:rsidR="00DA743B" w:rsidRPr="00C935F9">
        <w:trPr>
          <w:trHeight w:val="1526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25.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KRISTIAN BLAŽEVIĆ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56349481446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FRUŠKOGORSKA 6, DUMOVEC, SESVETE-KRALJEVEC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20.042,09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12.163,48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20.042,09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26.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KRISTIJAN PLIVALIĆ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38401507447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MAREKOVIĆEVA ULICA 2C, IVANIĆ-GRAD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6.572,93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3.678,81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6.572,93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27.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LOVRO BENČEK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3559175149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KOLODVORSKA 26,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5.002,14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3.094,32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5.002,14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28.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LUKA ERDELJI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6511509197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JUŽNA 4,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14.918,14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9.212,77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14.918,14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29.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LUKA ROMIĆ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2052368955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ZELENI VIJENAC 6,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4.689,45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3.200,98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4.689,45</w:t>
            </w:r>
          </w:p>
        </w:tc>
      </w:tr>
      <w:tr w:rsidTr="00C94DB5" w:rsidR="00DA743B" w:rsidRPr="00C935F9">
        <w:trPr>
          <w:trHeight w:val="18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lastRenderedPageBreak/>
              <w:t>30.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MARINA GAVRAN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69878652007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ZAGREBAČKA 11, GRAČAC,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14.557,93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9.026,91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14.557,93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31.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MARIO PUĐA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66753306246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KOLODVORSKA 4, JASENOVAC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5.492,52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3.257,69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5.492,52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32.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MARIO KRAJINOVIĆ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31449910277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TRAKOŠĆANSKA 23,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4.998,22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3.085,86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4.998,22</w:t>
            </w:r>
          </w:p>
        </w:tc>
      </w:tr>
      <w:tr w:rsidTr="00C94DB5" w:rsidR="00DA743B" w:rsidRPr="00C935F9">
        <w:trPr>
          <w:trHeight w:val="132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33.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MARKO PLETIKOSA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23484362635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ULICA ANKE KRIZMNIĆ 11, DUGO SELO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16.368,47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10.435,81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16.368,47</w:t>
            </w:r>
          </w:p>
        </w:tc>
      </w:tr>
      <w:tr w:rsidTr="00C94DB5" w:rsidR="00DA743B" w:rsidRPr="00C935F9">
        <w:trPr>
          <w:trHeight w:val="1258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34.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MARKO RAVLIĆ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23783594871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TRNAVA VIII. 4,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4.396,23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2.940,99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4.396,23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35.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MATEO ČULJAK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51867539841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ZELENI VIJENAC 51A,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5.492,52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3.257,69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5.492,52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36.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MATIJA JANČIĆ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41300281533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IVANA GORANA KOVAČIĆA 24,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5.028,54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2.940,99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5.028,54</w:t>
            </w:r>
          </w:p>
        </w:tc>
      </w:tr>
      <w:tr w:rsidTr="00C94DB5" w:rsidR="00DA743B" w:rsidRPr="00C935F9">
        <w:trPr>
          <w:trHeight w:val="12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37.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MILJENKO JURENIĆ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32004415034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KOBILIĆI 18, VELIKA GORICA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12.452,21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7.720,64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12.452,21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38.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 xml:space="preserve">MIROSLAV ANDRIJANIĆ LUČIĆ 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3033698154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ROŽDANIK 87, NOVSKA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4.982,45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3.081,97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4.982,45</w:t>
            </w:r>
          </w:p>
        </w:tc>
      </w:tr>
      <w:tr w:rsidTr="00C94DB5" w:rsidR="00DA743B" w:rsidRPr="00C935F9">
        <w:trPr>
          <w:trHeight w:val="142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39.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MIROSLAV KOCIJAN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25000441193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SAVSKA 92, HRUŠĆICA, IVANJA REKA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16.368,47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10.100,55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16.368,47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40.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MIŠEL ZRNIĆ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18204242367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UL. STJEPANA RADIĆA 9, RIBNICA, NOVO ČIĆE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13.012,05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8.064,36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13.012,05</w:t>
            </w:r>
          </w:p>
        </w:tc>
      </w:tr>
      <w:tr w:rsidTr="00C94DB5" w:rsidR="00DA743B" w:rsidRPr="00C935F9">
        <w:trPr>
          <w:trHeight w:val="1236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lastRenderedPageBreak/>
              <w:t>41.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RADMILA ZRNIĆ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62820424838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RIBNICA 153/26, NOVO ČIČE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13.050,65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8.087,19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13.050,65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42.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SEBASTIJAN ČEGRLJ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16253667186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RADAUŠEVA 7,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2.483,50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1.449,49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2.483,50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43.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SLAVEK SKRBIN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21292097323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DONJI HRUŠEVEC 10, KRAVARSKO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1.410,56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717,10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1.410,56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44.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TATJANA CVJETIČANIN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78523002655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JOSIPA PUPAČIĆA 2,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8.987,38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5.643,26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8.987,38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45.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TOMISLAV ČUALJAK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76733962607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ZELENI VIJENAC 51A, SESVETE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5.462,50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3.237,21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5.462,50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46.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TOMISLAV KOMADINA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39640609184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KOBILIĆI 81, VELIKA GORICA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1.527,93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797,22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1.527,93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47.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TOMISLAV MATIŠIĆ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99876771841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MAKSIMIRSKA CESTA 43,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15.757,87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8.901,63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15.757,87</w:t>
            </w:r>
          </w:p>
        </w:tc>
      </w:tr>
      <w:tr w:rsidTr="00C94DB5" w:rsidR="00DA743B" w:rsidRPr="00C935F9">
        <w:trPr>
          <w:trHeight w:val="1202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48.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TOMISLAV VUJIĆ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21810036878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OŠTARIJSKA 5, ZAGREB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14.785,03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9.134,79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14.785,03</w:t>
            </w:r>
          </w:p>
        </w:tc>
      </w:tr>
      <w:tr w:rsidTr="00C94DB5" w:rsidR="00DA743B" w:rsidRPr="00C935F9">
        <w:trPr>
          <w:trHeight w:val="6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49.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ZORAN MLADENOVSKI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8271899963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ANDRIJE MOHOROVIĆA 5, VELIKA GORICA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3.667,25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2.086,85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3.667,25</w:t>
            </w:r>
          </w:p>
        </w:tc>
      </w:tr>
      <w:tr w:rsidTr="00C94DB5" w:rsidR="00DA743B" w:rsidRPr="00C935F9">
        <w:trPr>
          <w:trHeight w:val="18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50.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color w:val="000000"/>
              </w:rPr>
            </w:pPr>
            <w:r w:rsidRPr="00C935F9">
              <w:rPr>
                <w:color w:val="000000"/>
              </w:rPr>
              <w:t>REPUBLIKA HRVATSKA, MINISTARSTVO FINANCIJA, POREZNA UPRAVA, PODRUČNI URED ZAGREB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18683136487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 xml:space="preserve">ZAGREB 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147.627,51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147.627,51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right"/>
              <w:rPr>
                <w:color w:val="000000"/>
              </w:rPr>
            </w:pPr>
            <w:r w:rsidRPr="00C935F9">
              <w:rPr>
                <w:color w:val="000000"/>
              </w:rPr>
              <w:t>147.627,51</w:t>
            </w:r>
          </w:p>
        </w:tc>
      </w:tr>
      <w:tr w:rsidTr="00C94DB5" w:rsidR="00DA743B" w:rsidRPr="00C935F9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743B" w:rsidP="00C935F9" w:rsidR="00DA743B" w:rsidRPr="00C935F9">
            <w:pPr>
              <w:jc w:val="center"/>
              <w:rPr>
                <w:color w:val="000000"/>
              </w:rPr>
            </w:pPr>
            <w:r w:rsidRPr="00C935F9">
              <w:rPr>
                <w:color w:val="000000"/>
              </w:rPr>
              <w:t> </w:t>
            </w:r>
          </w:p>
        </w:tc>
        <w:tc>
          <w:tcPr>
            <w:tcW w:type="dxa" w:w="17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743B" w:rsidP="00C935F9" w:rsidR="00DA743B" w:rsidRPr="00C935F9">
            <w:pPr>
              <w:jc w:val="center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dxa" w:w="1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743B" w:rsidP="00C935F9" w:rsidR="00DA743B" w:rsidRPr="00C935F9">
            <w:pPr>
              <w:jc w:val="right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657.352,39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743B" w:rsidP="00C935F9" w:rsidR="00DA743B" w:rsidRPr="00C935F9">
            <w:pPr>
              <w:jc w:val="right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461.914,37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A743B" w:rsidP="00C935F9" w:rsidR="00DA743B" w:rsidRPr="00C935F9">
            <w:pPr>
              <w:jc w:val="right"/>
              <w:rPr>
                <w:b/>
                <w:bCs/>
                <w:color w:val="000000"/>
              </w:rPr>
            </w:pPr>
            <w:r w:rsidRPr="00C935F9">
              <w:rPr>
                <w:b/>
                <w:bCs/>
                <w:color w:val="000000"/>
              </w:rPr>
              <w:t>657.352,39</w:t>
            </w:r>
          </w:p>
        </w:tc>
      </w:tr>
    </w:tbl>
    <w:p w:rsidRDefault="008C6AD6" w:rsidP="00187783" w:rsidR="008C6AD6">
      <w:pPr>
        <w:jc w:val="both"/>
        <w:rPr>
          <w:sz w:val="24"/>
          <w:szCs w:val="24"/>
        </w:rPr>
      </w:pPr>
    </w:p>
    <w:p w:rsidRDefault="009F390E" w:rsidP="00187783" w:rsidR="009F390E">
      <w:pPr>
        <w:jc w:val="both"/>
        <w:rPr>
          <w:sz w:val="24"/>
          <w:szCs w:val="24"/>
        </w:rPr>
      </w:pPr>
    </w:p>
    <w:p w:rsidRDefault="00C94DB5" w:rsidP="009F390E" w:rsidR="009F390E" w:rsidRPr="00CF1C2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F390E" w:rsidRPr="00A626FA">
        <w:rPr>
          <w:sz w:val="24"/>
          <w:szCs w:val="24"/>
        </w:rPr>
        <w:t xml:space="preserve">I viši isplatni red;  </w:t>
      </w:r>
    </w:p>
    <w:p w:rsidRDefault="009F390E" w:rsidP="00187783" w:rsidR="009F390E">
      <w:pPr>
        <w:jc w:val="both"/>
        <w:rPr>
          <w:sz w:val="24"/>
          <w:szCs w:val="24"/>
        </w:rPr>
      </w:pPr>
    </w:p>
    <w:tbl>
      <w:tblPr>
        <w:tblW w:type="dxa" w:w="9358"/>
        <w:tblInd w:type="dxa" w:w="93"/>
        <w:tblLayout w:type="fixed"/>
        <w:tblLook w:val="04A0" w:noVBand="1" w:noHBand="0" w:lastColumn="0" w:firstColumn="1" w:lastRow="0" w:firstRow="1"/>
      </w:tblPr>
      <w:tblGrid>
        <w:gridCol w:w="724"/>
        <w:gridCol w:w="2131"/>
        <w:gridCol w:w="1316"/>
        <w:gridCol w:w="1516"/>
        <w:gridCol w:w="1150"/>
        <w:gridCol w:w="1405"/>
        <w:gridCol w:w="1116"/>
      </w:tblGrid>
      <w:tr w:rsidTr="00C94DB5" w:rsidR="00C94DB5" w:rsidRPr="009F390E">
        <w:trPr>
          <w:trHeight w:val="90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 xml:space="preserve">Redni broj prijavljene </w:t>
            </w:r>
            <w:r w:rsidRPr="009F390E">
              <w:rPr>
                <w:b/>
                <w:bCs/>
                <w:color w:val="000000"/>
              </w:rPr>
              <w:lastRenderedPageBreak/>
              <w:t>tražbine</w:t>
            </w:r>
          </w:p>
        </w:tc>
        <w:tc>
          <w:tcPr>
            <w:tcW w:type="dxa" w:w="2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lastRenderedPageBreak/>
              <w:t>Ime i prezime/tvrtka ili 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Iznos prijavljene tražbine (kn)</w:t>
            </w:r>
          </w:p>
        </w:tc>
        <w:tc>
          <w:tcPr>
            <w:tcW w:type="dxa" w:w="14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 xml:space="preserve">Pravna osnova prijavljene tražbine 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Iznos priznate tražbine (kn)</w:t>
            </w:r>
          </w:p>
        </w:tc>
      </w:tr>
      <w:tr w:rsidTr="00C94DB5" w:rsidR="00C94DB5" w:rsidRPr="009F390E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lastRenderedPageBreak/>
              <w:t>1.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2.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3.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4.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5.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6.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7.</w:t>
            </w:r>
          </w:p>
        </w:tc>
      </w:tr>
      <w:tr w:rsidTr="00C94DB5" w:rsidR="00C94DB5" w:rsidRPr="009F390E">
        <w:trPr>
          <w:trHeight w:val="18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1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AUTO BENUSSI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96262119913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Industrijska 2/D, Pula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370.864,72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Rješenje o ovrsi JB Stjepana Šaškar iz Zagreba, Ovrv-2532/15 od 07.12.2015.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364.114,72</w:t>
            </w:r>
          </w:p>
        </w:tc>
      </w:tr>
      <w:tr w:rsidTr="00C94DB5" w:rsidR="00C94DB5" w:rsidRPr="009F390E">
        <w:trPr>
          <w:trHeight w:val="24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HRVATSKI TELEKOM d.d.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81793146560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Roberta Frangeša Mihanovića 9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18.978,96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Rješenje o ovrsi JB Mladen Ježek Ovrv-1088/2016  od 26.01.2016. na iznos od 1.605,25 kuna, nepravomoćno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18.978,96</w:t>
            </w:r>
          </w:p>
        </w:tc>
      </w:tr>
      <w:tr w:rsidTr="00C94DB5" w:rsidR="00C94DB5" w:rsidRPr="009F390E">
        <w:trPr>
          <w:trHeight w:val="15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3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WURTH-HRVATSKA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52641439848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Franje Lučića 32,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23.815,61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 xml:space="preserve">Rješenje o ovrsi JB Anica Hukelj, Ovrv-5628/15 na iznos od 19.774,38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23.815,61</w:t>
            </w:r>
          </w:p>
        </w:tc>
      </w:tr>
      <w:tr w:rsidTr="00C94DB5" w:rsidR="00C94DB5" w:rsidRPr="009F390E">
        <w:trPr>
          <w:trHeight w:val="15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4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MEDIKOL USTANOVA ZA ZDRAVSTVENU SKRB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22427089148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Dragutina Mandla 7,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16.249,00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Ovjerena tiskanica "Izbor doktora specijaliste medicine rada"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16.249,00</w:t>
            </w:r>
          </w:p>
        </w:tc>
      </w:tr>
      <w:tr w:rsidTr="00C94DB5" w:rsidR="00C94DB5" w:rsidRPr="009F390E">
        <w:trPr>
          <w:trHeight w:val="9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5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OVERSEASE TRADE CO LTD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19407280555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Zastavnice 38a, 10251 Hrvatski Leskovac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779,39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Računi za usluge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779,39</w:t>
            </w:r>
          </w:p>
        </w:tc>
      </w:tr>
      <w:tr w:rsidTr="00C94DB5" w:rsidR="00C94DB5" w:rsidRPr="009F390E">
        <w:trPr>
          <w:trHeight w:val="15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6.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VIP net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29524210204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Vrtni put 1,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23.254,81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Rješenje o ovrsi JB Mladen Ježek Ovrv-32970/2015 od 16.12.2015.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23.254,81</w:t>
            </w:r>
          </w:p>
        </w:tc>
      </w:tr>
      <w:tr w:rsidTr="00C94DB5" w:rsidR="00C94DB5" w:rsidRPr="009F390E">
        <w:trPr>
          <w:trHeight w:val="9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7.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 xml:space="preserve">SVEUČILIŠTE U ZAGREBU - STUDENTSKI CENTAR U ZAGREBU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22597784145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Savska cesta 25,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69.829,48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Rješenje o ovrsi Ovrv-32970/2015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69.829,48</w:t>
            </w:r>
          </w:p>
        </w:tc>
      </w:tr>
      <w:tr w:rsidTr="00C94DB5" w:rsidR="00C94DB5" w:rsidRPr="009F390E">
        <w:trPr>
          <w:trHeight w:val="9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lastRenderedPageBreak/>
              <w:t>8.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KONICA MINOLTA HRVATSKA - pravna rješenja d.o.o.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31697259786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Horvatova 82, 10010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11.870,55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 xml:space="preserve">Rješenje o ovrsi Ovrv-7349/15 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11.870,55</w:t>
            </w:r>
          </w:p>
        </w:tc>
      </w:tr>
      <w:tr w:rsidTr="00C94DB5" w:rsidR="00C94DB5" w:rsidRPr="009F390E">
        <w:trPr>
          <w:trHeight w:val="21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9.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REPUBLIKA HRVATSKA, MINISTARSTVO FINANCIJA, POREZNA UPRAVA, PODRUČNI URED ZAGREB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18683136487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329.358,74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PDV, porez na dobit, porez na tvrtku, članarina HGK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329.358,74</w:t>
            </w:r>
          </w:p>
        </w:tc>
      </w:tr>
      <w:tr w:rsidTr="00C94DB5" w:rsidR="00C94DB5" w:rsidRPr="009F390E">
        <w:trPr>
          <w:trHeight w:val="9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10.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STUDENSTSKI CENTAR KARLOVAC, Podružnica Zagreb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58335400167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Mihanovićeva 28,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15.658,22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color w:val="000000"/>
              </w:rPr>
            </w:pPr>
            <w:r w:rsidRPr="009F390E">
              <w:rPr>
                <w:color w:val="000000"/>
              </w:rPr>
              <w:t>Ugovori o radu studenata, Računi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jc w:val="right"/>
              <w:rPr>
                <w:color w:val="000000"/>
              </w:rPr>
            </w:pPr>
            <w:r w:rsidRPr="009F390E">
              <w:rPr>
                <w:color w:val="000000"/>
              </w:rPr>
              <w:t>15.658,22</w:t>
            </w:r>
          </w:p>
        </w:tc>
      </w:tr>
      <w:tr w:rsidTr="00C94DB5" w:rsidR="00C94DB5" w:rsidRPr="009F390E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94DB5" w:rsidP="009F390E" w:rsidR="00C94DB5" w:rsidRPr="009F390E">
            <w:pPr>
              <w:jc w:val="center"/>
              <w:rPr>
                <w:color w:val="000000"/>
              </w:rPr>
            </w:pPr>
            <w:r w:rsidRPr="009F390E">
              <w:rPr>
                <w:color w:val="000000"/>
              </w:rPr>
              <w:t> 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94DB5" w:rsidP="009F390E" w:rsidR="00C94DB5" w:rsidRPr="009F390E">
            <w:pPr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94DB5" w:rsidP="009F390E" w:rsidR="00C94DB5" w:rsidRPr="009F390E">
            <w:pPr>
              <w:jc w:val="right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880.659,48</w:t>
            </w:r>
          </w:p>
        </w:tc>
        <w:tc>
          <w:tcPr>
            <w:tcW w:type="dxa" w:w="14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94DB5" w:rsidP="009F390E" w:rsidR="00C94DB5" w:rsidRPr="009F390E">
            <w:pPr>
              <w:jc w:val="right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0,00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94DB5" w:rsidP="009F390E" w:rsidR="00C94DB5" w:rsidRPr="009F390E">
            <w:pPr>
              <w:jc w:val="right"/>
              <w:rPr>
                <w:b/>
                <w:bCs/>
                <w:color w:val="000000"/>
              </w:rPr>
            </w:pPr>
            <w:r w:rsidRPr="009F390E">
              <w:rPr>
                <w:b/>
                <w:bCs/>
                <w:color w:val="000000"/>
              </w:rPr>
              <w:t>873.909,48</w:t>
            </w:r>
          </w:p>
        </w:tc>
      </w:tr>
    </w:tbl>
    <w:p w:rsidRDefault="009F390E" w:rsidP="00140484" w:rsidR="009F390E">
      <w:pPr>
        <w:jc w:val="both"/>
        <w:rPr>
          <w:sz w:val="24"/>
          <w:szCs w:val="24"/>
        </w:rPr>
      </w:pPr>
    </w:p>
    <w:p w:rsidRDefault="009F390E" w:rsidP="00140484" w:rsidR="009F390E">
      <w:pPr>
        <w:jc w:val="both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C94DB5">
        <w:rPr>
          <w:sz w:val="24"/>
          <w:szCs w:val="24"/>
        </w:rPr>
        <w:t>3</w:t>
      </w:r>
      <w:r w:rsidR="0048769A" w:rsidRPr="00A626FA">
        <w:rPr>
          <w:sz w:val="24"/>
          <w:szCs w:val="24"/>
        </w:rPr>
        <w:t xml:space="preserve">. </w:t>
      </w:r>
      <w:r w:rsidR="00C94DB5">
        <w:rPr>
          <w:sz w:val="24"/>
          <w:szCs w:val="24"/>
        </w:rPr>
        <w:t>svibnja</w:t>
      </w:r>
      <w:r w:rsidR="0048769A"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C94DB5" w:rsidR="00C94DB5" w:rsidRPr="00C94DB5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4DB5" w:rsidRPr="00C94DB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C94DB5" w:rsidP="00C94DB5" w:rsidR="00140484">
      <w:pPr>
        <w:jc w:val="both"/>
        <w:rPr>
          <w:sz w:val="24"/>
          <w:szCs w:val="24"/>
        </w:rPr>
      </w:pPr>
      <w:r w:rsidRPr="00C94DB5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140484" w:rsidP="00E14407" w:rsidR="00140484">
      <w:pPr>
        <w:jc w:val="center"/>
        <w:rPr>
          <w:sz w:val="24"/>
          <w:szCs w:val="24"/>
        </w:rPr>
      </w:pPr>
    </w:p>
    <w:p w:rsidRDefault="00E14407" w:rsidP="00E14407" w:rsidR="00E14407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Zagrebu, </w:t>
      </w:r>
      <w:r w:rsidR="004F32DE">
        <w:rPr>
          <w:sz w:val="24"/>
          <w:szCs w:val="24"/>
        </w:rPr>
        <w:t>26</w:t>
      </w:r>
      <w:r w:rsidR="002B5C8B" w:rsidRPr="00A626FA">
        <w:rPr>
          <w:sz w:val="24"/>
          <w:szCs w:val="24"/>
        </w:rPr>
        <w:t xml:space="preserve">. </w:t>
      </w:r>
      <w:r w:rsidR="004F32DE">
        <w:rPr>
          <w:sz w:val="24"/>
          <w:szCs w:val="24"/>
        </w:rPr>
        <w:t>rujna</w:t>
      </w:r>
      <w:r w:rsidR="002B5C8B" w:rsidRPr="00A626FA">
        <w:rPr>
          <w:sz w:val="24"/>
          <w:szCs w:val="24"/>
        </w:rPr>
        <w:t xml:space="preserve"> 201</w:t>
      </w:r>
      <w:r w:rsidR="00CF1C25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6A53E2" w:rsidP="00E14407" w:rsidR="006A53E2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B76ADC">
        <w:rPr>
          <w:sz w:val="24"/>
          <w:szCs w:val="24"/>
        </w:rPr>
        <w:t xml:space="preserve"> v.r.</w:t>
      </w:r>
    </w:p>
    <w:p w:rsidRDefault="006A53E2" w:rsidP="00E14407" w:rsidR="006A53E2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B76ADC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B76ADC" w:rsidP="007A1486" w:rsidR="00B76ADC" w:rsidRPr="00B76AD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B76ADC">
        <w:rPr>
          <w:sz w:val="24"/>
          <w:szCs w:val="24"/>
        </w:rPr>
        <w:t>Za točnost otpravka - ovlašteni službenik</w:t>
      </w:r>
    </w:p>
    <w:p w:rsidRDefault="00B76ADC" w:rsidP="00B76ADC" w:rsidR="00B76ADC" w:rsidRPr="00A626FA">
      <w:pPr>
        <w:ind w:left="720"/>
        <w:rPr>
          <w:sz w:val="24"/>
          <w:szCs w:val="24"/>
        </w:rPr>
      </w:pPr>
      <w:r w:rsidRPr="00B76ADC">
        <w:rPr>
          <w:sz w:val="24"/>
          <w:szCs w:val="24"/>
        </w:rPr>
        <w:tab/>
      </w:r>
      <w:r w:rsidRPr="00B76ADC">
        <w:rPr>
          <w:sz w:val="24"/>
          <w:szCs w:val="24"/>
        </w:rPr>
        <w:tab/>
      </w:r>
      <w:r w:rsidRPr="00B76ADC">
        <w:rPr>
          <w:sz w:val="24"/>
          <w:szCs w:val="24"/>
        </w:rPr>
        <w:tab/>
      </w:r>
      <w:r w:rsidRPr="00B76ADC">
        <w:rPr>
          <w:sz w:val="24"/>
          <w:szCs w:val="24"/>
        </w:rPr>
        <w:tab/>
      </w:r>
      <w:r w:rsidRPr="00B76ADC">
        <w:rPr>
          <w:sz w:val="24"/>
          <w:szCs w:val="24"/>
        </w:rPr>
        <w:tab/>
      </w:r>
      <w:r w:rsidRPr="00B76ADC">
        <w:rPr>
          <w:sz w:val="24"/>
          <w:szCs w:val="24"/>
        </w:rPr>
        <w:tab/>
        <w:t xml:space="preserve">        Ivana Stampf</w:t>
      </w:r>
    </w:p>
    <w:sectPr w:rsidSect="009E7596" w:rsidR="00B76ADC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5F9" w:rsidR="00C935F9">
      <w:r>
        <w:separator/>
      </w:r>
    </w:p>
  </w:endnote>
  <w:endnote w:id="0" w:type="continuationSeparator">
    <w:p w:rsidRDefault="00C935F9" w:rsidR="00C9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5F9" w:rsidR="00C935F9">
      <w:r>
        <w:separator/>
      </w:r>
    </w:p>
  </w:footnote>
  <w:footnote w:id="0" w:type="continuationSeparator">
    <w:p w:rsidRDefault="00C935F9" w:rsidR="00C93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5F9" w:rsidP="003B59C7" w:rsidR="00C9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35F9" w:rsidR="00C9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5F9" w:rsidP="003B59C7" w:rsidR="00C9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AD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C935F9" w:rsidP="00E17B8F" w:rsidR="00C935F9">
    <w:pPr>
      <w:pStyle w:val="Zaglavlje"/>
      <w:jc w:val="right"/>
    </w:pPr>
    <w:r>
      <w:t>St-399/15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2C8C"/>
    <w:rsid w:val="0006669D"/>
    <w:rsid w:val="00077D88"/>
    <w:rsid w:val="000A28F2"/>
    <w:rsid w:val="000A290F"/>
    <w:rsid w:val="000B1EB5"/>
    <w:rsid w:val="00122A13"/>
    <w:rsid w:val="00127C25"/>
    <w:rsid w:val="00140484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3D77C9"/>
    <w:rsid w:val="0048769A"/>
    <w:rsid w:val="004B7F3F"/>
    <w:rsid w:val="004E5469"/>
    <w:rsid w:val="004F022B"/>
    <w:rsid w:val="004F32DE"/>
    <w:rsid w:val="004F4A1E"/>
    <w:rsid w:val="005071FA"/>
    <w:rsid w:val="00512C28"/>
    <w:rsid w:val="00566425"/>
    <w:rsid w:val="0057659A"/>
    <w:rsid w:val="005A6091"/>
    <w:rsid w:val="005E569C"/>
    <w:rsid w:val="0067303F"/>
    <w:rsid w:val="00692811"/>
    <w:rsid w:val="00696D41"/>
    <w:rsid w:val="006A53E2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C6AD6"/>
    <w:rsid w:val="008D76E4"/>
    <w:rsid w:val="008F011C"/>
    <w:rsid w:val="009074C8"/>
    <w:rsid w:val="0095233C"/>
    <w:rsid w:val="00982FB7"/>
    <w:rsid w:val="009B299A"/>
    <w:rsid w:val="009C40D2"/>
    <w:rsid w:val="009D1393"/>
    <w:rsid w:val="009E7596"/>
    <w:rsid w:val="009F390E"/>
    <w:rsid w:val="00A042A5"/>
    <w:rsid w:val="00A521CF"/>
    <w:rsid w:val="00A626FA"/>
    <w:rsid w:val="00A829ED"/>
    <w:rsid w:val="00A87C46"/>
    <w:rsid w:val="00A93232"/>
    <w:rsid w:val="00AF795F"/>
    <w:rsid w:val="00B42DE5"/>
    <w:rsid w:val="00B436BA"/>
    <w:rsid w:val="00B440E5"/>
    <w:rsid w:val="00B5123E"/>
    <w:rsid w:val="00B639DE"/>
    <w:rsid w:val="00B76ADC"/>
    <w:rsid w:val="00B91D57"/>
    <w:rsid w:val="00BB2F60"/>
    <w:rsid w:val="00C03133"/>
    <w:rsid w:val="00C24F31"/>
    <w:rsid w:val="00C36536"/>
    <w:rsid w:val="00C935F9"/>
    <w:rsid w:val="00C94DB5"/>
    <w:rsid w:val="00CD05A8"/>
    <w:rsid w:val="00CE7262"/>
    <w:rsid w:val="00CF1C25"/>
    <w:rsid w:val="00D43A96"/>
    <w:rsid w:val="00D54206"/>
    <w:rsid w:val="00D75FCC"/>
    <w:rsid w:val="00D831AA"/>
    <w:rsid w:val="00D93483"/>
    <w:rsid w:val="00DA743B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41F5E"/>
    <w:rsid w:val="00F57865"/>
    <w:rsid w:val="00F643ED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6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6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7271</izvorni_sadrzaj>
    <derivirana_varijabla naziv="DomainObject.Predmet.Broj_1">7271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St-7271/2015</izvorni_sadrzaj>
    <derivirana_varijabla naziv="DomainObject.Predmet.OznakaBroj_1">St-7271/2015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Julijana Topolovac</izvorni_sadrzaj>
    <derivirana_varijabla naziv="DomainObject.Predmet.StrankaFormated_1">  Julijana Topolovac</derivirana_varijabla>
  </DomainObject.Predmet.StrankaFormated>
  <DomainObject.Predmet.StrankaFormatedOIB>
    <izvorni_sadrzaj>  Julijana Topolovac, OIB 65719648275</izvorni_sadrzaj>
    <derivirana_varijabla naziv="DomainObject.Predmet.StrankaFormatedOIB_1">  Julijana Topolovac, OIB 65719648275</derivirana_varijabla>
  </DomainObject.Predmet.StrankaFormatedOIB>
  <DomainObject.Predmet.StrankaFormatedWithAdress>
    <izvorni_sadrzaj> Julijana Topolovac, Črnkovec 2b, 10410 Črnkovec</izvorni_sadrzaj>
    <derivirana_varijabla naziv="DomainObject.Predmet.StrankaFormatedWithAdress_1"> Julijana Topolovac, Črnkovec 2b, 10410 Črnkovec</derivirana_varijabla>
  </DomainObject.Predmet.StrankaFormatedWithAdress>
  <DomainObject.Predmet.StrankaFormatedWithAdressOIB>
    <izvorni_sadrzaj> Julijana Topolovac, OIB 65719648275, Črnkovec 2b, 10410 Črnkovec</izvorni_sadrzaj>
    <derivirana_varijabla naziv="DomainObject.Predmet.StrankaFormatedWithAdressOIB_1"> Julijana Topolovac, OIB 65719648275, Črnkovec 2b, 10410 Črnkovec</derivirana_varijabla>
  </DomainObject.Predmet.StrankaFormatedWithAdressOIB>
  <DomainObject.Predmet.StrankaWithAdress>
    <izvorni_sadrzaj>Julijana Topolovac Črnkovec 2b,10410 Črnkovec</izvorni_sadrzaj>
    <derivirana_varijabla naziv="DomainObject.Predmet.StrankaWithAdress_1">Julijana Topolovac Črnkovec 2b,10410 Črnkovec</derivirana_varijabla>
  </DomainObject.Predmet.StrankaWithAdress>
  <DomainObject.Predmet.StrankaWithAdressOIB>
    <izvorni_sadrzaj>Julijana Topolovac, OIB 65719648275, Črnkovec 2b,10410 Črnkovec</izvorni_sadrzaj>
    <derivirana_varijabla naziv="DomainObject.Predmet.StrankaWithAdressOIB_1">Julijana Topolovac, OIB 65719648275, Črnkovec 2b,10410 Črnkovec</derivirana_varijabla>
  </DomainObject.Predmet.StrankaWithAdressOIB>
  <DomainObject.Predmet.StrankaNazivFormated>
    <izvorni_sadrzaj>Julijana Topolovac</izvorni_sadrzaj>
    <derivirana_varijabla naziv="DomainObject.Predmet.StrankaNazivFormated_1">Julijana Topolovac</derivirana_varijabla>
  </DomainObject.Predmet.StrankaNazivFormated>
  <DomainObject.Predmet.StrankaNazivFormatedOIB>
    <izvorni_sadrzaj>Julijana Topolovac, OIB 65719648275</izvorni_sadrzaj>
    <derivirana_varijabla naziv="DomainObject.Predmet.StrankaNazivFormatedOIB_1">Julijana Topolovac, OIB 65719648275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Julijana Topolovac</item>
    </izvorni_sadrzaj>
    <derivirana_varijabla naziv="DomainObject.Predmet.StrankaListFormated_1">
      <item>Julijana Topolovac</item>
    </derivirana_varijabla>
  </DomainObject.Predmet.StrankaListFormated>
  <DomainObject.Predmet.StrankaListFormatedOIB>
    <izvorni_sadrzaj>
      <item>Julijana Topolovac, OIB 65719648275</item>
    </izvorni_sadrzaj>
    <derivirana_varijabla naziv="DomainObject.Predmet.StrankaListFormatedOIB_1">
      <item>Julijana Topolovac, OIB 65719648275</item>
    </derivirana_varijabla>
  </DomainObject.Predmet.StrankaListFormatedOIB>
  <DomainObject.Predmet.StrankaListFormatedWithAdress>
    <izvorni_sadrzaj>
      <item>Julijana Topolovac, Črnkovec 2b, 10410 Črnkovec</item>
    </izvorni_sadrzaj>
    <derivirana_varijabla naziv="DomainObject.Predmet.StrankaListFormatedWithAdress_1">
      <item>Julijana Topolovac, Črnkovec 2b, 10410 Črnkovec</item>
    </derivirana_varijabla>
  </DomainObject.Predmet.StrankaListFormatedWithAdress>
  <DomainObject.Predmet.StrankaListFormatedWithAdressOIB>
    <izvorni_sadrzaj>
      <item>Julijana Topolovac, OIB 65719648275, Črnkovec 2b, 10410 Črnkovec</item>
    </izvorni_sadrzaj>
    <derivirana_varijabla naziv="DomainObject.Predmet.StrankaListFormatedWithAdressOIB_1">
      <item>Julijana Topolovac, OIB 65719648275, Črnkovec 2b, 10410 Črnkovec</item>
    </derivirana_varijabla>
  </DomainObject.Predmet.StrankaListFormatedWithAdressOIB>
  <DomainObject.Predmet.StrankaListNazivFormated>
    <izvorni_sadrzaj>
      <item>Julijana Topolovac</item>
    </izvorni_sadrzaj>
    <derivirana_varijabla naziv="DomainObject.Predmet.StrankaListNazivFormated_1">
      <item>Julijana Topolovac</item>
    </derivirana_varijabla>
  </DomainObject.Predmet.StrankaListNazivFormated>
  <DomainObject.Predmet.StrankaListNazivFormatedOIB>
    <izvorni_sadrzaj>
      <item>Julijana Topolovac, OIB 65719648275</item>
    </izvorni_sadrzaj>
    <derivirana_varijabla naziv="DomainObject.Predmet.StrankaListNazivFormatedOIB_1">
      <item>Julijana Topolovac, OIB 65719648275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>
      <item>SANJA MIHALIĆ</item>
    </izvorni_sadrzaj>
    <derivirana_varijabla naziv="DomainObject.Predmet.OstaliListFormated_1">
      <item>SANJA MIHALIĆ</item>
    </derivirana_varijabla>
  </DomainObject.Predmet.OstaliListFormated>
  <DomainObject.Predmet.OstaliListFormatedOIB>
    <izvorni_sadrzaj>
      <item>SANJA MIHALIĆ, OIB 61208635054</item>
    </izvorni_sadrzaj>
    <derivirana_varijabla naziv="DomainObject.Predmet.OstaliListFormatedOIB_1">
      <item>SANJA MIHALIĆ, OIB 61208635054</item>
    </derivirana_varijabla>
  </DomainObject.Predmet.OstaliListFormatedOIB>
  <DomainObject.Predmet.OstaliListFormatedWithAdress>
    <izvorni_sadrzaj>
      <item>SANJA MIHALIĆ, Alojzija Stepinca 1, 42000 Varaždin</item>
    </izvorni_sadrzaj>
    <derivirana_varijabla naziv="DomainObject.Predmet.OstaliListFormatedWithAdress_1">
      <item>SANJA MIHALIĆ, Alojzija Stepinca 1, 42000 Varaždin</item>
    </derivirana_varijabla>
  </DomainObject.Predmet.OstaliListFormatedWithAdress>
  <DomainObject.Predmet.OstaliListFormatedWithAdressOIB>
    <izvorni_sadrzaj>
      <item>SANJA MIHALIĆ, OIB 61208635054, Alojzija Stepinca 1, 42000 Varaždin</item>
    </izvorni_sadrzaj>
    <derivirana_varijabla naziv="DomainObject.Predmet.OstaliListFormatedWithAdressOIB_1">
      <item>SANJA MIHALIĆ, OIB 61208635054, Alojzija Stepinca 1, 42000 Varaždin</item>
    </derivirana_varijabla>
  </DomainObject.Predmet.OstaliListFormatedWithAdressOIB>
  <DomainObject.Predmet.OstaliListNazivFormated>
    <izvorni_sadrzaj>
      <item>SANJA MIHALIĆ</item>
    </izvorni_sadrzaj>
    <derivirana_varijabla naziv="DomainObject.Predmet.OstaliListNazivFormated_1">
      <item>SANJA MIHALIĆ</item>
    </derivirana_varijabla>
  </DomainObject.Predmet.OstaliListNazivFormated>
  <DomainObject.Predmet.OstaliListNazivFormatedOIB>
    <izvorni_sadrzaj>
      <item>SANJA MIHALIĆ, OIB 61208635054</item>
    </izvorni_sadrzaj>
    <derivirana_varijabla naziv="DomainObject.Predmet.OstaliListNazivFormatedOIB_1"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Julijana Topolovac</izvorni_sadrzaj>
    <derivirana_varijabla naziv="DomainObject.Predmet.StrankaIDrugi_1">Julijana Topolovac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Julijana Topolovac, OIB 65719648275, Črnkovec 2b, 10410 Črnkovec</izvorni_sadrzaj>
    <derivirana_varijabla naziv="DomainObject.Predmet.StrankaIDrugiAdressOIB_1">Julijana Topolovac, OIB 65719648275, Črnkovec 2b, 10410 Črnkovec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Julijana Topolovac</item>
      <item>SENTUP d.o.o.</item>
      <item>SANJA MIHALIĆ</item>
    </izvorni_sadrzaj>
    <derivirana_varijabla naziv="DomainObject.Predmet.SudioniciListNaziv_1">
      <item>Julijana Topolovac</item>
      <item>SENTUP d.o.o.</item>
      <item>SANJA MIHALIĆ</item>
    </derivirana_varijabla>
  </DomainObject.Predmet.SudioniciListNaziv>
  <DomainObject.Predmet.SudioniciListAdressOIB>
    <izvorni_sadrzaj>
      <item>Julijana Topolovac, OIB 65719648275, Črnkovec 2b,10410 Črnkovec</item>
      <item>SENTUP d.o.o., OIB 04590286429, Petra Hektorovića 2,10000 Zagreb</item>
      <item>SANJA MIHALIĆ, OIB 61208635054, Alojzija Stepinca 1,42000 Varaždin</item>
    </izvorni_sadrzaj>
    <derivirana_varijabla naziv="DomainObject.Predmet.SudioniciListAdressOIB_1">
      <item>Julijana Topolovac, OIB 65719648275, Črnkovec 2b,10410 Črnkovec</item>
      <item>SENTUP d.o.o., OIB 04590286429, Petra Hektorovića 2,10000 Zagreb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65719648275</item>
      <item>, OIB 04590286429</item>
      <item>, OIB 61208635054</item>
    </izvorni_sadrzaj>
    <derivirana_varijabla naziv="DomainObject.Predmet.SudioniciListNazivOIB_1">
      <item>, OIB 65719648275</item>
      <item>, OIB 04590286429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1133</properties:Words>
  <properties:Characters>7079</properties:Characters>
  <properties:Lines>837</properties:Lines>
  <properties:Paragraphs>476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2016-09-26T08:25:00Z</dcterms:created>
  <dc:creator>nmarkovic</dc:creator>
  <cp:lastModifiedBy>Ivana Stampf</cp:lastModifiedBy>
  <cp:lastPrinted>2016-09-26T09:33:00Z</cp:lastPrinted>
  <dcterms:modified xmlns:xsi="http://www.w3.org/2001/XMLSchema-instance" xsi:type="dcterms:W3CDTF">2016-09-26T09:37:00Z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