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c0a2" w14:paraId="02bc0a2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2D18AC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</w:t>
      </w:r>
      <w:r w:rsidR="000B103C">
        <w:rPr>
          <w:rFonts w:cs="Times New Roman" w:hAnsi="Times New Roman" w:ascii="Times New Roman"/>
          <w:color w:val="000000"/>
          <w:sz w:val="24"/>
          <w:szCs w:val="24"/>
          <w:lang w:val="hr-HR"/>
        </w:rPr>
        <w:t>-47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DF6C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DF6C1F" w:rsidRPr="00DF6C1F">
        <w:rPr>
          <w:rFonts w:hAnsi="Times New Roman" w:ascii="Times New Roman"/>
          <w:color w:val="000000"/>
          <w:sz w:val="24"/>
          <w:szCs w:val="24"/>
        </w:rPr>
        <w:t>BAHUN d.o.o. u stečaju, Zagreb (Grad Zagreb), Rebar 129, OIB 77906295578</w:t>
      </w:r>
      <w:r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9E291B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4F6063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B35CCE" w:rsidR="00B35CCE" w:rsidRPr="00B35CC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96FED">
        <w:rPr>
          <w:rFonts w:cs="Times New Roman" w:hAnsi="Times New Roman" w:ascii="Times New Roman"/>
          <w:color w:val="000000"/>
          <w:sz w:val="24"/>
          <w:szCs w:val="24"/>
          <w:lang w:val="hr-HR"/>
        </w:rPr>
        <w:t>Ana Rich, Zagreb, Nehr</w:t>
      </w:r>
      <w:r w:rsidR="00B2446F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A96FED">
        <w:rPr>
          <w:rFonts w:cs="Times New Roman" w:hAnsi="Times New Roman" w:ascii="Times New Roman"/>
          <w:color w:val="000000"/>
          <w:sz w:val="24"/>
          <w:szCs w:val="24"/>
          <w:lang w:val="hr-HR"/>
        </w:rPr>
        <w:t>ov trg</w:t>
      </w:r>
      <w:r w:rsidR="00B2446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41,OIB 64686944516</w:t>
      </w:r>
      <w:r w:rsidR="00B6146E">
        <w:rPr>
          <w:rFonts w:hAnsi="Times New Roman" w:ascii="Times New Roman"/>
          <w:color w:val="000000"/>
          <w:sz w:val="24"/>
          <w:szCs w:val="24"/>
          <w:lang w:val="hr-HR"/>
        </w:rPr>
        <w:t>,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35CCE" w:rsidRPr="00DF6C1F">
        <w:rPr>
          <w:rFonts w:hAnsi="Times New Roman" w:ascii="Times New Roman"/>
          <w:color w:val="000000"/>
          <w:sz w:val="24"/>
          <w:szCs w:val="24"/>
        </w:rPr>
        <w:t>BAHUN d.o.o. u stečaju, Zagreb (Grad Zagreb), Rebar 129, OIB 77906295578</w:t>
      </w:r>
      <w:r w:rsidR="0055731C">
        <w:rPr>
          <w:rFonts w:hAnsi="Times New Roman" w:ascii="Times New Roman"/>
          <w:sz w:val="24"/>
          <w:szCs w:val="24"/>
          <w:lang w:val="hr-HR"/>
        </w:rPr>
        <w:t>,</w:t>
      </w:r>
      <w:r w:rsidR="0055731C" w:rsidRP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E6C2E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B35CCE" w:rsidRPr="00B35CC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Općinski građanski sud u Zagrebu, zemljišnoknjižni odjel Zagreb,  zk ul. 17198, k.o. Vrapče Novo, zkč. 5732/1 – STAMBENO-POSLOVNI KOMPLEKS BR. 1, 1A, 1B, 1C, 1D, 5, 5A, 5B, 7, 7A I 7B U PETROVARADINSKOJ UL.,  ukupne površine 3710 m2, i to:</w:t>
      </w:r>
    </w:p>
    <w:p w:rsidRDefault="00B35CCE" w:rsidP="00B35CCE" w:rsidR="00B35CCE" w:rsidRPr="00B35CC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35CCE" w:rsidP="00B35CCE" w:rsidR="00B35CCE" w:rsidRPr="00B35CC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35CCE">
        <w:rPr>
          <w:rFonts w:cs="Times New Roman" w:hAnsi="Times New Roman" w:ascii="Times New Roman"/>
          <w:color w:val="000000"/>
          <w:sz w:val="24"/>
          <w:szCs w:val="24"/>
          <w:lang w:val="hr-HR"/>
        </w:rPr>
        <w:t>Rbr. 124. Suvlasnički dio: 239/100000 ETAŽNO VLASNIŠTVO (E-124), 1. poslovni prostor u prizemlju zgrade Petrovaradinska 1A – 1B oznake PP13 označen tamnosmeđom bojom površine 58,94 čm.</w:t>
      </w:r>
    </w:p>
    <w:p w:rsidRDefault="0055731C" w:rsidP="0055731C" w:rsidR="0055731C" w:rsidRPr="0013288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0E6C2E">
        <w:rPr>
          <w:rFonts w:cs="Times New Roman" w:hAnsi="Times New Roman" w:ascii="Times New Roman"/>
          <w:color w:val="000000"/>
          <w:sz w:val="24"/>
          <w:szCs w:val="24"/>
          <w:lang w:val="hr-HR"/>
        </w:rPr>
        <w:t>Ana Rich, Zagreb, Nehruov trg 41,OIB 64686944516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C03B40">
        <w:rPr>
          <w:rFonts w:cs="Times New Roman" w:hAnsi="Times New Roman" w:ascii="Times New Roman"/>
          <w:color w:val="000000"/>
          <w:sz w:val="24"/>
          <w:szCs w:val="24"/>
          <w:lang w:val="hr-HR"/>
        </w:rPr>
        <w:t>401.250,00</w:t>
      </w:r>
      <w:r w:rsidR="00326E8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C03B40">
        <w:rPr>
          <w:rFonts w:cs="Times New Roman" w:hAnsi="Times New Roman" w:ascii="Times New Roman"/>
          <w:color w:val="000000"/>
          <w:sz w:val="24"/>
          <w:szCs w:val="24"/>
          <w:lang w:val="hr-HR"/>
        </w:rPr>
        <w:t>48.300,00</w:t>
      </w:r>
      <w:r w:rsidR="00AD1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C03B40">
        <w:rPr>
          <w:rFonts w:cs="Times New Roman" w:hAnsi="Times New Roman" w:ascii="Times New Roman"/>
          <w:color w:val="000000"/>
          <w:sz w:val="24"/>
          <w:szCs w:val="24"/>
          <w:lang w:val="hr-HR"/>
        </w:rPr>
        <w:t>352.950,00</w:t>
      </w:r>
      <w:r w:rsidR="00A154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C03B40" w:rsidP="00FE35FB" w:rsidR="00C03B40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C03B40">
        <w:rPr>
          <w:rFonts w:cs="Times New Roman" w:hAnsi="Times New Roman" w:ascii="Times New Roman"/>
          <w:color w:val="000000"/>
          <w:sz w:val="24"/>
          <w:szCs w:val="24"/>
          <w:lang w:val="hr-HR"/>
        </w:rPr>
        <w:t>149853-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93033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0E3ABE" w:rsidR="00C6159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39175/15 od 22. listopada 2015.</w:t>
      </w:r>
    </w:p>
    <w:p w:rsidRDefault="000E3ABE" w:rsidP="000E3ABE" w:rsidR="000E3AB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Z-8197/19 od 11. veljače 2019.</w:t>
      </w:r>
    </w:p>
    <w:p w:rsidRDefault="000E3ABE" w:rsidP="000E3ABE" w:rsidR="000E3AB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B573A8">
        <w:rPr>
          <w:rFonts w:cs="Times New Roman" w:hAnsi="Times New Roman" w:ascii="Times New Roman"/>
          <w:color w:val="000000"/>
          <w:sz w:val="24"/>
          <w:szCs w:val="24"/>
          <w:lang w:val="hr-HR"/>
        </w:rPr>
        <w:t>58493/07 od 17. rujna 2007.</w:t>
      </w:r>
    </w:p>
    <w:p w:rsidRDefault="00B573A8" w:rsidP="000E3ABE" w:rsidR="00B573A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E925F8">
        <w:rPr>
          <w:rFonts w:cs="Times New Roman" w:hAnsi="Times New Roman" w:ascii="Times New Roman"/>
          <w:color w:val="000000"/>
          <w:sz w:val="24"/>
          <w:szCs w:val="24"/>
          <w:lang w:val="hr-HR"/>
        </w:rPr>
        <w:t>14131/07 od 26. veljače 2007.</w:t>
      </w:r>
    </w:p>
    <w:p w:rsidRDefault="00E925F8" w:rsidP="000E3ABE" w:rsidR="00E925F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Z-41632/18 od 26. srpnja 2018.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Z-43182/09 od 28. kolovoza 2009.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Z-15070/10 od 23. ožujka 2010.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Z-462/11 od 5. siječnja 2011. (Rbr. 6.1)</w:t>
      </w:r>
    </w:p>
    <w:p w:rsidRDefault="00211627" w:rsidP="00211627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Z-462/11 od 5. siječnja 2011. (Rbr. 6.2)</w:t>
      </w:r>
    </w:p>
    <w:p w:rsidRDefault="00FB584E" w:rsidP="00211627" w:rsidR="00FB584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DD1CBF">
        <w:rPr>
          <w:rFonts w:cs="Times New Roman" w:hAnsi="Times New Roman" w:ascii="Times New Roman"/>
          <w:color w:val="000000"/>
          <w:sz w:val="24"/>
          <w:szCs w:val="24"/>
          <w:lang w:val="hr-HR"/>
        </w:rPr>
        <w:t>41632/18 od 26. srpnja 2018.</w:t>
      </w:r>
      <w:r w:rsidR="002F256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(Rbr. 6.3)</w:t>
      </w:r>
    </w:p>
    <w:p w:rsidRDefault="00DD1CBF" w:rsidP="00211627" w:rsidR="00DD1CB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Z-51097/11 od 21. listopada 2011. (Rbr. 7.1)</w:t>
      </w:r>
    </w:p>
    <w:p w:rsidRDefault="00DD1CBF" w:rsidP="00DD1CBF" w:rsidR="00DD1CB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Z-51097/11 od 21. listopada 2011. (Rbr. 7.2)</w:t>
      </w:r>
    </w:p>
    <w:p w:rsidRDefault="00DD1CBF" w:rsidP="00DD1CBF" w:rsidR="00DD1CB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Z-41632/18 od 26. srpnja 2018. (7.3)</w:t>
      </w:r>
    </w:p>
    <w:p w:rsidRDefault="002F256F" w:rsidP="00DD1CBF" w:rsidR="002F256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6351C8">
        <w:rPr>
          <w:rFonts w:cs="Times New Roman" w:hAnsi="Times New Roman" w:ascii="Times New Roman"/>
          <w:color w:val="000000"/>
          <w:sz w:val="24"/>
          <w:szCs w:val="24"/>
          <w:lang w:val="hr-HR"/>
        </w:rPr>
        <w:t>267/15 od 5. siječnja 2015. (8.1)</w:t>
      </w:r>
    </w:p>
    <w:p w:rsidRDefault="006351C8" w:rsidP="006351C8" w:rsidR="006351C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Z-267/15 od 5. siječnja 2015. (8.2)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3810BE" w:rsidP="003810BE" w:rsidR="003810BE" w:rsidRPr="003810BE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810BE" w:rsidP="00FE35FB" w:rsidR="003810BE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508/15-36 od 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a ko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25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sud je, sukladno čl. 247. st. 1. i 2. Stečajnog zakona (NN 71/15,104/17, dalje SZ) odredio prodaju nekretnine  navedene i opisane u toč. I ovog rješenja. Zatim je, sukladno čl. 247. st. 3 SZ-a, Z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m o pro</w:t>
      </w:r>
      <w:r w:rsidR="00311D1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pod posl. br. St-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508/15-</w:t>
      </w:r>
      <w:r w:rsidR="00E90367">
        <w:rPr>
          <w:rFonts w:cs="Times New Roman" w:hAnsi="Times New Roman" w:ascii="Times New Roman"/>
          <w:color w:val="000000"/>
          <w:sz w:val="24"/>
          <w:szCs w:val="24"/>
          <w:lang w:val="hr-HR"/>
        </w:rPr>
        <w:t>40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Financijska agencija (dalje: Agencija) je, sukladno čl. 103. st. 2. Ovršnog zakona (NN 112/12 do 73/17, dalje OZ), nakon završetka elektroničke javne dražbe u ovosudni spis dostavila obavijest  (izvještaj) o provedenoj elektroničkoj javnoj dražbi (list</w:t>
      </w:r>
      <w:r w:rsidR="00F31F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508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222-233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F3A95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Kupac </w:t>
      </w:r>
      <w:r w:rsidR="00150822">
        <w:rPr>
          <w:rFonts w:cs="Times New Roman" w:hAnsi="Times New Roman" w:ascii="Times New Roman"/>
          <w:color w:val="000000"/>
          <w:sz w:val="24"/>
          <w:szCs w:val="24"/>
          <w:lang w:val="hr-HR"/>
        </w:rPr>
        <w:t>Ana Rich, Zagreb, Nehruov trg 41,OIB 64686944516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na 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401.250,00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kn, a koji iznos preds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 je veći od 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 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(3/4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362.250,00</w:t>
      </w:r>
      <w:r w:rsidR="009F3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kn), odnosno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navedeni kupac dostavio je valjanu povoljniju ponudu u provedenom 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nadmetanju, a u odnosu na druge ponuditelje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 Dakle, kupac je u odnosu na ponuđenu kupovninu ispunio uvjet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5. podstavak 1.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SZ-a, odnos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no</w:t>
      </w:r>
      <w:r w:rsidR="0073745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se na </w:t>
      </w:r>
      <w:r w:rsidR="003863CA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elektroničkoj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dražbi nekretnina</w:t>
      </w:r>
      <w:r w:rsidR="003863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</w:t>
      </w:r>
      <w:r w:rsidR="0038233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tvrđene vrijednosti nekretnine (utvrđena vrijednost nekretnine po sudskom vještaku iznosi 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>483.000,00 kn, a koji iznos je bio i utvrđena početna vrijednost nekretnine).</w:t>
      </w:r>
    </w:p>
    <w:p w:rsidRDefault="00F169A1" w:rsidP="00FE35FB" w:rsidR="00F169A1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38233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743352">
        <w:rPr>
          <w:rFonts w:cs="Times New Roman" w:hAnsi="Times New Roman" w:ascii="Times New Roman"/>
          <w:color w:val="000000"/>
          <w:sz w:val="24"/>
          <w:szCs w:val="24"/>
          <w:lang w:val="hr-HR"/>
        </w:rPr>
        <w:t>Ana Rich, Zagreb, Nehruov trg 41,OIB 64686944516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743352" w:rsidP="00FE35FB" w:rsidR="0074335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971A7" w:rsidR="006971A7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Navedena nekretnina će se predati kupcu nakon što isti postupi po točki II. ovog rješenja, a uz donošenje zaključka o predaji nekretnine </w:t>
      </w:r>
      <w:r w:rsidR="006971A7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6971A7" w:rsidP="00FE35FB" w:rsidR="006971A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71A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FE35F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ukladno 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7. st. 2</w:t>
      </w:r>
      <w:r w:rsidR="007A7DB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Pravilnika o načinu i postupku provedbe prodaje nekretnina  i pokretnina  u ovršnom postupku (NN 156/14,1/19), riješeno je kao u toč. IX Izreke.</w:t>
      </w:r>
    </w:p>
    <w:p w:rsidRDefault="00601CB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25B7" w:rsidP="007A7DB7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8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7A7DB7" w:rsidP="00D71D89" w:rsidR="007A7DB7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0B103C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B103C" w:rsidP="006F7248" w:rsidR="000B103C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B103C" w:rsidP="006F7248" w:rsidR="000B103C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03C" w:rsidRPr="000B103C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F32986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508/15</w:t>
        </w:r>
      </w:p>
      <w:p w:rsidRDefault="000B103C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E9766D"/>
    <w:multiLevelType w:val="hybridMultilevel"/>
    <w:tmpl w:val="55F065A2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065F8"/>
    <w:rsid w:val="0001164C"/>
    <w:rsid w:val="00031AF9"/>
    <w:rsid w:val="000675D7"/>
    <w:rsid w:val="00072A58"/>
    <w:rsid w:val="00083CDF"/>
    <w:rsid w:val="000A5BB6"/>
    <w:rsid w:val="000A7D24"/>
    <w:rsid w:val="000B103C"/>
    <w:rsid w:val="000B4656"/>
    <w:rsid w:val="000B5FAA"/>
    <w:rsid w:val="000C1C0F"/>
    <w:rsid w:val="000D3772"/>
    <w:rsid w:val="000E3ABE"/>
    <w:rsid w:val="000E5C37"/>
    <w:rsid w:val="000E6C2E"/>
    <w:rsid w:val="000F49E8"/>
    <w:rsid w:val="00100383"/>
    <w:rsid w:val="0012006F"/>
    <w:rsid w:val="00132889"/>
    <w:rsid w:val="00140236"/>
    <w:rsid w:val="00140E67"/>
    <w:rsid w:val="00142FFF"/>
    <w:rsid w:val="00150822"/>
    <w:rsid w:val="00164567"/>
    <w:rsid w:val="001675AF"/>
    <w:rsid w:val="001728BD"/>
    <w:rsid w:val="0018303B"/>
    <w:rsid w:val="001C7C7B"/>
    <w:rsid w:val="001D1795"/>
    <w:rsid w:val="001F2E16"/>
    <w:rsid w:val="00211627"/>
    <w:rsid w:val="00220ACF"/>
    <w:rsid w:val="00230A2A"/>
    <w:rsid w:val="00230C5C"/>
    <w:rsid w:val="00234DB0"/>
    <w:rsid w:val="002565A9"/>
    <w:rsid w:val="00264EB2"/>
    <w:rsid w:val="002664EB"/>
    <w:rsid w:val="0027076A"/>
    <w:rsid w:val="00270F3E"/>
    <w:rsid w:val="0029292F"/>
    <w:rsid w:val="002A4E8B"/>
    <w:rsid w:val="002B677C"/>
    <w:rsid w:val="002D18AC"/>
    <w:rsid w:val="002D325B"/>
    <w:rsid w:val="002D561F"/>
    <w:rsid w:val="002F256F"/>
    <w:rsid w:val="002F4F56"/>
    <w:rsid w:val="0030200D"/>
    <w:rsid w:val="003040F5"/>
    <w:rsid w:val="00311D1E"/>
    <w:rsid w:val="00316C4A"/>
    <w:rsid w:val="00326E83"/>
    <w:rsid w:val="003576FF"/>
    <w:rsid w:val="00366142"/>
    <w:rsid w:val="00372CF5"/>
    <w:rsid w:val="0037760B"/>
    <w:rsid w:val="003810BE"/>
    <w:rsid w:val="00382330"/>
    <w:rsid w:val="00384CBB"/>
    <w:rsid w:val="003860CE"/>
    <w:rsid w:val="003863CA"/>
    <w:rsid w:val="003B41F7"/>
    <w:rsid w:val="003D2C4A"/>
    <w:rsid w:val="003E2B57"/>
    <w:rsid w:val="003E3619"/>
    <w:rsid w:val="003E6E29"/>
    <w:rsid w:val="00415A9E"/>
    <w:rsid w:val="00424C8A"/>
    <w:rsid w:val="004363AA"/>
    <w:rsid w:val="0045432B"/>
    <w:rsid w:val="004642A9"/>
    <w:rsid w:val="004718EB"/>
    <w:rsid w:val="00477A7C"/>
    <w:rsid w:val="00487E2C"/>
    <w:rsid w:val="004B41ED"/>
    <w:rsid w:val="004C1A57"/>
    <w:rsid w:val="004C22C8"/>
    <w:rsid w:val="004D509D"/>
    <w:rsid w:val="004E2877"/>
    <w:rsid w:val="004E300B"/>
    <w:rsid w:val="004F14E5"/>
    <w:rsid w:val="004F6063"/>
    <w:rsid w:val="005220BE"/>
    <w:rsid w:val="0053619B"/>
    <w:rsid w:val="00541C8F"/>
    <w:rsid w:val="00542C2E"/>
    <w:rsid w:val="00545790"/>
    <w:rsid w:val="00552A2E"/>
    <w:rsid w:val="0055620F"/>
    <w:rsid w:val="0055731C"/>
    <w:rsid w:val="00571068"/>
    <w:rsid w:val="00572478"/>
    <w:rsid w:val="005741C8"/>
    <w:rsid w:val="005959C8"/>
    <w:rsid w:val="005B0F70"/>
    <w:rsid w:val="005B2E1B"/>
    <w:rsid w:val="005C08ED"/>
    <w:rsid w:val="005C52DC"/>
    <w:rsid w:val="005F151B"/>
    <w:rsid w:val="00601CB7"/>
    <w:rsid w:val="00604B41"/>
    <w:rsid w:val="006071BF"/>
    <w:rsid w:val="00622CC2"/>
    <w:rsid w:val="00625059"/>
    <w:rsid w:val="006334E1"/>
    <w:rsid w:val="006351C8"/>
    <w:rsid w:val="00636155"/>
    <w:rsid w:val="00640E71"/>
    <w:rsid w:val="006430E0"/>
    <w:rsid w:val="006455C1"/>
    <w:rsid w:val="006571B1"/>
    <w:rsid w:val="0068757A"/>
    <w:rsid w:val="00687D56"/>
    <w:rsid w:val="006971A7"/>
    <w:rsid w:val="006B1201"/>
    <w:rsid w:val="006B550A"/>
    <w:rsid w:val="006D0792"/>
    <w:rsid w:val="00705142"/>
    <w:rsid w:val="007067DD"/>
    <w:rsid w:val="00722435"/>
    <w:rsid w:val="0073745A"/>
    <w:rsid w:val="00737E8C"/>
    <w:rsid w:val="00743352"/>
    <w:rsid w:val="00755FB8"/>
    <w:rsid w:val="0077652B"/>
    <w:rsid w:val="00792679"/>
    <w:rsid w:val="007A3CF4"/>
    <w:rsid w:val="007A7DB7"/>
    <w:rsid w:val="007B3238"/>
    <w:rsid w:val="007C554C"/>
    <w:rsid w:val="007C67AA"/>
    <w:rsid w:val="007C7564"/>
    <w:rsid w:val="007D133E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C5D6C"/>
    <w:rsid w:val="008C6FDF"/>
    <w:rsid w:val="008E3865"/>
    <w:rsid w:val="008F44F0"/>
    <w:rsid w:val="008F66C7"/>
    <w:rsid w:val="009068CF"/>
    <w:rsid w:val="009433B3"/>
    <w:rsid w:val="00957AB1"/>
    <w:rsid w:val="009642E9"/>
    <w:rsid w:val="0096467C"/>
    <w:rsid w:val="009725B7"/>
    <w:rsid w:val="00973B61"/>
    <w:rsid w:val="00974009"/>
    <w:rsid w:val="009B28D6"/>
    <w:rsid w:val="009D0870"/>
    <w:rsid w:val="009E291B"/>
    <w:rsid w:val="009E2B62"/>
    <w:rsid w:val="009E386D"/>
    <w:rsid w:val="009F3A95"/>
    <w:rsid w:val="00A108F8"/>
    <w:rsid w:val="00A154CD"/>
    <w:rsid w:val="00A22229"/>
    <w:rsid w:val="00A325DB"/>
    <w:rsid w:val="00A5715A"/>
    <w:rsid w:val="00A61997"/>
    <w:rsid w:val="00A724F0"/>
    <w:rsid w:val="00A82DF0"/>
    <w:rsid w:val="00A855B6"/>
    <w:rsid w:val="00A874EC"/>
    <w:rsid w:val="00A92441"/>
    <w:rsid w:val="00A942D0"/>
    <w:rsid w:val="00A95112"/>
    <w:rsid w:val="00A96FED"/>
    <w:rsid w:val="00AA0D4E"/>
    <w:rsid w:val="00AD18A8"/>
    <w:rsid w:val="00AD5337"/>
    <w:rsid w:val="00AD5353"/>
    <w:rsid w:val="00B0729B"/>
    <w:rsid w:val="00B16370"/>
    <w:rsid w:val="00B2446F"/>
    <w:rsid w:val="00B24610"/>
    <w:rsid w:val="00B24650"/>
    <w:rsid w:val="00B256D4"/>
    <w:rsid w:val="00B27268"/>
    <w:rsid w:val="00B35CCE"/>
    <w:rsid w:val="00B36946"/>
    <w:rsid w:val="00B37A94"/>
    <w:rsid w:val="00B470E9"/>
    <w:rsid w:val="00B55700"/>
    <w:rsid w:val="00B573A8"/>
    <w:rsid w:val="00B6146E"/>
    <w:rsid w:val="00B63F4E"/>
    <w:rsid w:val="00B65155"/>
    <w:rsid w:val="00B76768"/>
    <w:rsid w:val="00B9531B"/>
    <w:rsid w:val="00BE281C"/>
    <w:rsid w:val="00BE3772"/>
    <w:rsid w:val="00BE46DB"/>
    <w:rsid w:val="00BF65CC"/>
    <w:rsid w:val="00C03B40"/>
    <w:rsid w:val="00C07C01"/>
    <w:rsid w:val="00C16F7D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1597"/>
    <w:rsid w:val="00C63940"/>
    <w:rsid w:val="00C72F85"/>
    <w:rsid w:val="00C81955"/>
    <w:rsid w:val="00C8322C"/>
    <w:rsid w:val="00C90FF0"/>
    <w:rsid w:val="00CA255B"/>
    <w:rsid w:val="00CC15D8"/>
    <w:rsid w:val="00CD40D3"/>
    <w:rsid w:val="00CE269D"/>
    <w:rsid w:val="00CF39B0"/>
    <w:rsid w:val="00D14F7C"/>
    <w:rsid w:val="00D313D9"/>
    <w:rsid w:val="00D43B92"/>
    <w:rsid w:val="00D55D94"/>
    <w:rsid w:val="00D57D12"/>
    <w:rsid w:val="00D64533"/>
    <w:rsid w:val="00D656B7"/>
    <w:rsid w:val="00D6601B"/>
    <w:rsid w:val="00D71D89"/>
    <w:rsid w:val="00D73E3F"/>
    <w:rsid w:val="00D77950"/>
    <w:rsid w:val="00D823E5"/>
    <w:rsid w:val="00D85A29"/>
    <w:rsid w:val="00DB7912"/>
    <w:rsid w:val="00DD1CBF"/>
    <w:rsid w:val="00DD512F"/>
    <w:rsid w:val="00DD5177"/>
    <w:rsid w:val="00DF6C1F"/>
    <w:rsid w:val="00DF6E61"/>
    <w:rsid w:val="00E034FA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0367"/>
    <w:rsid w:val="00E925F8"/>
    <w:rsid w:val="00E96CF7"/>
    <w:rsid w:val="00EC77BC"/>
    <w:rsid w:val="00ED61C5"/>
    <w:rsid w:val="00EE40F7"/>
    <w:rsid w:val="00EF3087"/>
    <w:rsid w:val="00F169A1"/>
    <w:rsid w:val="00F169CC"/>
    <w:rsid w:val="00F31F68"/>
    <w:rsid w:val="00F32986"/>
    <w:rsid w:val="00F53496"/>
    <w:rsid w:val="00F72700"/>
    <w:rsid w:val="00F74B05"/>
    <w:rsid w:val="00F81528"/>
    <w:rsid w:val="00F84D0E"/>
    <w:rsid w:val="00FA4C05"/>
    <w:rsid w:val="00FB2F87"/>
    <w:rsid w:val="00FB584E"/>
    <w:rsid w:val="00FE00E8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0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0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0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0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0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0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0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0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21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31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St-508/2015-47</izvorni_sadrzaj>
    <derivirana_varijabla naziv="DomainObject.Oznaka_1">St-508/2015-47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</izvorni_sadrzaj>
    <derivirana_varijabla naziv="DomainObject.Predmet.ProtustrankaFormated_1">  BAHUN d.o.o.</derivirana_varijabla>
  </DomainObject.Predmet.ProtustrankaFormated>
  <DomainObject.Predmet.ProtustrankaFormatedOIB>
    <izvorni_sadrzaj>  BAHUN d.o.o., OIB 77906295578</izvorni_sadrzaj>
    <derivirana_varijabla naziv="DomainObject.Predmet.ProtustrankaFormatedOIB_1">  BAHUN d.o.o., OIB 77906295578</derivirana_varijabla>
  </DomainObject.Predmet.ProtustrankaFormatedOIB>
  <DomainObject.Predmet.ProtustrankaFormatedWithAdress>
    <izvorni_sadrzaj> BAHUN d.o.o., Rebar 129, 10000 Zagreb</izvorni_sadrzaj>
    <derivirana_varijabla naziv="DomainObject.Predmet.ProtustrankaFormatedWithAdress_1"> BAHUN d.o.o., Rebar 129, 10000 Zagreb</derivirana_varijabla>
  </DomainObject.Predmet.ProtustrankaFormatedWithAdress>
  <DomainObject.Predmet.ProtustrankaFormatedWithAdressOIB>
    <izvorni_sadrzaj> BAHUN d.o.o., OIB 77906295578, Rebar 129, 10000 Zagreb</izvorni_sadrzaj>
    <derivirana_varijabla naziv="DomainObject.Predmet.ProtustrankaFormatedWithAdressOIB_1"> BAHUN d.o.o., OIB 77906295578, Rebar 129, 10000 Zagreb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</item>
    </izvorni_sadrzaj>
    <derivirana_varijabla naziv="DomainObject.Predmet.ProtuStrankaListFormated_1">
      <item>BAHUN d.o.o.</item>
    </derivirana_varijabla>
  </DomainObject.Predmet.ProtuStrankaListFormated>
  <DomainObject.Predmet.ProtuStrankaListFormatedOIB>
    <izvorni_sadrzaj>
      <item>BAHUN d.o.o., OIB 77906295578</item>
    </izvorni_sadrzaj>
    <derivirana_varijabla naziv="DomainObject.Predmet.ProtuStrankaListFormatedOIB_1">
      <item>BAHUN d.o.o., OIB 77906295578</item>
    </derivirana_varijabla>
  </DomainObject.Predmet.ProtuStrankaListFormatedOIB>
  <DomainObject.Predmet.ProtuStrankaListFormatedWithAdress>
    <izvorni_sadrzaj>
      <item>BAHUN d.o.o., Rebar 129, 10000 Zagreb</item>
    </izvorni_sadrzaj>
    <derivirana_varijabla naziv="DomainObject.Predmet.ProtuStrankaListFormatedWithAdress_1">
      <item>BAHUN d.o.o., Rebar 129, 10000 Zagreb</item>
    </derivirana_varijabla>
  </DomainObject.Predmet.ProtuStrankaListFormatedWithAdress>
  <DomainObject.Predmet.ProtuStrankaListFormatedWithAdressOIB>
    <izvorni_sadrzaj>
      <item>BAHUN d.o.o., OIB 77906295578, Rebar 129, 10000 Zagreb</item>
    </izvorni_sadrzaj>
    <derivirana_varijabla naziv="DomainObject.Predmet.ProtuStrankaListFormatedWithAdressOIB_1">
      <item>BAHUN d.o.o., OIB 77906295578, Rebar 129, 10000 Zagreb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>St-508/2015-47</izvorni_sadrzaj>
    <derivirana_varijabla naziv="DomainObject.PoslovniBrojDokumenta_1">St-508/2015-47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St-508/2015-42</izvorni_sadrzaj>
    <derivirana_varijabla naziv="DomainObject.PredzadnjaOdlukaIzPredmeta.Oznaka_1">St-508/2015-42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1007</properties:Words>
  <properties:Characters>5330</properties:Characters>
  <properties:Lines>134</properties:Lines>
  <properties:Paragraphs>50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2019-07-08T11:38:00Z</dcterms:created>
  <dc:creator>Valentina Kranjčić</dc:creator>
  <cp:lastModifiedBy>Monika Grbac</cp:lastModifiedBy>
  <cp:lastPrinted>2019-06-04T09:06:00Z</cp:lastPrinted>
  <dcterms:modified xmlns:xsi="http://www.w3.org/2001/XMLSchema-instance" xsi:type="dcterms:W3CDTF">2019-07-08T12:05:00Z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St-508/2015-47 / Odluka - Rješenje - dosuda (st-508-15 BAHUN.docx)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