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e723" w14:paraId="87fe723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 w:rsidRPr="001536D6">
      <w:pPr>
        <w:ind w:firstLine="708"/>
        <w:jc w:val="both"/>
      </w:pPr>
      <w:r w:rsidRPr="001045D2">
        <w:t xml:space="preserve">Trgovački sud u Splitu, po sutkinji Ani Golub Gruić, </w:t>
      </w:r>
      <w:r w:rsidR="00A93301" w:rsidRPr="00A93301">
        <w:t>u stečajnom postupku povodom prijedloga predlagatelja BRKAN – PLANO d.o.o., OIB: 57534009318, Plano, Put Vilajice 10, zastupanog po punomoćnici Merici Miše, odvjetnici u Trogiru, radi otvaranja stečajnog postupka nad dužnikom DOBRIĆ d.o.o., OIB: 71562557561, Plano, Put Dobrića 6, zastupanog po punomoćniku Borisu Ivančiću, odvjetniku u Splitu</w:t>
      </w:r>
      <w:r w:rsidRPr="001045D2">
        <w:t xml:space="preserve">, dana </w:t>
      </w:r>
      <w:r w:rsidR="00A93301">
        <w:t>29. kolovoza</w:t>
      </w:r>
      <w:r w:rsidRPr="001045D2">
        <w:t xml:space="preserve"> 2017. godine</w:t>
      </w:r>
    </w:p>
    <w:p w:rsidRDefault="001045D2" w:rsidP="00A93301" w:rsidR="001045D2" w:rsidRPr="001536D6">
      <w:pPr>
        <w:spacing w:after="300" w:before="200"/>
        <w:jc w:val="center"/>
        <w:rPr>
          <w:bCs/>
        </w:rPr>
      </w:pPr>
      <w:r>
        <w:rPr>
          <w:bCs/>
        </w:rPr>
        <w:t>z a k l j u č i o   j e</w:t>
      </w:r>
    </w:p>
    <w:p w:rsidRDefault="00A93301" w:rsidP="00A93301" w:rsidR="00A93301">
      <w:pPr>
        <w:ind w:firstLine="708"/>
        <w:jc w:val="both"/>
      </w:pPr>
      <w:r>
        <w:t>Ročište</w:t>
      </w:r>
      <w:r w:rsidRPr="00A93301">
        <w:t xml:space="preserve"> radi rasprave o pretpostavkama za otvaranje stečajnog postupka</w:t>
      </w:r>
      <w:r w:rsidR="009B63D5">
        <w:t xml:space="preserve"> određeno za dan</w:t>
      </w:r>
      <w:r w:rsidR="00C85D0D" w:rsidRPr="00C85D0D">
        <w:t xml:space="preserve"> </w:t>
      </w:r>
      <w:r>
        <w:t>1. rujna 2017</w:t>
      </w:r>
      <w:r w:rsidR="0076614A">
        <w:t>. godine u 09:00 sati odgađa se</w:t>
      </w:r>
      <w:r>
        <w:t>, a iduće određuje za dan 28. rujna</w:t>
      </w:r>
      <w:r w:rsidR="00C85D0D">
        <w:t xml:space="preserve"> 2017. godine sa početkom u 08</w:t>
      </w:r>
      <w:r w:rsidR="009B63D5">
        <w:t>:</w:t>
      </w:r>
      <w:r w:rsidR="00C85D0D">
        <w:t>30</w:t>
      </w:r>
      <w:r w:rsidR="009B63D5" w:rsidRPr="001045D2">
        <w:t xml:space="preserve"> sati</w:t>
      </w:r>
      <w:r>
        <w:t>.</w:t>
      </w:r>
    </w:p>
    <w:p w:rsidRDefault="00A93301" w:rsidP="00A93301" w:rsidR="00A93301">
      <w:pPr>
        <w:spacing w:after="120" w:before="240"/>
        <w:jc w:val="center"/>
      </w:pPr>
      <w:r>
        <w:t>Obrazloženje</w:t>
      </w:r>
    </w:p>
    <w:p w:rsidRDefault="00A93301" w:rsidP="00A93301" w:rsidR="0076614A">
      <w:pPr>
        <w:jc w:val="both"/>
      </w:pPr>
      <w:r>
        <w:tab/>
      </w:r>
    </w:p>
    <w:p w:rsidRDefault="0076614A" w:rsidP="00A93301" w:rsidR="0076614A">
      <w:pPr>
        <w:jc w:val="both"/>
      </w:pPr>
      <w:r>
        <w:tab/>
        <w:t xml:space="preserve">Zajedničkim podneskom predlagatelja i dužnika zaprimljenim kod ovoga suda 29. kolovoza 2017. godine predložena je odgoda ročišta radi </w:t>
      </w:r>
      <w:r w:rsidRPr="00A93301">
        <w:t>rasprave o pretpostavkama za otvaranje</w:t>
      </w:r>
      <w:r>
        <w:t xml:space="preserve"> stečajnog postupka nad dužnikom</w:t>
      </w:r>
      <w:r w:rsidRPr="00A93301">
        <w:t xml:space="preserve"> DOBRIĆ d.o.o., OIB: 71562557561, Plano, Put Dobrića 6</w:t>
      </w:r>
      <w:r>
        <w:t>, zakazanog za 1. rujna 2017. godine iz razloga što su u tijeku pregovori oko mirnog rješenja spora. Predlagatelj i dužnik ističu da je za takvo rješenje potrebna oduka gradskog vijeća Grada Trogira kao i to da se to tijelo tek nedavno konstituiralo te da stoga predlažu zakazivanje novog ročišta iza 20. rujna 2017. godine.</w:t>
      </w:r>
    </w:p>
    <w:p w:rsidRDefault="0076614A" w:rsidP="00A93301" w:rsidR="0076614A">
      <w:pPr>
        <w:jc w:val="both"/>
      </w:pPr>
    </w:p>
    <w:p w:rsidRDefault="0076614A" w:rsidP="0076614A" w:rsidR="00A93301">
      <w:pPr>
        <w:jc w:val="both"/>
      </w:pPr>
      <w:r>
        <w:tab/>
        <w:t xml:space="preserve">Prihvaćajući takav prijedlog, odlučeno je kao u izreci ovoga zaključka, a temeljem odredbe čl. 278. </w:t>
      </w:r>
      <w:r w:rsidRPr="00B73723">
        <w:t>Zakona o parničnom postupku („Narodne novine“ broj 53/91, 91/92, 112/99, 88/01, 117/03, 88/05, 2/07, 84/0</w:t>
      </w:r>
      <w:r>
        <w:t xml:space="preserve">8, 96/08, 123/08, 57/11 i 25/13) u vezi sa čl. 10. </w:t>
      </w:r>
      <w:r w:rsidRPr="006C085B">
        <w:t>Stečajnog zako</w:t>
      </w:r>
      <w:r>
        <w:t>na („Narodne novine“ broj 71/15).</w:t>
      </w:r>
    </w:p>
    <w:p w:rsidRDefault="00A93301" w:rsidP="009B63D5" w:rsidR="00A93301"/>
    <w:p w:rsidRDefault="001045D2" w:rsidP="001045D2" w:rsidR="001045D2" w:rsidRPr="001536D6">
      <w:pPr>
        <w:jc w:val="center"/>
      </w:pPr>
      <w:r w:rsidRPr="001536D6">
        <w:t xml:space="preserve">U Splitu, </w:t>
      </w:r>
      <w:r w:rsidR="00A93301">
        <w:t>29. kolovoza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B6711F">
      <w:pPr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DNA:</w:t>
      </w:r>
    </w:p>
    <w:p w:rsidRDefault="0076614A" w:rsidP="0076614A" w:rsidR="0076614A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predlagatelju po punomoćnici</w:t>
      </w:r>
    </w:p>
    <w:p w:rsidRDefault="0076614A" w:rsidP="0076614A" w:rsidR="0076614A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dužniku po punomoćniku</w:t>
      </w:r>
    </w:p>
    <w:p w:rsidRDefault="0076614A" w:rsidP="0076614A" w:rsidR="0076614A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FINA, RC Split</w:t>
      </w:r>
    </w:p>
    <w:p w:rsidRDefault="001045D2" w:rsidP="001045D2" w:rsidR="001045D2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 xml:space="preserve">mrežna stranica e-Oglasna ploča sudova </w:t>
      </w:r>
    </w:p>
    <w:p w:rsidRDefault="001045D2" w:rsidP="001045D2" w:rsidR="001045D2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C85D0D" w:rsidR="001045D2" w:rsidRPr="001536D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5B8">
          <w:rPr>
            <w:noProof/>
          </w:rPr>
          <w:t>2</w:t>
        </w:r>
        <w:r>
          <w:fldChar w:fldCharType="end"/>
        </w:r>
      </w:p>
    </w:sdtContent>
  </w:sdt>
  <w:p w:rsidRDefault="00CB25B8" w:rsidP="00E74386" w:rsidR="00E74386" w:rsidRPr="00A83EBE">
    <w:pPr>
      <w:pStyle w:val="Zaglavlje"/>
      <w:jc w:val="right"/>
    </w:pPr>
    <w:r>
      <w:t>11.St-</w:t>
    </w:r>
    <w:r w:rsidR="00C85D0D">
      <w:t>49</w:t>
    </w:r>
    <w:r>
      <w:t>4</w:t>
    </w:r>
    <w:r w:rsidR="00C85D0D"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  <w:r>
      <w:t>1</w:t>
    </w:r>
    <w:r w:rsidR="00A93301">
      <w:t>1.St-</w:t>
    </w:r>
    <w:r>
      <w:t>49</w:t>
    </w:r>
    <w:r w:rsidR="00A93301">
      <w:t>4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517CB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6614A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93301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6711F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85D0D"/>
    <w:rsid w:val="00CA3B82"/>
    <w:rsid w:val="00CA7C9A"/>
    <w:rsid w:val="00CB25B8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2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5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5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5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5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2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5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5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5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5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St-143/2015</izvorni_sadrzaj>
    <derivirana_varijabla naziv="DomainObject.Predmet.Opis_1">Ukinuti otvoren iz St-143/2015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DOBRIĆ, društvo s ograničenom odgovornošću za održavanje čistoće, javnih površina i drugih komunalnih djelatnosti</izvorni_sadrzaj>
    <derivirana_varijabla naziv="DomainObject.Predmet.ProtustrankaFormated_1">  DOBRIĆ, društvo s ograničenom odgovornošću za održavanje čistoće, javnih površina i drugih komunalnih djelatnosti</derivirana_varijabla>
  </DomainObject.Predmet.ProtustrankaFormated>
  <DomainObject.Predmet.ProtustrankaFormatedOIB>
    <izvorni_sadrzaj>  DOBRIĆ, društvo s ograničenom odgovornošću za održavanje čistoće, javnih površina i drugih komunalnih djelatnosti, OIB 71562557561</izvorni_sadrzaj>
    <derivirana_varijabla naziv="DomainObject.Predmet.ProtustrankaFormatedOIB_1">  DOBRIĆ, društvo s ograničenom odgovornošću za održavanje čistoće, javnih površina i drugih komunalnih djelatnosti, OIB 71562557561</derivirana_varijabla>
  </DomainObject.Predmet.ProtustrankaFormatedOIB>
  <DomainObject.Predmet.ProtustrankaFormatedWithAdress>
    <izvorni_sadrzaj> DOBRIĆ, društvo s ograničenom odgovornošću za održavanje čistoće, javnih površina i drugih komunalnih djelatnosti, Put Dobrića 6, 21220 Plano</izvorni_sadrzaj>
    <derivirana_varijabla naziv="DomainObject.Predmet.ProtustrankaFormatedWithAdress_1"> DOBRIĆ, društvo s ograničenom odgovornošću za održavanje čistoće, javnih površina i drugih komunalnih djelatnosti, Put Dobrića 6, 21220 Plano</derivirana_varijabla>
  </DomainObject.Predmet.ProtustrankaFormatedWithAdress>
  <DomainObject.Predmet.ProtustrankaFormatedWithAdressOIB>
    <izvorni_sadrzaj> DOBRIĆ, društvo s ograničenom odgovornošću za održavanje čistoće, javnih površina i drugih komunalnih djelatnosti, OIB 71562557561, Put Dobrića 6, 21220 Plano</izvorni_sadrzaj>
    <derivirana_varijabla naziv="DomainObject.Predmet.ProtustrankaFormatedWithAdressOIB_1"> DOBRIĆ, društvo s ograničenom odgovornošću za održavanje čistoće, javnih površina i drugih komunalnih djelatnosti, OIB 71562557561, Put Dobrića 6, 21220 Plano</derivirana_varijabla>
  </DomainObject.Predmet.ProtustrankaFormatedWithAdressOIB>
  <DomainObject.Predmet.ProtustrankaWithAdress>
    <izvorni_sadrzaj>DOBRIĆ, društvo s ograničenom odgovornošću za održavanje čistoće, javnih površina i drugih komunalnih djelatnosti Put Dobrića 6, 21220 Plano</izvorni_sadrzaj>
    <derivirana_varijabla naziv="DomainObject.Predmet.ProtustrankaWithAdress_1">DOBRIĆ, društvo s ograničenom odgovornošću za održavanje čistoće, javnih površina i drugih komunalnih djelatnosti Put Dobrića 6, 21220 Plano</derivirana_varijabla>
  </DomainObject.Predmet.ProtustrankaWithAdress>
  <DomainObject.Predmet.ProtustrankaWith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WithAdressOIB_1">DOBRIĆ, društvo s ograničenom odgovornošću za održavanje čistoće, javnih površina i drugih komunalnih djelatnosti, OIB 71562557561, Put Dobrića 6, 21220 Plano</derivirana_varijabla>
  </DomainObject.Predmet.ProtustrankaWithAdressOIB>
  <DomainObject.Predmet.ProtustrankaNazivFormated>
    <izvorni_sadrzaj>DOBRIĆ, društvo s ograničenom odgovornošću za održavanje čistoće, javnih površina i drugih komunalnih djelatnosti</izvorni_sadrzaj>
    <derivirana_varijabla naziv="DomainObject.Predmet.ProtustrankaNazivFormated_1">DOBRIĆ, društvo s ograničenom odgovornošću za održavanje čistoće, javnih površina i drugih komunalnih djelatnosti</derivirana_varijabla>
  </DomainObject.Predmet.ProtustrankaNazivFormated>
  <DomainObject.Predmet.ProtustrankaNazivFormatedOIB>
    <izvorni_sadrzaj>DOBRIĆ, društvo s ograničenom odgovornošću za održavanje čistoće, javnih površina i drugih komunalnih djelatnosti, OIB 71562557561</izvorni_sadrzaj>
    <derivirana_varijabla naziv="DomainObject.Predmet.ProtustrankaNazivFormatedOIB_1">DOBRIĆ, društvo s ograničenom odgovornošću za održavanje čistoće, javnih površina i drugih komunalnih djelatnosti, OIB 71562557561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BRKAN-PLANO d.o.o. za građenje i ekološku zaštitu zastupanog po punomoćniku Merica Miše</izvorni_sadrzaj>
    <derivirana_varijabla naziv="DomainObject.Predmet.StrankaFormated_1">  BRKAN-PLANO d.o.o. za građenje i ekološku zaštitu zastupanog po punomoćniku Merica Miše</derivirana_varijabla>
  </DomainObject.Predmet.StrankaFormated>
  <DomainObject.Predmet.StrankaFormatedOIB>
    <izvorni_sadrzaj>  BRKAN-PLANO d.o.o. za građenje i ekološku zaštitu, OIB 57534009318 zastupanog po punomoćniku Merica Miše</izvorni_sadrzaj>
    <derivirana_varijabla naziv="DomainObject.Predmet.StrankaFormatedOIB_1">  BRKAN-PLANO d.o.o. za građenje i ekološku zaštitu, OIB 57534009318 zastupanog po punomoćniku Merica Miše</derivirana_varijabla>
  </DomainObject.Predmet.StrankaFormatedOIB>
  <DomainObject.Predmet.StrankaFormatedWithAdress>
    <izvorni_sadrzaj> BRKAN-PLANO d.o.o. za građenje i ekološku zaštitu, Put Vilajice/10, 21220 Plano zastupanog po punomoćniku Merica Miše</izvorni_sadrzaj>
    <derivirana_varijabla naziv="DomainObject.Predmet.StrankaFormatedWithAdress_1"> BRKAN-PLANO d.o.o. za građenje i ekološku zaštitu, Put Vilajice/10, 21220 Plano zastupanog po punomoćniku Merica Miše</derivirana_varijabla>
  </DomainObject.Predmet.StrankaFormatedWithAdress>
  <DomainObject.Predmet.StrankaFormatedWithAdressOIB>
    <izvorni_sadrzaj> BRKAN-PLANO d.o.o. za građenje i ekološku zaštitu, OIB 57534009318, Put Vilajice/10, 21220 Plano zastupanog po punomoćniku Merica Miše</izvorni_sadrzaj>
    <derivirana_varijabla naziv="DomainObject.Predmet.StrankaFormatedWithAdressOIB_1"> BRKAN-PLANO d.o.o. za građenje i ekološku zaštitu, OIB 57534009318, Put Vilajice/10, 21220 Plano zastupanog po punomoćniku Merica Miše</derivirana_varijabla>
  </DomainObject.Predmet.StrankaFormatedWithAdressOIB>
  <DomainObject.Predmet.StrankaWithAdress>
    <izvorni_sadrzaj>BRKAN-PLANO d.o.o. za građenje i ekološku zaštitu Put Vilajice/10,21220 Plano</izvorni_sadrzaj>
    <derivirana_varijabla naziv="DomainObject.Predmet.StrankaWithAdress_1">BRKAN-PLANO d.o.o. za građenje i ekološku zaštitu Put Vilajice/10,21220 Plano</derivirana_varijabla>
  </DomainObject.Predmet.StrankaWithAdress>
  <DomainObject.Predmet.StrankaWithAdressOIB>
    <izvorni_sadrzaj>BRKAN-PLANO d.o.o. za građenje i ekološku zaštitu, OIB 57534009318, Put Vilajice/10,21220 Plano</izvorni_sadrzaj>
    <derivirana_varijabla naziv="DomainObject.Predmet.StrankaWithAdressOIB_1">BRKAN-PLANO d.o.o. za građenje i ekološku zaštitu, OIB 57534009318, Put Vilajice/10,21220 Plano</derivirana_varijabla>
  </DomainObject.Predmet.StrankaWithAdressOIB>
  <DomainObject.Predmet.StrankaNazivFormated>
    <izvorni_sadrzaj>BRKAN-PLANO d.o.o. za građenje i ekološku zaštitu</izvorni_sadrzaj>
    <derivirana_varijabla naziv="DomainObject.Predmet.StrankaNazivFormated_1">BRKAN-PLANO d.o.o. za građenje i ekološku zaštitu</derivirana_varijabla>
  </DomainObject.Predmet.StrankaNazivFormated>
  <DomainObject.Predmet.StrankaNazivFormatedOIB>
    <izvorni_sadrzaj>BRKAN-PLANO d.o.o. za građenje i ekološku zaštitu, OIB 57534009318</izvorni_sadrzaj>
    <derivirana_varijabla naziv="DomainObject.Predmet.StrankaNazivFormatedOIB_1">BRKAN-PLANO d.o.o. za građenje i ekološku zaštitu, OIB 57534009318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BRKAN-PLANO d.o.o. za građenje i ekološku zaštitu zastupanog po punomoćniku Merica Miše</item>
    </izvorni_sadrzaj>
    <derivirana_varijabla naziv="DomainObject.Predmet.StrankaListFormated_1">
      <item>BRKAN-PLANO d.o.o. za građenje i ekološku zaštitu zastupanog po punomoćniku Merica Miše</item>
    </derivirana_varijabla>
  </DomainObject.Predmet.StrankaListFormated>
  <DomainObject.Predmet.StrankaListFormatedOIB>
    <izvorni_sadrzaj>
      <item>BRKAN-PLANO d.o.o. za građenje i ekološku zaštitu, OIB 57534009318 zastupanog po punomoćniku Merica Miše</item>
    </izvorni_sadrzaj>
    <derivirana_varijabla naziv="DomainObject.Predmet.StrankaListFormatedOIB_1">
      <item>BRKAN-PLANO d.o.o. za građenje i ekološku zaštitu, OIB 57534009318 zastupanog po punomoćniku Merica Miše</item>
    </derivirana_varijabla>
  </DomainObject.Predmet.StrankaListFormatedOIB>
  <DomainObject.Predmet.StrankaListFormatedWithAdress>
    <izvorni_sadrzaj>
      <item>BRKAN-PLANO d.o.o. za građenje i ekološku zaštitu, Put Vilajice/10, 21220 Plano zastupanog po punomoćniku Merica Miše</item>
    </izvorni_sadrzaj>
    <derivirana_varijabla naziv="DomainObject.Predmet.StrankaListFormatedWithAdress_1">
      <item>BRKAN-PLANO d.o.o. za građenje i ekološku zaštitu, Put Vilajice/10, 21220 Plano zastupanog po punomoćniku Merica Miše</item>
    </derivirana_varijabla>
  </DomainObject.Predmet.StrankaListFormatedWithAdress>
  <DomainObject.Predmet.StrankaListFormatedWithAdressOIB>
    <izvorni_sadrzaj>
      <item>BRKAN-PLANO d.o.o. za građenje i ekološku zaštitu, OIB 57534009318, Put Vilajice/10, 21220 Plano zastupanog po punomoćniku Merica Miše</item>
    </izvorni_sadrzaj>
    <derivirana_varijabla naziv="DomainObject.Predmet.StrankaListFormatedWithAdressOIB_1">
      <item>BRKAN-PLANO d.o.o. za građenje i ekološku zaštitu, OIB 57534009318, Put Vilajice/10, 21220 Plano zastupanog po punomoćniku Merica Miše</item>
    </derivirana_varijabla>
  </DomainObject.Predmet.StrankaListFormatedWithAdressOIB>
  <DomainObject.Predmet.StrankaListNazivFormated>
    <izvorni_sadrzaj>
      <item>BRKAN-PLANO d.o.o. za građenje i ekološku zaštitu</item>
    </izvorni_sadrzaj>
    <derivirana_varijabla naziv="DomainObject.Predmet.StrankaListNazivFormated_1">
      <item>BRKAN-PLANO d.o.o. za građenje i ekološku zaštitu</item>
    </derivirana_varijabla>
  </DomainObject.Predmet.StrankaListNazivFormated>
  <DomainObject.Predmet.StrankaListNazivFormatedOIB>
    <izvorni_sadrzaj>
      <item>BRKAN-PLANO d.o.o. za građenje i ekološku zaštitu, OIB 57534009318</item>
    </izvorni_sadrzaj>
    <derivirana_varijabla naziv="DomainObject.Predmet.StrankaListNazivFormatedOIB_1">
      <item>BRKAN-PLANO d.o.o. za građenje i ekološku zaštitu, OIB 57534009318</item>
    </derivirana_varijabla>
  </DomainObject.Predmet.StrankaListNazivFormatedOIB>
  <DomainObject.Predmet.ProtuStrankaListFormated>
    <izvorni_sadrzaj>
      <item>DOBRIĆ, društvo s ograničenom odgovornošću za održavanje čistoće, javnih površina i drugih komunalnih djelatnosti</item>
    </izvorni_sadrzaj>
    <derivirana_varijabla naziv="DomainObject.Predmet.ProtuStrankaListFormated_1">
      <item>DOBRIĆ, društvo s ograničenom odgovornošću za održavanje čistoće, javnih površina i drugih komunalnih djelatnosti</item>
    </derivirana_varijabla>
  </DomainObject.Predmet.ProtuStrankaListFormated>
  <DomainObject.Predmet.ProtuStrankaList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FormatedOIB_1">
      <item>DOBRIĆ, društvo s ograničenom odgovornošću za održavanje čistoće, javnih površina i drugih komunalnih djelatnosti, OIB 71562557561</item>
    </derivirana_varijabla>
  </DomainObject.Predmet.ProtuStrankaListFormatedOIB>
  <DomainObject.Predmet.ProtuStrankaListFormatedWithAdress>
    <izvorni_sadrzaj>
      <item>DOBRIĆ, društvo s ograničenom odgovornošću za održavanje čistoće, javnih površina i drugih komunalnih djelatnosti, Put Dobrića 6, 21220 Plano</item>
    </izvorni_sadrzaj>
    <derivirana_varijabla naziv="DomainObject.Predmet.ProtuStrankaListFormatedWithAdress_1">
      <item>DOBRIĆ, društvo s ograničenom odgovornošću za održavanje čistoće, javnih površina i drugih komunalnih djelatnosti, Put Dobrića 6, 21220 Plano</item>
    </derivirana_varijabla>
  </DomainObject.Predmet.ProtuStrankaListFormatedWithAdress>
  <DomainObject.Predmet.ProtuStrankaListFormatedWithAdressOIB>
    <izvorni_sadrzaj>
      <item>DOBRIĆ, društvo s ograničenom odgovornošću za održavanje čistoće, javnih površina i drugih komunalnih djelatnosti, OIB 71562557561, Put Dobrića 6, 21220 Plano</item>
    </izvorni_sadrzaj>
    <derivirana_varijabla naziv="DomainObject.Predmet.ProtuStrankaListFormatedWithAdressOIB_1">
      <item>DOBRIĆ, društvo s ograničenom odgovornošću za održavanje čistoće, javnih površina i drugih komunalnih djelatnosti, OIB 71562557561, Put Dobrića 6, 21220 Plano</item>
    </derivirana_varijabla>
  </DomainObject.Predmet.ProtuStrankaListFormatedWithAdressOIB>
  <DomainObject.Predmet.ProtuStrankaListNazivFormated>
    <izvorni_sadrzaj>
      <item>DOBRIĆ, društvo s ograničenom odgovornošću za održavanje čistoće, javnih površina i drugih komunalnih djelatnosti</item>
    </izvorni_sadrzaj>
    <derivirana_varijabla naziv="DomainObject.Predmet.ProtuStrankaListNazivFormated_1">
      <item>DOBRIĆ, društvo s ograničenom odgovornošću za održavanje čistoće, javnih površina i drugih komunalnih djelatnosti</item>
    </derivirana_varijabla>
  </DomainObject.Predmet.ProtuStrankaListNazivFormated>
  <DomainObject.Predmet.ProtuStrankaListNaziv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NazivFormatedOIB_1">
      <item>DOBRIĆ, društvo s ograničenom odgovornošću za održavanje čistoće, javnih površina i drugih komunalnih djelatnosti, OIB 71562557561</item>
    </derivirana_varijabla>
  </DomainObject.Predmet.ProtuStrankaListNazivFormatedOIB>
  <DomainObject.Predmet.OstaliListFormated>
    <izvorni_sadrzaj>
      <item>Merica Miše punomoćnik sudionika u postupku BRKAN-PLANO d.o.o. za građenje i ekološku zaštitu</item>
      <item>Patricija Pavlov</item>
    </izvorni_sadrzaj>
    <derivirana_varijabla naziv="DomainObject.Predmet.OstaliListFormated_1">
      <item>Merica Miše punomoćnik sudionika u postupku BRKAN-PLANO d.o.o. za građenje i ekološku zaštitu</item>
      <item>Patricija Pavlov</item>
    </derivirana_varijabla>
  </DomainObject.Predmet.OstaliListFormated>
  <DomainObject.Predmet.OstaliListFormatedOIB>
    <izvorni_sadrzaj>
      <item>Merica Miše punomoćnik sudionika u postupku BRKAN-PLANO d.o.o. za građenje i ekološku zaštitu</item>
      <item>Patricija Pavlov, OIB 58315260157</item>
    </izvorni_sadrzaj>
    <derivirana_varijabla naziv="DomainObject.Predmet.OstaliListFormatedOIB_1">
      <item>Merica Miše punomoćnik sudionika u postupku BRKAN-PLANO d.o.o. za građenje i ekološku zaštitu</item>
      <item>Patricija Pavlov, OIB 58315260157</item>
    </derivirana_varijabla>
  </DomainObject.Predmet.OstaliListFormatedOIB>
  <DomainObject.Predmet.OstaliListFormatedWithAdress>
    <izvorni_sadrzaj>
      <item>Merica Miše, Mornarska 8, 21220 Trogir punomoćnik sudionika u postupku BRKAN-PLANO d.o.o. za građenje i ekološku zaštitu</item>
      <item>Patricija Pavlov, Marinova Draga 20, 21220 Trogir</item>
    </izvorni_sadrzaj>
    <derivirana_varijabla naziv="DomainObject.Predmet.OstaliListFormatedWithAdress_1">
      <item>Merica Miše, Mornarska 8, 21220 Trogir punomoćnik sudionika u postupku BRKAN-PLANO d.o.o. za građenje i ekološku zaštitu</item>
      <item>Patricija Pavlov, Marinova Draga 20, 21220 Trogir</item>
    </derivirana_varijabla>
  </DomainObject.Predmet.OstaliListFormatedWithAdress>
  <DomainObject.Predmet.OstaliListFormatedWithAdressOIB>
    <izvorni_sadrzaj>
      <item>Merica Miše, Mornarska 8, 21220 Trogir punomoćnik sudionika u postupku BRKAN-PLANO d.o.o. za građenje i ekološku zaštitu</item>
      <item>Patricija Pavlov, OIB 58315260157, Marinova Draga 20, 21220 Trogir</item>
    </izvorni_sadrzaj>
    <derivirana_varijabla naziv="DomainObject.Predmet.OstaliListFormatedWithAdressOIB_1">
      <item>Merica Miše, Mornarska 8, 21220 Trogir punomoćnik sudionika u postupku BRKAN-PLANO d.o.o. za građenje i ekološku zaštitu</item>
      <item>Patricija Pavlov, OIB 58315260157, Marinova Draga 20, 21220 Trogir</item>
    </derivirana_varijabla>
  </DomainObject.Predmet.OstaliListFormatedWithAdressOIB>
  <DomainObject.Predmet.OstaliListNazivFormated>
    <izvorni_sadrzaj>
      <item>Merica Miše</item>
      <item>Patricija Pavlov</item>
    </izvorni_sadrzaj>
    <derivirana_varijabla naziv="DomainObject.Predmet.OstaliListNazivFormated_1">
      <item>Merica Miše</item>
      <item>Patricija Pavlov</item>
    </derivirana_varijabla>
  </DomainObject.Predmet.OstaliListNazivFormated>
  <DomainObject.Predmet.OstaliListNazivFormatedOIB>
    <izvorni_sadrzaj>
      <item>Merica Miše</item>
      <item>Patricija Pavlov, OIB 58315260157</item>
    </izvorni_sadrzaj>
    <derivirana_varijabla naziv="DomainObject.Predmet.OstaliListNazivFormatedOIB_1">
      <item>Merica Miše</item>
      <item>Patricija Pavlov, OIB 58315260157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BRKAN-PLANO d.o.o. za građenje i ekološku zaštitu</izvorni_sadrzaj>
    <derivirana_varijabla naziv="DomainObject.Predmet.StrankaIDrugi_1">BRKAN-PLANO d.o.o. za građenje i ekološku zaštitu</derivirana_varijabla>
  </DomainObject.Predmet.StrankaIDrugi>
  <DomainObject.Predmet.ProtustrankaIDrugi>
    <izvorni_sadrzaj>DOBRIĆ, društvo s ograničenom odgovornošću za održavanje čistoće, javnih površina i drugih komunalnih djelatnosti</izvorni_sadrzaj>
    <derivirana_varijabla naziv="DomainObject.Predmet.ProtustrankaIDrugi_1">DOBRIĆ, društvo s ograničenom odgovornošću za održavanje čistoće, javnih površina i drugih komunalnih djelatnosti</derivirana_varijabla>
  </DomainObject.Predmet.ProtustrankaIDrugi>
  <DomainObject.Predmet.StrankaIDrugiAdressOIB>
    <izvorni_sadrzaj>BRKAN-PLANO d.o.o. za građenje i ekološku zaštitu, OIB 57534009318, Put Vilajice/10, 21220 Plano</izvorni_sadrzaj>
    <derivirana_varijabla naziv="DomainObject.Predmet.StrankaIDrugiAdressOIB_1">BRKAN-PLANO d.o.o. za građenje i ekološku zaštitu, OIB 57534009318, Put Vilajice/10, 21220 Plano</derivirana_varijabla>
  </DomainObject.Predmet.StrankaIDrugiAdressOIB>
  <DomainObject.Predmet.ProtustrankaIDrugi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IDrugiAdressOIB_1">DOBRIĆ, društvo s ograničenom odgovornošću za održavanje čistoće, javnih površina i drugih komunalnih djelatnosti, OIB 71562557561, Put Dobrića 6,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DOBRIĆ, društvo s ograničenom odgovornošću za održavanje čistoće, javnih površina i drugih komunalnih djelatnosti</item>
      <item>BRKAN-PLANO d.o.o. za građenje i ekološku zaštitu</item>
      <item>Merica Miše</item>
      <item>Patricija Pavlov</item>
    </izvorni_sadrzaj>
    <derivirana_varijabla naziv="DomainObject.Predmet.SudioniciListNaziv_1">
      <item>DOBRIĆ, društvo s ograničenom odgovornošću za održavanje čistoće, javnih površina i drugih komunalnih djelatnosti</item>
      <item>BRKAN-PLANO d.o.o. za građenje i ekološku zaštitu</item>
      <item>Merica Miše</item>
      <item>Patricija Pavlov</item>
    </derivirana_varijabla>
  </DomainObject.Predmet.SudioniciListNaziv>
  <DomainObject.Predmet.SudioniciListAdressOIB>
    <izvorni_sadrzaj>
      <item>DOBRIĆ, društvo s ograničenom odgovornošću za održavanje čistoće, javnih površina i drugih komunalnih djelatnosti, OIB 71562557561, Put Dobrića 6,21220 Plano</item>
      <item>BRKAN-PLANO d.o.o. za građenje i ekološku zaštitu, OIB 57534009318, Put Vilajice/10,21220 Plano</item>
      <item>Merica Miše, Mornarska 8,21220 Trogir</item>
      <item>Patricija Pavlov, OIB 58315260157, Marinova Draga 20,21220 Trogir</item>
    </izvorni_sadrzaj>
    <derivirana_varijabla naziv="DomainObject.Predmet.SudioniciListAdressOIB_1">
      <item>DOBRIĆ, društvo s ograničenom odgovornošću za održavanje čistoće, javnih površina i drugih komunalnih djelatnosti, OIB 71562557561, Put Dobrića 6,21220 Plano</item>
      <item>BRKAN-PLANO d.o.o. za građenje i ekološku zaštitu, OIB 57534009318, Put Vilajice/10,21220 Plano</item>
      <item>Merica Miše, Mornarska 8,21220 Trogir</item>
      <item>Patricija Pavlov, OIB 58315260157, Marinova Draga 20,21220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71562557561</item>
      <item>, OIB 57534009318</item>
      <item>, OIB null</item>
      <item>, OIB 58315260157</item>
    </izvorni_sadrzaj>
    <derivirana_varijabla naziv="DomainObject.Predmet.SudioniciListNazivOIB_1">
      <item>, OIB 71562557561</item>
      <item>, OIB 57534009318</item>
      <item>, OIB null</item>
      <item>, OIB 58315260157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C51A5-B870-4E6F-81C3-A26031DEE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1610</properties:Characters>
  <properties:Lines>50</properties:Lines>
  <properties:Paragraphs>22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2017-07-19T11:54:00Z</cp:lastPrinted>
  <dcterms:modified xmlns:xsi="http://www.w3.org/2001/XMLSchema-instance" xsi:type="dcterms:W3CDTF">2017-08-29T10:48:00Z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