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ea8" w14:paraId="1c49ea8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3C23C8">
        <w:rPr>
          <w:b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1C2F60" w:rsidP="00615013" w:rsidR="001C2F60">
      <w:pPr>
        <w:tabs>
          <w:tab w:pos="180" w:val="left"/>
          <w:tab w:pos="4251" w:val="center"/>
        </w:tabs>
        <w:jc w:val="right"/>
      </w:pPr>
    </w:p>
    <w:p w:rsidRDefault="00F550C8" w:rsidP="00615013" w:rsidR="00341F6F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F63D66">
        <w:t>764</w:t>
      </w:r>
      <w:r>
        <w:t>/201</w:t>
      </w:r>
      <w:r w:rsidR="00F63D66">
        <w:t>3</w:t>
      </w:r>
      <w:r>
        <w:t xml:space="preserve"> 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962747" w:rsidP="00615013" w:rsidR="00962747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>sucu pojedincu</w:t>
      </w:r>
      <w:r w:rsidR="0034252D">
        <w:t>,</w:t>
      </w:r>
      <w:r>
        <w:t xml:space="preserve"> </w:t>
      </w:r>
      <w:r w:rsidRPr="00C73B42">
        <w:t xml:space="preserve">u stečajnom postupku nad </w:t>
      </w:r>
      <w:r w:rsidR="005454C2">
        <w:t>s</w:t>
      </w:r>
      <w:r>
        <w:t xml:space="preserve">tečajnom masom iza </w:t>
      </w:r>
      <w:r w:rsidR="00F63D66">
        <w:t>RAF-PRO</w:t>
      </w:r>
      <w:r w:rsidR="008B43D9">
        <w:t>JEKT</w:t>
      </w:r>
      <w:r w:rsidR="0034252D">
        <w:t xml:space="preserve"> d.o.o., u </w:t>
      </w:r>
      <w:r w:rsidR="008F2B92">
        <w:t>s</w:t>
      </w:r>
      <w:r w:rsidR="0034252D">
        <w:t xml:space="preserve">tečaju, </w:t>
      </w:r>
      <w:r w:rsidR="008B43D9">
        <w:t>Braslovje, Braslov</w:t>
      </w:r>
      <w:r w:rsidR="00F63D66">
        <w:t>je 21</w:t>
      </w:r>
      <w:r w:rsidR="002D1365">
        <w:t>/</w:t>
      </w:r>
      <w:r w:rsidR="008B43D9">
        <w:t>G</w:t>
      </w:r>
      <w:r w:rsidR="0034252D">
        <w:t>,</w:t>
      </w:r>
      <w:r w:rsidR="003D1E01">
        <w:t xml:space="preserve"> </w:t>
      </w:r>
      <w:r w:rsidRPr="00C73B42">
        <w:t xml:space="preserve">dana </w:t>
      </w:r>
      <w:r w:rsidR="00727393">
        <w:t>3.srpnja</w:t>
      </w:r>
      <w:r w:rsidRPr="00C73B42">
        <w:t xml:space="preserve"> 201</w:t>
      </w:r>
      <w:r w:rsidR="003D1E01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5454C2">
        <w:rPr>
          <w:noProof w:val="false"/>
        </w:rPr>
        <w:t>s</w:t>
      </w:r>
      <w:r>
        <w:t>tečajn</w:t>
      </w:r>
      <w:r w:rsidR="00366998">
        <w:t xml:space="preserve">a masa iza </w:t>
      </w:r>
      <w:r w:rsidR="00DC61D9">
        <w:t>RAF-PROJEKT d.o.o., u stečaju, Braslovje, Braslovje 21</w:t>
      </w:r>
      <w:r w:rsidR="002D1365">
        <w:t>/</w:t>
      </w:r>
      <w:r w:rsidR="00DC61D9">
        <w:t xml:space="preserve">G, </w:t>
      </w:r>
      <w:r>
        <w:rPr>
          <w:noProof w:val="false"/>
        </w:rPr>
        <w:t xml:space="preserve">nastavlja se stečajni postupak. </w:t>
      </w:r>
    </w:p>
    <w:p w:rsidRDefault="00B339B7" w:rsidP="00B339B7" w:rsidR="00B339B7" w:rsidRPr="009B1B01">
      <w:pPr>
        <w:ind w:firstLine="720"/>
        <w:jc w:val="both"/>
      </w:pPr>
      <w:r>
        <w:t>II</w:t>
      </w:r>
      <w:r w:rsidRPr="009B1B01">
        <w:t>.</w:t>
      </w:r>
      <w:r>
        <w:t xml:space="preserve"> </w:t>
      </w:r>
      <w:r w:rsidRPr="009B1B01">
        <w:t xml:space="preserve">Stečajna masa iza </w:t>
      </w:r>
      <w:r w:rsidR="00DC61D9">
        <w:t>RAF-PROJEKT d.o.o., u stečaju, Braslovje, Braslovje 21</w:t>
      </w:r>
      <w:r w:rsidR="002D1365">
        <w:t>/</w:t>
      </w:r>
      <w:r w:rsidR="00DC61D9">
        <w:t xml:space="preserve">G, </w:t>
      </w:r>
      <w:r w:rsidRPr="009B1B01">
        <w:t>upisuje se u sudski registar</w:t>
      </w:r>
    </w:p>
    <w:p w:rsidRDefault="00B339B7" w:rsidP="009C5F0E" w:rsidR="00615013">
      <w:pPr>
        <w:ind w:firstLine="720"/>
        <w:jc w:val="both"/>
      </w:pPr>
      <w:r w:rsidRPr="009B1B01">
        <w:t>I</w:t>
      </w:r>
      <w:r w:rsidR="00774D33">
        <w:t>II</w:t>
      </w:r>
      <w:r w:rsidRPr="009B1B01">
        <w:t>.</w:t>
      </w:r>
      <w:r w:rsidR="008F2B92">
        <w:t xml:space="preserve"> </w:t>
      </w:r>
      <w:r w:rsidR="00727393">
        <w:t xml:space="preserve">Tomislav Orehovec </w:t>
      </w:r>
      <w:r w:rsidR="008F2B92">
        <w:t xml:space="preserve">iz Zagreba, </w:t>
      </w:r>
      <w:r w:rsidR="00C1276A">
        <w:t xml:space="preserve">Smičiklasova 18., OIB 02009648274., </w:t>
      </w:r>
      <w:r w:rsidRPr="009B1B01">
        <w:t xml:space="preserve">nastavlja zastupati stečajnu masu iza </w:t>
      </w:r>
      <w:r w:rsidR="00DC61D9">
        <w:t>RAF-PROJEKT d.o.o., u stečaju, Braslovje, Braslovje 21</w:t>
      </w:r>
      <w:r w:rsidR="002D1365">
        <w:t>/</w:t>
      </w:r>
      <w:r w:rsidR="00DC61D9">
        <w:t>G,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C5455" w:rsidP="003C5455" w:rsidR="003C5455">
      <w:pPr>
        <w:ind w:firstLine="708"/>
        <w:jc w:val="both"/>
      </w:pPr>
      <w:r>
        <w:t>Uvidom u spis utvrđeno je kako slijedi:</w:t>
      </w:r>
    </w:p>
    <w:p w:rsidRDefault="003C5455" w:rsidP="003C5455" w:rsidR="003C5455">
      <w:pPr>
        <w:ind w:firstLine="708"/>
        <w:jc w:val="both"/>
      </w:pPr>
      <w:r w:rsidRPr="00351FD7">
        <w:t>-</w:t>
      </w:r>
      <w:r>
        <w:t xml:space="preserve">pravomoćnim </w:t>
      </w:r>
      <w:r w:rsidRPr="00351FD7">
        <w:t xml:space="preserve">rješenjem ovog suda </w:t>
      </w:r>
      <w:r>
        <w:t xml:space="preserve">od </w:t>
      </w:r>
      <w:r w:rsidR="00064A00">
        <w:t>24.studenog</w:t>
      </w:r>
      <w:r w:rsidR="00427205">
        <w:t xml:space="preserve"> 20</w:t>
      </w:r>
      <w:r w:rsidR="00064A00">
        <w:t>15</w:t>
      </w:r>
      <w:r w:rsidR="00427205">
        <w:t>.</w:t>
      </w:r>
      <w:r>
        <w:t xml:space="preserve"> </w:t>
      </w:r>
      <w:r w:rsidR="00167AD6">
        <w:t>o</w:t>
      </w:r>
      <w:r w:rsidR="00427205">
        <w:t>bustavljen je</w:t>
      </w:r>
      <w:r w:rsidR="00064A00">
        <w:t xml:space="preserve"> </w:t>
      </w:r>
      <w:r w:rsidR="00427205">
        <w:t>i zaključen stečajni postupak nad dužnikom</w:t>
      </w:r>
      <w:r w:rsidR="00337853">
        <w:t>, te naloženo brisanje dužnika iz su</w:t>
      </w:r>
      <w:r w:rsidR="00167AD6">
        <w:t>d</w:t>
      </w:r>
      <w:r w:rsidR="00337853">
        <w:t>skog registra</w:t>
      </w:r>
      <w:r w:rsidR="00427205">
        <w:t>.</w:t>
      </w:r>
    </w:p>
    <w:p w:rsidRDefault="003C5455" w:rsidP="003C5455" w:rsidR="003C5455">
      <w:pPr>
        <w:ind w:firstLine="708"/>
        <w:jc w:val="both"/>
      </w:pPr>
      <w:r>
        <w:t xml:space="preserve">-podneskom od </w:t>
      </w:r>
      <w:r w:rsidR="00064A00">
        <w:t>30.studenog 2017.</w:t>
      </w:r>
      <w:r>
        <w:t xml:space="preserve"> stečajni je upravitelj predložio nastavak </w:t>
      </w:r>
      <w:r w:rsidR="005F4DDF">
        <w:t>stečajnog postupka</w:t>
      </w:r>
      <w:r w:rsidR="00064A00">
        <w:t>, upis stečajne mase u sudski registar, te dodjelu OIB</w:t>
      </w:r>
      <w:r w:rsidR="001C2F60">
        <w:t>-stečajnoj masi.</w:t>
      </w:r>
      <w:r>
        <w:t xml:space="preserve"> </w:t>
      </w:r>
    </w:p>
    <w:p w:rsidRDefault="005F4DDF" w:rsidP="003C5455" w:rsidR="005F4D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C5455" w:rsidP="003C5455" w:rsidR="003C5455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F706BB">
        <w:rPr>
          <w:noProof w:val="false"/>
        </w:rPr>
        <w:t>anka</w:t>
      </w:r>
      <w:r w:rsidRPr="00351FD7">
        <w:rPr>
          <w:noProof w:val="false"/>
        </w:rPr>
        <w:t xml:space="preserve"> 289. st</w:t>
      </w:r>
      <w:r w:rsidR="00F706BB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F706BB">
        <w:rPr>
          <w:noProof w:val="false"/>
        </w:rPr>
        <w:t xml:space="preserve"> </w:t>
      </w:r>
      <w:r w:rsidRPr="00351FD7">
        <w:rPr>
          <w:noProof w:val="false"/>
        </w:rPr>
        <w:t xml:space="preserve">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="00FF31CB">
        <w:rPr>
          <w:noProof w:val="false"/>
        </w:rPr>
        <w:t>koji Zakon se u konkretnom slučaju primjenjuje temeljem odredbe članka 441. stavak 2. SZ-a</w:t>
      </w:r>
      <w:r w:rsidR="00F706BB"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</w:t>
      </w:r>
      <w:r w:rsidR="00501DE9">
        <w:rPr>
          <w:noProof w:val="false"/>
        </w:rPr>
        <w:t xml:space="preserve"> (toč.I rješenja)</w:t>
      </w:r>
      <w:r w:rsidRPr="00351FD7">
        <w:rPr>
          <w:noProof w:val="false"/>
        </w:rPr>
        <w:t xml:space="preserve">. </w:t>
      </w:r>
    </w:p>
    <w:p w:rsidRDefault="001C2F60" w:rsidP="003C5455" w:rsidR="001C2F60">
      <w:pPr>
        <w:ind w:firstLine="720"/>
        <w:jc w:val="both"/>
      </w:pPr>
    </w:p>
    <w:p w:rsidRDefault="003C5455" w:rsidP="003C5455" w:rsidR="003C5455">
      <w:pPr>
        <w:ind w:firstLine="720"/>
        <w:jc w:val="both"/>
      </w:pPr>
      <w:r w:rsidRPr="00CA2FC3"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>
        <w:t>.</w:t>
      </w:r>
      <w:r w:rsidR="00501DE9">
        <w:t>(toč.II rješenja)</w:t>
      </w:r>
    </w:p>
    <w:p w:rsidRDefault="003C5455" w:rsidP="003C5455" w:rsidR="003C5455">
      <w:pPr>
        <w:ind w:firstLine="720"/>
        <w:jc w:val="both"/>
      </w:pPr>
    </w:p>
    <w:p w:rsidRDefault="001C2F60" w:rsidP="003C5455" w:rsidR="001C2F60" w:rsidRPr="00CA2FC3">
      <w:pPr>
        <w:ind w:firstLine="720"/>
        <w:jc w:val="both"/>
      </w:pPr>
    </w:p>
    <w:p w:rsidRDefault="003C5455" w:rsidP="003C5455" w:rsidR="003C5455">
      <w:pPr>
        <w:ind w:firstLine="720"/>
        <w:jc w:val="both"/>
        <w:rPr>
          <w:noProof w:val="false"/>
        </w:rPr>
      </w:pPr>
      <w:r w:rsidRPr="00CA2FC3">
        <w:t>Odredbom članka 89. stavak 1. toč. 13 SZ-a propisano je da će stečajni upravitelj i nakon zaključenja stečajnog postupka zastupati stečajnu masu.</w:t>
      </w:r>
      <w:r>
        <w:t xml:space="preserve"> Stoga je stečajni upravitelj </w:t>
      </w:r>
      <w:r>
        <w:rPr>
          <w:noProof w:val="false"/>
        </w:rPr>
        <w:lastRenderedPageBreak/>
        <w:t>imenovan metodom ručnog odabira  obzirom je upravo taj stečajni upravitelj obavljao dužnost stečajnog upravitelja na  dan donošenja ovog rješenja</w:t>
      </w:r>
      <w:r w:rsidR="00501DE9">
        <w:rPr>
          <w:noProof w:val="false"/>
        </w:rPr>
        <w:t xml:space="preserve"> (toč.III rješenja)</w:t>
      </w:r>
      <w:r>
        <w:rPr>
          <w:noProof w:val="false"/>
        </w:rPr>
        <w:t>.</w:t>
      </w: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3C23C8">
        <w:rPr>
          <w:bCs/>
          <w:noProof w:val="false"/>
        </w:rPr>
        <w:t>3. srpnja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285524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3C23C8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bCs/>
          <w:noProof w:val="false"/>
        </w:rPr>
      </w:pPr>
      <w:r w:rsidRPr="00351FD7">
        <w:rPr>
          <w:noProof w:val="false"/>
        </w:rPr>
        <w:t xml:space="preserve">              Ante Galić </w:t>
      </w:r>
      <w:r w:rsidR="007B0C56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A03847" w:rsidP="00615013" w:rsidR="00A0384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E106F0" w:rsidP="007B0C56" w:rsidR="007B0C56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7B0C56">
        <w:rPr>
          <w:sz w:val="22"/>
          <w:szCs w:val="22"/>
        </w:rPr>
        <w:t>Za točnost otpravka- ovlašteni službenik:</w:t>
      </w:r>
    </w:p>
    <w:p w:rsidRDefault="007B0C56" w:rsidP="0062083B" w:rsidR="007B0C56" w:rsidRPr="006208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7B0C56" w:rsidP="0062083B" w:rsidR="007B0C56" w:rsidRPr="0062083B">
      <w:pPr>
        <w:rPr>
          <w:sz w:val="22"/>
          <w:szCs w:val="22"/>
        </w:rPr>
      </w:pPr>
    </w:p>
    <w:p w:rsidRDefault="007B0C56" w:rsidP="0062083B" w:rsidR="007B0C56">
      <w:pPr>
        <w:rPr>
          <w:sz w:val="22"/>
          <w:szCs w:val="22"/>
        </w:rPr>
      </w:pPr>
    </w:p>
    <w:p w:rsidRDefault="007B0C56" w:rsidP="0062083B" w:rsidR="007B0C56">
      <w:pPr>
        <w:rPr>
          <w:sz w:val="22"/>
          <w:szCs w:val="22"/>
        </w:rPr>
      </w:pPr>
    </w:p>
    <w:p w:rsidRDefault="007B0C56" w:rsidP="004B6D6B" w:rsidR="007B0C56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7B0C56" w:rsidP="00615013" w:rsidR="007B0C56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7B0C56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3F2" w:rsidR="00AE63F2">
      <w:r>
        <w:separator/>
      </w:r>
    </w:p>
  </w:endnote>
  <w:endnote w:id="0" w:type="continuationSeparator">
    <w:p w:rsidRDefault="00AE63F2" w:rsidR="00AE6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3F2" w:rsidR="00AE63F2">
      <w:r>
        <w:separator/>
      </w:r>
    </w:p>
  </w:footnote>
  <w:footnote w:id="0" w:type="continuationSeparator">
    <w:p w:rsidRDefault="00AE63F2" w:rsidR="00AE6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6F0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3C23C8">
      <w:rPr>
        <w:bCs/>
        <w:noProof w:val="false"/>
      </w:rPr>
      <w:t>764/13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A00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509C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75A2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67AD6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2F60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41E5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C61"/>
    <w:rsid w:val="002730F4"/>
    <w:rsid w:val="002748D6"/>
    <w:rsid w:val="00274DEC"/>
    <w:rsid w:val="00275C31"/>
    <w:rsid w:val="00277F3C"/>
    <w:rsid w:val="00283998"/>
    <w:rsid w:val="0028478C"/>
    <w:rsid w:val="00285524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4B24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1365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853"/>
    <w:rsid w:val="00337DC5"/>
    <w:rsid w:val="00341ADD"/>
    <w:rsid w:val="00341BA4"/>
    <w:rsid w:val="00341CEC"/>
    <w:rsid w:val="00341F6F"/>
    <w:rsid w:val="0034252D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2058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3C8"/>
    <w:rsid w:val="003C2CA6"/>
    <w:rsid w:val="003C4131"/>
    <w:rsid w:val="003C4B2C"/>
    <w:rsid w:val="003C4DC2"/>
    <w:rsid w:val="003C5455"/>
    <w:rsid w:val="003C73A3"/>
    <w:rsid w:val="003C7B6C"/>
    <w:rsid w:val="003D1D3C"/>
    <w:rsid w:val="003D1E01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05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1DE9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54C2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0E6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5D9E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DDF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BF6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5B5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6D67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3840"/>
    <w:rsid w:val="00704C27"/>
    <w:rsid w:val="00705A3F"/>
    <w:rsid w:val="0071026F"/>
    <w:rsid w:val="00716E3E"/>
    <w:rsid w:val="0071751E"/>
    <w:rsid w:val="0072027C"/>
    <w:rsid w:val="007248D3"/>
    <w:rsid w:val="00725FF6"/>
    <w:rsid w:val="00727393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4D3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02B5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C56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341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43D9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B92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747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3847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49A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63F2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0913"/>
    <w:rsid w:val="00B3286F"/>
    <w:rsid w:val="00B335F2"/>
    <w:rsid w:val="00B33633"/>
    <w:rsid w:val="00B339B7"/>
    <w:rsid w:val="00B34761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76A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1777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1D9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157"/>
    <w:rsid w:val="00E00D8A"/>
    <w:rsid w:val="00E013CF"/>
    <w:rsid w:val="00E038ED"/>
    <w:rsid w:val="00E0474B"/>
    <w:rsid w:val="00E05FCB"/>
    <w:rsid w:val="00E07547"/>
    <w:rsid w:val="00E106F0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3A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6D5E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3D66"/>
    <w:rsid w:val="00F64AC5"/>
    <w:rsid w:val="00F6578A"/>
    <w:rsid w:val="00F67059"/>
    <w:rsid w:val="00F676FA"/>
    <w:rsid w:val="00F7045D"/>
    <w:rsid w:val="00F706BB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31CB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67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67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67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67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67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67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67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67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St-764/2013-29</izvorni_sadrzaj>
    <derivirana_varijabla naziv="DomainObject.Oznaka_1">St-764/2013-29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2015.</izvorni_sadrzaj>
    <derivirana_varijabla naziv="DomainObject.Predmet.DatumRjesavanja_1">25.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RAF-PROJEKT d.o.o. za graditeljstvo, trgovinu i usluge zastupanog po punomoćniku Nenad Radek</izvorni_sadrzaj>
    <derivirana_varijabla naziv="DomainObject.Predmet.ProtustrankaFormated_1">  RAF-PROJEKT d.o.o. za graditeljstvo, trgovinu i usluge zastupanog po punomoćniku Nenad Radek</derivirana_varijabla>
  </DomainObject.Predmet.ProtustrankaFormated>
  <DomainObject.Predmet.ProtustrankaFormatedOIB>
    <izvorni_sadrzaj>  RAF-PROJEKT d.o.o. za graditeljstvo, trgovinu i usluge, OIB 12530503515 zastupanog po punomoćniku Nenad Radek</izvorni_sadrzaj>
    <derivirana_varijabla naziv="DomainObject.Predmet.ProtustrankaFormatedOIB_1">  RAF-PROJEKT d.o.o. za graditeljstvo, trgovinu i usluge, OIB 12530503515 zastupanog po punomoćniku Nenad Radek</derivirana_varijabla>
  </DomainObject.Predmet.ProtustrankaFormatedOIB>
  <DomainObject.Predmet.ProtustrankaFormatedWithAdress>
    <izvorni_sadrzaj> RAF-PROJEKT d.o.o. za graditeljstvo, trgovinu i usluge, BRASLOVJE 21G, 10430 Braslovje zastupanog po punomoćniku Nenad Radek</izvorni_sadrzaj>
    <derivirana_varijabla naziv="DomainObject.Predmet.ProtustrankaFormatedWithAdress_1"> RAF-PROJEKT d.o.o. za graditeljstvo, trgovinu i usluge, BRASLOVJE 21G, 10430 Braslovje zastupanog po punomoćniku Nenad Radek</derivirana_varijabla>
  </DomainObject.Predmet.ProtustrankaFormatedWithAdress>
  <DomainObject.Predmet.ProtustrankaFormatedWithAdressOIB>
    <izvorni_sadrzaj> RAF-PROJEKT d.o.o. za graditeljstvo, trgovinu i usluge, OIB 12530503515, BRASLOVJE 21G, 10430 Braslovje zastupanog po punomoćniku Nenad Radek</izvorni_sadrzaj>
    <derivirana_varijabla naziv="DomainObject.Predmet.ProtustrankaFormatedWithAdressOIB_1"> RAF-PROJEKT d.o.o. za graditeljstvo, trgovinu i usluge, OIB 12530503515, BRASLOVJE 21G, 10430 Braslovje zastupanog po punomoćniku Nenad Radek</derivirana_varijabla>
  </DomainObject.Predmet.ProtustrankaFormatedWithAdressOIB>
  <DomainObject.Predmet.ProtustrankaWithAdress>
    <izvorni_sadrzaj>RAF-PROJEKT d.o.o. za graditeljstvo, trgovinu i usluge BRASLOVJE 21G, 10430 Braslovje</izvorni_sadrzaj>
    <derivirana_varijabla naziv="DomainObject.Predmet.ProtustrankaWithAdress_1">RAF-PROJEKT d.o.o. za graditeljstvo, trgovinu i usluge BRASLOVJE 21G, 10430 Braslovje</derivirana_varijabla>
  </DomainObject.Predmet.ProtustrankaWithAdress>
  <DomainObject.Predmet.ProtustrankaWithAdressOIB>
    <izvorni_sadrzaj>RAF-PROJEKT d.o.o. za graditeljstvo, trgovinu i usluge, OIB 12530503515, BRASLOVJE 21G, 10430 Braslovje</izvorni_sadrzaj>
    <derivirana_varijabla naziv="DomainObject.Predmet.ProtustrankaWithAdressOIB_1">RAF-PROJEKT d.o.o. za graditeljstvo, trgovinu i usluge, OIB 12530503515, BRASLOVJE 21G, 10430 Braslovje</derivirana_varijabla>
  </DomainObject.Predmet.ProtustrankaWithAdressOIB>
  <DomainObject.Predmet.ProtustrankaNazivFormated>
    <izvorni_sadrzaj>RAF-PROJEKT d.o.o. za graditeljstvo, trgovinu i usluge</izvorni_sadrzaj>
    <derivirana_varijabla naziv="DomainObject.Predmet.ProtustrankaNazivFormated_1">RAF-PROJEKT d.o.o. za graditeljstvo, trgovinu i usluge</derivirana_varijabla>
  </DomainObject.Predmet.ProtustrankaNazivFormated>
  <DomainObject.Predmet.ProtustrankaNazivFormatedOIB>
    <izvorni_sadrzaj>RAF-PROJEKT d.o.o. za graditeljstvo, trgovinu i usluge, OIB 12530503515</izvorni_sadrzaj>
    <derivirana_varijabla naziv="DomainObject.Predmet.ProtustrankaNazivFormatedOIB_1">RAF-PROJEKT d.o.o. za graditeljstvo, trgovinu i usluge, OIB 12530503515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GRADA VUKOVARA 70, 10000 Zagreb</izvorni_sadrzaj>
    <derivirana_varijabla naziv="DomainObject.Predmet.StrankaFormatedWithAdress_1"> FINA ZAGREB, ILICA GRADA VUKOVARA 70, 10000 Zagreb</derivirana_varijabla>
  </DomainObject.Predmet.StrankaFormatedWithAdress>
  <DomainObject.Predmet.StrankaFormatedWithAdressOIB>
    <izvorni_sadrzaj> FINA ZAGREB, OIB 85821130368, ILICA GRADA VUKOVARA 70, 10000 Zagreb</izvorni_sadrzaj>
    <derivirana_varijabla naziv="DomainObject.Predmet.StrankaFormatedWithAdressOIB_1"> FINA ZAGREB, OIB 85821130368, ILICA GRADA VUKOVARA 70, 10000 Zagreb</derivirana_varijabla>
  </DomainObject.Predmet.StrankaFormatedWithAdressOIB>
  <DomainObject.Predmet.StrankaWithAdress>
    <izvorni_sadrzaj>FINA ZAGREB ILICA GRADA VUKOVARA 70,10000 Zagreb</izvorni_sadrzaj>
    <derivirana_varijabla naziv="DomainObject.Predmet.StrankaWithAdress_1">FINA ZAGREB ILICA GRADA VUKOVARA 70,10000 Zagreb</derivirana_varijabla>
  </DomainObject.Predmet.StrankaWithAdress>
  <DomainObject.Predmet.StrankaWithAdressOIB>
    <izvorni_sadrzaj>FINA ZAGREB, OIB 85821130368, ILICA GRADA VUKOVARA 70,10000 Zagreb</izvorni_sadrzaj>
    <derivirana_varijabla naziv="DomainObject.Predmet.StrankaWithAdressOIB_1">FINA ZAGREB, OIB 85821130368, ILICA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GRADA VUKOVARA 70, 10000 Zagreb</item>
    </izvorni_sadrzaj>
    <derivirana_varijabla naziv="DomainObject.Predmet.StrankaListFormatedWithAdress_1">
      <item>FINA ZAGREB, ILICA GRADA VUKOVARA 70, 10000 Zagreb</item>
    </derivirana_varijabla>
  </DomainObject.Predmet.StrankaListFormatedWithAdress>
  <DomainObject.Predmet.StrankaListFormatedWithAdressOIB>
    <izvorni_sadrzaj>
      <item>FINA ZAGREB, OIB 85821130368, ILICA GRADA VUKOVARA 70, 10000 Zagreb</item>
    </izvorni_sadrzaj>
    <derivirana_varijabla naziv="DomainObject.Predmet.StrankaListFormatedWithAdressOIB_1">
      <item>FINA ZAGREB, OIB 85821130368, ILICA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RAF-PROJEKT d.o.o. za graditeljstvo, trgovinu i usluge zastupanog po punomoćniku Nenad Radek</item>
    </izvorni_sadrzaj>
    <derivirana_varijabla naziv="DomainObject.Predmet.ProtuStrankaListFormated_1">
      <item>RAF-PROJEKT d.o.o. za graditeljstvo, trgovinu i usluge zastupanog po punomoćniku Nenad Radek</item>
    </derivirana_varijabla>
  </DomainObject.Predmet.ProtuStrankaListFormated>
  <DomainObject.Predmet.ProtuStrankaListFormatedOIB>
    <izvorni_sadrzaj>
      <item>RAF-PROJEKT d.o.o. za graditeljstvo, trgovinu i usluge, OIB 12530503515 zastupanog po punomoćniku Nenad Radek</item>
    </izvorni_sadrzaj>
    <derivirana_varijabla naziv="DomainObject.Predmet.ProtuStrankaListFormatedOIB_1">
      <item>RAF-PROJEKT d.o.o. za graditeljstvo, trgovinu i usluge, OIB 12530503515 zastupanog po punomoćniku Nenad Radek</item>
    </derivirana_varijabla>
  </DomainObject.Predmet.ProtuStrankaListFormatedOIB>
  <DomainObject.Predmet.ProtuStrankaListFormatedWithAdress>
    <izvorni_sadrzaj>
      <item>RAF-PROJEKT d.o.o. za graditeljstvo, trgovinu i usluge, BRASLOVJE 21G, 10430 Braslovje zastupanog po punomoćniku Nenad Radek</item>
    </izvorni_sadrzaj>
    <derivirana_varijabla naziv="DomainObject.Predmet.ProtuStrankaListFormatedWithAdress_1">
      <item>RAF-PROJEKT d.o.o. za graditeljstvo, trgovinu i usluge, BRASLOVJE 21G, 10430 Braslovje zastupanog po punomoćniku Nenad Radek</item>
    </derivirana_varijabla>
  </DomainObject.Predmet.ProtuStrankaListFormatedWithAdress>
  <DomainObject.Predmet.ProtuStrankaListFormatedWithAdressOIB>
    <izvorni_sadrzaj>
      <item>RAF-PROJEKT d.o.o. za graditeljstvo, trgovinu i usluge, OIB 12530503515, BRASLOVJE 21G, 10430 Braslovje zastupanog po punomoćniku Nenad Radek</item>
    </izvorni_sadrzaj>
    <derivirana_varijabla naziv="DomainObject.Predmet.ProtuStrankaListFormatedWithAdressOIB_1">
      <item>RAF-PROJEKT d.o.o. za graditeljstvo, trgovinu i usluge, OIB 12530503515, BRASLOVJE 21G, 10430 Braslovje zastupanog po punomoćniku Nenad Radek</item>
    </derivirana_varijabla>
  </DomainObject.Predmet.ProtuStrankaListFormatedWithAdressOIB>
  <DomainObject.Predmet.ProtuStrankaListNazivFormated>
    <izvorni_sadrzaj>
      <item>RAF-PROJEKT d.o.o. za graditeljstvo, trgovinu i usluge</item>
    </izvorni_sadrzaj>
    <derivirana_varijabla naziv="DomainObject.Predmet.ProtuStrankaListNazivFormated_1">
      <item>RAF-PROJEKT d.o.o. za graditeljstvo, trgovinu i usluge</item>
    </derivirana_varijabla>
  </DomainObject.Predmet.ProtuStrankaListNazivFormated>
  <DomainObject.Predmet.ProtuStrankaListNazivFormatedOIB>
    <izvorni_sadrzaj>
      <item>RAF-PROJEKT d.o.o. za graditeljstvo, trgovinu i usluge, OIB 12530503515</item>
    </izvorni_sadrzaj>
    <derivirana_varijabla naziv="DomainObject.Predmet.ProtuStrankaListNazivFormatedOIB_1">
      <item>RAF-PROJEKT d.o.o. za graditeljstvo, trgovinu i usluge, OIB 12530503515</item>
    </derivirana_varijabla>
  </DomainObject.Predmet.ProtuStrankaListNazivFormatedOIB>
  <DomainObject.Predmet.OstaliListFormated>
    <izvorni_sadrzaj>
      <item>Nenad Radek punomoćnik sudionika u postupku RAF-PROJEKT d.o.o. za graditeljstvo, trgovinu i usluge</item>
      <item>MF Porezna uprava Zagreb</item>
      <item>Tomislav Orehovec</item>
    </izvorni_sadrzaj>
    <derivirana_varijabla naziv="DomainObject.Predmet.OstaliListFormated_1">
      <item>Nenad Radek punomoćnik sudionika u postupku RAF-PROJEKT d.o.o. za graditeljstvo, trgovinu i usluge</item>
      <item>MF Porezna uprava Zagreb</item>
      <item>Tomislav Orehovec</item>
    </derivirana_varijabla>
  </DomainObject.Predmet.OstaliListFormated>
  <DomainObject.Predmet.OstaliListFormatedOIB>
    <izvorni_sadrzaj>
      <item>Nenad Radek, OIB 28819674129 punomoćnik sudionika u postupku RAF-PROJEKT d.o.o. za graditeljstvo, trgovinu i usluge</item>
      <item>MF Porezna uprava Zagreb</item>
      <item>Tomislav Orehovec, OIB 02009648274</item>
    </izvorni_sadrzaj>
    <derivirana_varijabla naziv="DomainObject.Predmet.OstaliListFormatedOIB_1">
      <item>Nenad Radek, OIB 28819674129 punomoćnik sudionika u postupku RAF-PROJEKT d.o.o. za graditeljstvo, trgovinu i usluge</item>
      <item>MF Porezna uprava Zagreb</item>
      <item>Tomislav Orehovec, OIB 02009648274</item>
    </derivirana_varijabla>
  </DomainObject.Predmet.OstaliListFormatedOIB>
  <DomainObject.Predmet.OstaliListFormatedWithAdress>
    <izvorni_sadrzaj>
      <item>Nenad Radek, Braslovje 21/G, 10430 Samobor punomoćnik sudionika u postupku RAF-PROJEKT d.o.o. za graditeljstvo, trgovinu i usluge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Nenad Radek, Braslovje 21/G, 10430 Samobor punomoćnik sudionika u postupku RAF-PROJEKT d.o.o. za graditeljstvo, trgovinu i usluge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Nenad Radek, OIB 28819674129, Braslovje 21/G, 10430 Samobor punomoćnik sudionika u postupku RAF-PROJEKT d.o.o. za graditeljstvo, trgovinu i usluge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Nenad Radek, OIB 28819674129, Braslovje 21/G, 10430 Samobor punomoćnik sudionika u postupku RAF-PROJEKT d.o.o. za graditeljstvo, trgovinu i usluge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Nenad Radek</item>
      <item>MF Porezna uprava Zagreb</item>
      <item>Tomislav Orehovec</item>
    </izvorni_sadrzaj>
    <derivirana_varijabla naziv="DomainObject.Predmet.OstaliListNazivFormated_1">
      <item>Nenad Radek</item>
      <item>MF Porezna uprava Zagreb</item>
      <item>Tomislav Orehovec</item>
    </derivirana_varijabla>
  </DomainObject.Predmet.OstaliListNazivFormated>
  <DomainObject.Predmet.OstaliListNazivFormatedOIB>
    <izvorni_sadrzaj>
      <item>Nenad Radek, OIB 28819674129</item>
      <item>MF Porezna uprava Zagreb</item>
      <item>Tomislav Orehovec, OIB 02009648274</item>
    </izvorni_sadrzaj>
    <derivirana_varijabla naziv="DomainObject.Predmet.OstaliListNazivFormatedOIB_1">
      <item>Nenad Radek, OIB 28819674129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St-764/2013-29</izvorni_sadrzaj>
    <derivirana_varijabla naziv="DomainObject.PoslovniBrojDokumenta_1">St-764/2013-29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RAF-PROJEKT d.o.o. za graditeljstvo, trgovinu i usluge</izvorni_sadrzaj>
    <derivirana_varijabla naziv="DomainObject.Predmet.ProtustrankaIDrugi_1">RAF-PROJEKT d.o.o. za graditeljstvo, trgovinu i usluge</derivirana_varijabla>
  </DomainObject.Predmet.ProtustrankaIDrugi>
  <DomainObject.Predmet.StrankaIDrugiAdressOIB>
    <izvorni_sadrzaj>FINA ZAGREB, OIB 85821130368, ILICA GRADA VUKOVARA 70, 10000 Zagreb</izvorni_sadrzaj>
    <derivirana_varijabla naziv="DomainObject.Predmet.StrankaIDrugiAdressOIB_1">FINA ZAGREB, OIB 85821130368, ILICA GRADA VUKOVARA 70, 10000 Zagreb</derivirana_varijabla>
  </DomainObject.Predmet.StrankaIDrugiAdressOIB>
  <DomainObject.Predmet.ProtustrankaIDrugiAdressOIB>
    <izvorni_sadrzaj>RAF-PROJEKT d.o.o. za graditeljstvo, trgovinu i usluge, OIB 12530503515, BRASLOVJE 21G, 10430 Braslovje</izvorni_sadrzaj>
    <derivirana_varijabla naziv="DomainObject.Predmet.ProtustrankaIDrugiAdressOIB_1">RAF-PROJEKT d.o.o. za graditeljstvo, trgovinu i usluge, OIB 12530503515, BRASLOVJE 21G, 10430 Braslovje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2015.</izvorni_sadrzaj>
    <derivirana_varijabla naziv="DomainObject.Predmet.OdlukaRjesenje.DatumDonosenjaOdluke_1">24. studenog 2015.</derivirana_varijabla>
  </DomainObject.Predmet.OdlukaRjesenje.DatumDonosenjaOdluke>
  <DomainObject.Predmet.OdlukaRjesenje.DatumPravomocnosti>
    <izvorni_sadrzaj>10. prosinca 2015.</izvorni_sadrzaj>
    <derivirana_varijabla naziv="DomainObject.Predmet.OdlukaRjesenje.DatumPravomocnosti_1">10. prosinca 2015.</derivirana_varijabla>
  </DomainObject.Predmet.OdlukaRjesenje.DatumPravomocnosti>
  <DomainObject.Predmet.OdlukaRjesenje.Oznaka>
    <izvorni_sadrzaj>St-764/2013-22</izvorni_sadrzaj>
    <derivirana_varijabla naziv="DomainObject.Predmet.OdlukaRjesenje.Oznaka_1">St-764/2013-22</derivirana_varijabla>
  </DomainObject.Predmet.OdlukaRjesenje.Oznaka>
  <DomainObject.Predmet.SudioniciListNaziv>
    <izvorni_sadrzaj>
      <item>RAF-PROJEKT d.o.o. za graditeljstvo, trgovinu i usluge</item>
      <item>FINA ZAGREB</item>
      <item>Nenad Radek</item>
      <item>MF Porezna uprava Zagreb</item>
      <item>Tomislav Orehovec</item>
    </izvorni_sadrzaj>
    <derivirana_varijabla naziv="DomainObject.Predmet.SudioniciListNaziv_1">
      <item>RAF-PROJEKT d.o.o. za graditeljstvo, trgovinu i usluge</item>
      <item>FINA ZAGREB</item>
      <item>Nenad Radek</item>
      <item>MF Porezna uprava Zagreb</item>
      <item>Tomislav Orehovec</item>
    </derivirana_varijabla>
  </DomainObject.Predmet.SudioniciListNaziv>
  <DomainObject.Predmet.SudioniciListAdressOIB>
    <izvorni_sadrzaj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izvorni_sadrzaj>
    <derivirana_varijabla naziv="DomainObject.Predmet.SudioniciListAdressOIB_1"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12530503515</item>
      <item>, OIB 85821130368</item>
      <item>, OIB 28819674129</item>
      <item>, OIB null</item>
      <item>, OIB 02009648274</item>
    </izvorni_sadrzaj>
    <derivirana_varijabla naziv="DomainObject.Predmet.SudioniciListNazivOIB_1">
      <item>, OIB 12530503515</item>
      <item>, OIB 85821130368</item>
      <item>, OIB 28819674129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studenog 2015.</izvorni_sadrzaj>
    <derivirana_varijabla naziv="DomainObject.Predmet.DatumZadnjeOdrzaneSudskeRadnje_1">4. studenog 2015.</derivirana_varijabla>
  </DomainObject.Predmet.DatumZadnjeOdrzaneSudskeRadnje>
  <DomainObject.PredzadnjaOdlukaIzPredmeta.DatumDonosenjaOdluke>
    <izvorni_sadrzaj>19. siječnja 2016.</izvorni_sadrzaj>
    <derivirana_varijabla naziv="DomainObject.PredzadnjaOdlukaIzPredmeta.DatumDonosenjaOdluke_1">19. siječnja 2016.</derivirana_varijabla>
  </DomainObject.PredzadnjaOdlukaIzPredmeta.DatumDonosenjaOdluke>
  <DomainObject.PredzadnjaOdlukaIzPredmeta.Oznaka>
    <izvorni_sadrzaj>St-764/2013-25</izvorni_sadrzaj>
    <derivirana_varijabla naziv="DomainObject.PredzadnjaOdlukaIzPredmeta.Oznaka_1">St-764/2013-25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2182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2019-07-04T07:18:00Z</dcterms:created>
  <dc:creator>galica</dc:creator>
  <cp:lastModifiedBy>Valentina Delač</cp:lastModifiedBy>
  <cp:lastPrinted>2019-07-04T07:17:00Z</cp:lastPrinted>
  <dcterms:modified xmlns:xsi="http://www.w3.org/2001/XMLSchema-instance" xsi:type="dcterms:W3CDTF">2019-07-04T07:53:00Z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St-764/2013-29 / Odluka - Rješenje - nastavak postupka zbog naknadne diobe (Raf_projekt_nastavak_upis_mase.docx)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