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a13d" w14:paraId="41ea13d" w:rsidRDefault="00CB685C" w:rsidP="00CB685C" w:rsidR="00CB685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St-367/2015-5</w:t>
      </w:r>
    </w:p>
    <w:p w:rsidRDefault="00CB685C" w:rsidP="00CB685C" w:rsidR="00CB685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B685C" w:rsidP="00CB685C" w:rsidR="00CB685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B685C" w:rsidP="00CB685C" w:rsidR="00CB685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B685C" w:rsidP="00CB685C" w:rsidR="00CB685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PROIZVODNO USLUŽNA ZADRUGA EURO BUS, Križevci, Matije Gupca 20, OIB: 33958040285, dana 04. ožujka 2016. godine</w:t>
      </w:r>
    </w:p>
    <w:p w:rsidRDefault="00CB685C" w:rsidP="00CB685C" w:rsidR="00CB685C">
      <w:pPr>
        <w:jc w:val="both"/>
      </w:pPr>
    </w:p>
    <w:p w:rsidRDefault="00CB685C" w:rsidP="00CB685C" w:rsidR="00CB685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PROIZVODNO USLUŽNA ZADRUGA EURO BUS, Križevci, Matije Gupca 20, OIB: 33958040285</w:t>
      </w:r>
      <w:r>
        <w:rPr>
          <w:szCs w:val="24"/>
        </w:rPr>
        <w:t>, s danom 04. ožujka 2016. u 13,00 sati.</w:t>
      </w:r>
    </w:p>
    <w:p w:rsidRDefault="00CB685C" w:rsidP="00CB685C" w:rsidR="00CB685C">
      <w:pPr>
        <w:jc w:val="both"/>
        <w:rPr>
          <w:szCs w:val="24"/>
        </w:rPr>
      </w:pPr>
    </w:p>
    <w:p w:rsidRDefault="00CB685C" w:rsidP="00CB685C" w:rsidR="00CB685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PROIZVODNO USLUŽNA ZADRUGA EURO BUS, Križevci, Matije Gupca 20, OIB: 33958040285.</w:t>
      </w:r>
    </w:p>
    <w:p w:rsidRDefault="00CB685C" w:rsidP="00CB685C" w:rsidR="00CB685C">
      <w:pPr>
        <w:jc w:val="both"/>
      </w:pPr>
    </w:p>
    <w:p w:rsidRDefault="00CB685C" w:rsidP="00CB685C" w:rsidR="00CB685C">
      <w:pPr>
        <w:jc w:val="both"/>
      </w:pPr>
      <w:r>
        <w:tab/>
        <w:t xml:space="preserve">III Za stečajnog upravitelja imenuje se </w:t>
      </w:r>
      <w:r w:rsidR="002717B3">
        <w:t xml:space="preserve">Renato Sabljić, </w:t>
      </w:r>
      <w:r>
        <w:t xml:space="preserve"> </w:t>
      </w:r>
      <w:r w:rsidR="002717B3">
        <w:t>Zdenački zavoj 14, Zagreb, OIB: 74644810692.</w:t>
      </w:r>
    </w:p>
    <w:p w:rsidRDefault="00CB685C" w:rsidP="00CB685C" w:rsidR="00CB685C">
      <w:pPr>
        <w:jc w:val="both"/>
        <w:rPr>
          <w:color w:val="FF0000"/>
        </w:rPr>
      </w:pPr>
    </w:p>
    <w:p w:rsidRDefault="00CB685C" w:rsidP="00CB685C" w:rsidR="00CB685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B685C" w:rsidP="00CB685C" w:rsidR="00CB685C">
      <w:pPr>
        <w:jc w:val="both"/>
        <w:rPr>
          <w:szCs w:val="24"/>
        </w:rPr>
      </w:pPr>
    </w:p>
    <w:p w:rsidRDefault="00CB685C" w:rsidP="00CB685C" w:rsidR="00CB685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PROIZVODNO USLUŽNA ZADRUGA EURO BUS, Križevci, Matije Gupca 20, OIB: 33958040285</w:t>
      </w:r>
      <w:r>
        <w:rPr>
          <w:szCs w:val="24"/>
        </w:rPr>
        <w:t>, bit će brisan iz sudskog registra.</w:t>
      </w: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CB685C" w:rsidP="00CB685C" w:rsidR="00CB685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B685C" w:rsidP="00CB685C" w:rsidR="00CB685C">
      <w:pPr>
        <w:rPr>
          <w:szCs w:val="24"/>
        </w:rPr>
      </w:pPr>
      <w:r>
        <w:rPr>
          <w:szCs w:val="24"/>
        </w:rPr>
        <w:t xml:space="preserve">     </w:t>
      </w:r>
    </w:p>
    <w:p w:rsidRDefault="00CB685C" w:rsidP="00CB685C" w:rsidR="00CB685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CB685C" w:rsidP="00CB685C" w:rsidR="00CB685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CB685C" w:rsidP="00CB685C" w:rsidR="00CB685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CB685C" w:rsidP="00CB685C" w:rsidR="00CB685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B685C" w:rsidP="00CB685C" w:rsidR="00CB685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B685C" w:rsidP="00CB685C" w:rsidR="00CB685C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B685C" w:rsidP="00CB685C" w:rsidR="00CB685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rPr>
          <w:szCs w:val="24"/>
        </w:rPr>
      </w:pPr>
      <w:r>
        <w:rPr>
          <w:szCs w:val="24"/>
        </w:rPr>
        <w:t>DNA:</w:t>
      </w:r>
    </w:p>
    <w:p w:rsidRDefault="00CB685C" w:rsidP="00CB685C" w:rsidR="00CB685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B685C" w:rsidP="00CB685C" w:rsidR="00CB685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B685C" w:rsidP="00CB685C" w:rsidR="00CB685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PROIZVODNO USLUŽNA ZADRUGA EURO BUS, Križevci, Matije Gupca 20, OIB: 33958040285</w:t>
      </w:r>
    </w:p>
    <w:p w:rsidRDefault="00CB685C" w:rsidP="00CB685C" w:rsidR="00CB685C">
      <w:pPr>
        <w:numPr>
          <w:ilvl w:val="0"/>
          <w:numId w:val="47"/>
        </w:numPr>
        <w:rPr>
          <w:szCs w:val="24"/>
        </w:rPr>
      </w:pPr>
      <w:r>
        <w:t xml:space="preserve">Upravitelj zadruge Marko </w:t>
      </w:r>
      <w:proofErr w:type="spellStart"/>
      <w:r>
        <w:t>Meštrić</w:t>
      </w:r>
      <w:proofErr w:type="spellEnd"/>
      <w:r>
        <w:t xml:space="preserve">, Ulica Tome </w:t>
      </w:r>
      <w:proofErr w:type="spellStart"/>
      <w:r>
        <w:t>Sermagea</w:t>
      </w:r>
      <w:proofErr w:type="spellEnd"/>
      <w:r>
        <w:t xml:space="preserve"> 9, Križevci</w:t>
      </w:r>
    </w:p>
    <w:p w:rsidRDefault="00CB685C" w:rsidP="00CB685C" w:rsidR="00CB685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B685C" w:rsidP="00CB685C" w:rsidR="00CB685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CB685C" w:rsidP="00CB685C" w:rsidR="002717B3" w:rsidRPr="002717B3">
      <w:pPr>
        <w:numPr>
          <w:ilvl w:val="0"/>
          <w:numId w:val="47"/>
        </w:numPr>
        <w:rPr>
          <w:szCs w:val="24"/>
        </w:rPr>
      </w:pPr>
      <w:r w:rsidRPr="002717B3">
        <w:rPr>
          <w:szCs w:val="24"/>
        </w:rPr>
        <w:t>Stečajni upravitelj</w:t>
      </w:r>
      <w:r w:rsidRPr="002717B3">
        <w:rPr>
          <w:color w:val="FF0000"/>
          <w:szCs w:val="24"/>
        </w:rPr>
        <w:t xml:space="preserve"> </w:t>
      </w:r>
      <w:r w:rsidR="002717B3">
        <w:t>Renato Sabljić,  Zdenački zav</w:t>
      </w:r>
      <w:r w:rsidR="002717B3">
        <w:t>oj 14, Zagreb, OIB: 74644810692</w:t>
      </w:r>
    </w:p>
    <w:p w:rsidRDefault="00CB685C" w:rsidP="00CB685C" w:rsidR="00CB685C" w:rsidRPr="002717B3">
      <w:pPr>
        <w:numPr>
          <w:ilvl w:val="0"/>
          <w:numId w:val="47"/>
        </w:numPr>
        <w:rPr>
          <w:szCs w:val="24"/>
        </w:rPr>
      </w:pPr>
      <w:r w:rsidRPr="002717B3">
        <w:rPr>
          <w:szCs w:val="24"/>
        </w:rPr>
        <w:t>e-oglasna ploča suda</w:t>
      </w: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rPr>
          <w:szCs w:val="24"/>
        </w:rPr>
      </w:pPr>
    </w:p>
    <w:p w:rsidRDefault="00CB685C" w:rsidP="00CB685C" w:rsidR="00CB685C">
      <w:pPr>
        <w:rPr>
          <w:szCs w:val="24"/>
        </w:rPr>
      </w:pPr>
    </w:p>
    <w:p w:rsidRDefault="00CB685C" w:rsidP="00CB685C" w:rsidR="00CB685C"/>
    <w:p w:rsidRDefault="00CB685C" w:rsidP="00CB685C" w:rsidR="00CB685C"/>
    <w:p w:rsidRDefault="00CB685C" w:rsidP="00CB685C" w:rsidR="00CB685C"/>
    <w:p w:rsidRDefault="00CB685C" w:rsidP="00CB685C" w:rsidR="00CB685C"/>
    <w:p w:rsidRDefault="00CB685C" w:rsidP="00CB685C" w:rsidR="00CB685C"/>
    <w:p w:rsidRDefault="00DA0242" w:rsidP="00CB685C" w:rsidR="00DA0242" w:rsidRPr="00CB685C"/>
    <w:sectPr w:rsidSect="00EB0D4C" w:rsidR="00DA0242" w:rsidRPr="00CB685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7B3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85C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B685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B685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363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St-367/2015-5</izvorni_sadrzaj>
    <derivirana_varijabla naziv="DomainObject.Oznaka_1">St-367/2015-5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EURO BUS</izvorni_sadrzaj>
    <derivirana_varijabla naziv="DomainObject.Predmet.ProtustrankaFormated_1">  PROIZVODNO USLUŽNA ZADRUGA EURO BUS</derivirana_varijabla>
  </DomainObject.Predmet.ProtustrankaFormated>
  <DomainObject.Predmet.ProtustrankaFormatedOIB>
    <izvorni_sadrzaj>  PROIZVODNO USLUŽNA ZADRUGA EURO BUS, OIB 33958040285</izvorni_sadrzaj>
    <derivirana_varijabla naziv="DomainObject.Predmet.ProtustrankaFormatedOIB_1">  PROIZVODNO USLUŽNA ZADRUGA EURO BUS, OIB 33958040285</derivirana_varijabla>
  </DomainObject.Predmet.ProtustrankaFormatedOIB>
  <DomainObject.Predmet.ProtustrankaFormatedWithAdress>
    <izvorni_sadrzaj> PROIZVODNO USLUŽNA ZADRUGA EURO BUS, Matije Gupca 20, 48260 Križevci</izvorni_sadrzaj>
    <derivirana_varijabla naziv="DomainObject.Predmet.ProtustrankaFormatedWithAdress_1"> PROIZVODNO USLUŽNA ZADRUGA EURO BUS, Matije Gupca 20, 48260 Križevci</derivirana_varijabla>
  </DomainObject.Predmet.ProtustrankaFormatedWithAdress>
  <DomainObject.Predmet.ProtustrankaFormatedWithAdressOIB>
    <izvorni_sadrzaj> PROIZVODNO USLUŽNA ZADRUGA EURO BUS, OIB 33958040285, Matije Gupca 20, 48260 Križevci</izvorni_sadrzaj>
    <derivirana_varijabla naziv="DomainObject.Predmet.ProtustrankaFormatedWithAdressOIB_1"> PROIZVODNO USLUŽNA ZADRUGA EURO BUS, OIB 33958040285, Matije Gupca 20, 48260 Križevci</derivirana_varijabla>
  </DomainObject.Predmet.ProtustrankaFormatedWithAdressOIB>
  <DomainObject.Predmet.ProtustrankaWithAdress>
    <izvorni_sadrzaj>PROIZVODNO USLUŽNA ZADRUGA EURO BUS Matije Gupca 20, 48260 Križevci</izvorni_sadrzaj>
    <derivirana_varijabla naziv="DomainObject.Predmet.ProtustrankaWithAdress_1">PROIZVODNO USLUŽNA ZADRUGA EURO BUS Matije Gupca 20, 48260 Križevci</derivirana_varijabla>
  </DomainObject.Predmet.ProtustrankaWithAdress>
  <DomainObject.Predmet.ProtustrankaWithAdressOIB>
    <izvorni_sadrzaj>PROIZVODNO USLUŽNA ZADRUGA EURO BUS, OIB 33958040285, Matije Gupca 20, 48260 Križevci</izvorni_sadrzaj>
    <derivirana_varijabla naziv="DomainObject.Predmet.ProtustrankaWithAdressOIB_1">PROIZVODNO USLUŽNA ZADRUGA EURO BUS, OIB 33958040285, Matije Gupca 20, 48260 Križevci</derivirana_varijabla>
  </DomainObject.Predmet.ProtustrankaWithAdressOIB>
  <DomainObject.Predmet.ProtustrankaNazivFormated>
    <izvorni_sadrzaj>PROIZVODNO USLUŽNA ZADRUGA EURO BUS</izvorni_sadrzaj>
    <derivirana_varijabla naziv="DomainObject.Predmet.ProtustrankaNazivFormated_1">PROIZVODNO USLUŽNA ZADRUGA EURO BUS</derivirana_varijabla>
  </DomainObject.Predmet.ProtustrankaNazivFormated>
  <DomainObject.Predmet.ProtustrankaNazivFormatedOIB>
    <izvorni_sadrzaj>PROIZVODNO USLUŽNA ZADRUGA EURO BUS, OIB 33958040285</izvorni_sadrzaj>
    <derivirana_varijabla naziv="DomainObject.Predmet.ProtustrankaNazivFormatedOIB_1">PROIZVODNO USLUŽNA ZADRUGA EURO BUS, OIB 33958040285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127777.66</izvorni_sadrzaj>
    <derivirana_varijabla naziv="DomainObject.Predmet.TrenutnaVrijednost_1">127777.66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PROIZVODNO USLUŽNA ZADRUGA EURO BUS</item>
    </izvorni_sadrzaj>
    <derivirana_varijabla naziv="DomainObject.Predmet.ProtuStrankaListFormated_1">
      <item>PROIZVODNO USLUŽNA ZADRUGA EURO BUS</item>
    </derivirana_varijabla>
  </DomainObject.Predmet.ProtuStrankaListFormated>
  <DomainObject.Predmet.ProtuStrankaListFormatedOIB>
    <izvorni_sadrzaj>
      <item>PROIZVODNO USLUŽNA ZADRUGA EURO BUS, OIB 33958040285</item>
    </izvorni_sadrzaj>
    <derivirana_varijabla naziv="DomainObject.Predmet.ProtuStrankaListFormatedOIB_1">
      <item>PROIZVODNO USLUŽNA ZADRUGA EURO BUS, OIB 33958040285</item>
    </derivirana_varijabla>
  </DomainObject.Predmet.ProtuStrankaListFormatedOIB>
  <DomainObject.Predmet.ProtuStrankaListFormatedWithAdress>
    <izvorni_sadrzaj>
      <item>PROIZVODNO USLUŽNA ZADRUGA EURO BUS, Matije Gupca 20, 48260 Križevci</item>
    </izvorni_sadrzaj>
    <derivirana_varijabla naziv="DomainObject.Predmet.ProtuStrankaListFormatedWithAdress_1">
      <item>PROIZVODNO USLUŽNA ZADRUGA EURO BUS, Matije Gupca 20, 48260 Križevci</item>
    </derivirana_varijabla>
  </DomainObject.Predmet.ProtuStrankaListFormatedWithAdress>
  <DomainObject.Predmet.ProtuStrankaListFormatedWithAdressOIB>
    <izvorni_sadrzaj>
      <item>PROIZVODNO USLUŽNA ZADRUGA EURO BUS, OIB 33958040285, Matije Gupca 20, 48260 Križevci</item>
    </izvorni_sadrzaj>
    <derivirana_varijabla naziv="DomainObject.Predmet.ProtuStrankaListFormatedWithAdressOIB_1">
      <item>PROIZVODNO USLUŽNA ZADRUGA EURO BUS, OIB 33958040285, Matije Gupca 20, 48260 Križevci</item>
    </derivirana_varijabla>
  </DomainObject.Predmet.ProtuStrankaListFormatedWithAdressOIB>
  <DomainObject.Predmet.ProtuStrankaListNazivFormated>
    <izvorni_sadrzaj>
      <item>PROIZVODNO USLUŽNA ZADRUGA EURO BUS</item>
    </izvorni_sadrzaj>
    <derivirana_varijabla naziv="DomainObject.Predmet.ProtuStrankaListNazivFormated_1">
      <item>PROIZVODNO USLUŽNA ZADRUGA EURO BUS</item>
    </derivirana_varijabla>
  </DomainObject.Predmet.ProtuStrankaListNazivFormated>
  <DomainObject.Predmet.ProtuStrankaListNazivFormatedOIB>
    <izvorni_sadrzaj>
      <item>PROIZVODNO USLUŽNA ZADRUGA EURO BUS, OIB 33958040285</item>
    </izvorni_sadrzaj>
    <derivirana_varijabla naziv="DomainObject.Predmet.ProtuStrankaListNazivFormatedOIB_1">
      <item>PROIZVODNO USLUŽNA ZADRUGA EURO BUS, OIB 33958040285</item>
    </derivirana_varijabla>
  </DomainObject.Predmet.ProtuStrankaListNazivFormatedOIB>
  <DomainObject.Predmet.OstaliListFormated>
    <izvorni_sadrzaj>
      <item>e-Oglasna</item>
      <item>Sudski registar</item>
      <item>Marko Meštrić</item>
    </izvorni_sadrzaj>
    <derivirana_varijabla naziv="DomainObject.Predmet.OstaliListFormated_1">
      <item>e-Oglasna</item>
      <item>Sudski registar</item>
      <item>Marko Meštrić</item>
    </derivirana_varijabla>
  </DomainObject.Predmet.OstaliListFormated>
  <DomainObject.Predmet.OstaliListFormatedOIB>
    <izvorni_sadrzaj>
      <item>e-Oglasna</item>
      <item>Sudski registar</item>
      <item>Marko Meštrić, OIB 72160703097</item>
    </izvorni_sadrzaj>
    <derivirana_varijabla naziv="DomainObject.Predmet.OstaliListFormatedOIB_1">
      <item>e-Oglasna</item>
      <item>Sudski registar</item>
      <item>Marko Meštrić, OIB 72160703097</item>
    </derivirana_varijabla>
  </DomainObject.Predmet.OstaliListFormatedOIB>
  <DomainObject.Predmet.OstaliListFormatedWithAdress>
    <izvorni_sadrzaj>
      <item>e-Oglasna</item>
      <item>Sudski registar</item>
      <item>Marko Meštrić, Istarska Ulica 20, 48260 Križevci</item>
    </izvorni_sadrzaj>
    <derivirana_varijabla naziv="DomainObject.Predmet.OstaliListFormatedWithAdress_1">
      <item>e-Oglasna</item>
      <item>Sudski registar</item>
      <item>Marko Meštrić, Istarska Ulica 20, 48260 Križevci</item>
    </derivirana_varijabla>
  </DomainObject.Predmet.OstaliListFormatedWithAdress>
  <DomainObject.Predmet.OstaliListFormatedWithAdressOIB>
    <izvorni_sadrzaj>
      <item>e-Oglasna</item>
      <item>Sudski registar</item>
      <item>Marko Meštrić, OIB 72160703097, Istarska Ulica 20, 48260 Križevci</item>
    </izvorni_sadrzaj>
    <derivirana_varijabla naziv="DomainObject.Predmet.OstaliListFormatedWithAdressOIB_1">
      <item>e-Oglasna</item>
      <item>Sudski registar</item>
      <item>Marko Meštrić, OIB 72160703097, Istarska Ulica 20, 48260 Križevci</item>
    </derivirana_varijabla>
  </DomainObject.Predmet.OstaliListFormatedWithAdressOIB>
  <DomainObject.Predmet.OstaliListNazivFormated>
    <izvorni_sadrzaj>
      <item>e-Oglasna</item>
      <item>Sudski registar</item>
      <item>Marko Meštrić</item>
    </izvorni_sadrzaj>
    <derivirana_varijabla naziv="DomainObject.Predmet.OstaliListNazivFormated_1">
      <item>e-Oglasna</item>
      <item>Sudski registar</item>
      <item>Marko Meštrić</item>
    </derivirana_varijabla>
  </DomainObject.Predmet.OstaliListNazivFormated>
  <DomainObject.Predmet.OstaliListNazivFormatedOIB>
    <izvorni_sadrzaj>
      <item>e-Oglasna</item>
      <item>Sudski registar</item>
      <item>Marko Meštrić, OIB 72160703097</item>
    </izvorni_sadrzaj>
    <derivirana_varijabla naziv="DomainObject.Predmet.OstaliListNazivFormatedOIB_1">
      <item>e-Oglasna</item>
      <item>Sudski registar</item>
      <item>Marko Meštrić, OIB 72160703097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St-367/2015-5</izvorni_sadrzaj>
    <derivirana_varijabla naziv="DomainObject.PoslovniBrojDokumenta_1">St-367/2015-5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PROIZVODNO USLUŽNA ZADRUGA EURO BUS</izvorni_sadrzaj>
    <derivirana_varijabla naziv="DomainObject.Predmet.ProtustrankaIDrugi_1">PROIZVODNO USLUŽNA ZADRUGA EURO BUS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PROIZVODNO USLUŽNA ZADRUGA EURO BUS, OIB 33958040285, Matije Gupca 20, 48260 Križevci</izvorni_sadrzaj>
    <derivirana_varijabla naziv="DomainObject.Predmet.ProtustrankaIDrugiAdressOIB_1">PROIZVODNO USLUŽNA ZADRUGA EURO BUS, OIB 33958040285, Matije Gupca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PROIZVODNO USLUŽNA ZADRUGA EURO BUS</item>
      <item>e-Oglasna</item>
      <item>Sudski registar</item>
      <item>Marko Meštrić</item>
    </izvorni_sadrzaj>
    <derivirana_varijabla naziv="DomainObject.Predmet.SudioniciListNaziv_1">
      <item>Financijska agencija RC Zagreb, Podružnica Varaždin</item>
      <item>PROIZVODNO USLUŽNA ZADRUGA EURO BUS</item>
      <item>e-Oglasna</item>
      <item>Sudski registar</item>
      <item>Marko Meštrić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PROIZVODNO USLUŽNA ZADRUGA EURO BUS, OIB 33958040285, Matije Gupca 20,48260 Križevci</item>
      <item>e-Oglasna</item>
      <item>Sudski registar</item>
      <item>Marko Meštrić, OIB 72160703097, Istarska Ulica 20,48260 Križevci</item>
    </izvorni_sadrzaj>
    <derivirana_varijabla naziv="DomainObject.Predmet.SudioniciListAdressOIB_1">
      <item>Financijska agencija RC Zagreb, Podružnica Varaždin, OIB 85821130368, A.Cesarca 2,42000 Varaždin</item>
      <item>PROIZVODNO USLUŽNA ZADRUGA EURO BUS, OIB 33958040285, Matije Gupca 20,48260 Križevci</item>
      <item>e-Oglasna</item>
      <item>Sudski registar</item>
      <item>Marko Meštrić, OIB 72160703097, Istarska Ulica 20,48260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0F57C-DC1D-44F2-8C88-0CBCAA121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2842</properties:Characters>
  <properties:Lines>91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2016-03-04T08:14:00Z</cp:lastPrinted>
  <dcterms:modified xmlns:xsi="http://www.w3.org/2001/XMLSchema-instance" xsi:type="dcterms:W3CDTF">2016-03-04T08:14:00Z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