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665d" w14:paraId="f66665d" w:rsidRDefault="00656806" w:rsidR="0065680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51BC4" w:rsidP="00505C7F" w:rsidR="00951BC4" w:rsidRPr="00BF1BF0">
      <w:pPr>
        <w:rPr>
          <w:b/>
        </w:rPr>
      </w:pPr>
    </w:p>
    <w:p w:rsidRDefault="007A6CA7" w:rsidP="007A6CA7" w:rsidR="007A6CA7" w:rsidRPr="00C744FD">
      <w:pPr>
        <w:jc w:val="both"/>
      </w:pPr>
      <w:r w:rsidRPr="00C744FD">
        <w:t>Republika Hrvatska</w:t>
      </w:r>
    </w:p>
    <w:p w:rsidRDefault="007A6CA7" w:rsidP="007A6CA7" w:rsidR="007A6CA7" w:rsidRPr="00C744FD">
      <w:pPr>
        <w:jc w:val="both"/>
      </w:pPr>
      <w:r w:rsidRPr="00C744FD">
        <w:t>Trgovački sud u Zagrebu</w:t>
      </w:r>
    </w:p>
    <w:p w:rsidRDefault="007A6CA7" w:rsidP="001D7487" w:rsidR="00C744FD" w:rsidRPr="00C744FD">
      <w:pPr>
        <w:jc w:val="both"/>
      </w:pPr>
      <w:r w:rsidRPr="00C744FD">
        <w:t xml:space="preserve">Zagreb, </w:t>
      </w:r>
      <w:proofErr w:type="spellStart"/>
      <w:r w:rsidRPr="00C744FD">
        <w:t>Amruševa</w:t>
      </w:r>
      <w:proofErr w:type="spellEnd"/>
      <w:r w:rsidRPr="00C744FD">
        <w:t xml:space="preserve"> 2/II                                                                                            </w:t>
      </w:r>
      <w:r w:rsidR="002F4C84">
        <w:t>67. St-517</w:t>
      </w:r>
      <w:r w:rsidR="003F0D25">
        <w:t>/15</w:t>
      </w:r>
      <w:r w:rsidR="00656806">
        <w:t>-38</w:t>
      </w:r>
      <w:r w:rsidRPr="00C744FD">
        <w:t xml:space="preserve">                                                               </w:t>
      </w:r>
    </w:p>
    <w:p w:rsidRDefault="00C744FD" w:rsidP="0040684C" w:rsidR="00C744FD">
      <w:pPr>
        <w:jc w:val="center"/>
      </w:pPr>
      <w:r>
        <w:t>R E P U B L I K A  H R V A T S K A</w:t>
      </w:r>
    </w:p>
    <w:p w:rsidRDefault="0040684C" w:rsidP="0040684C" w:rsidR="0040684C">
      <w:pPr>
        <w:jc w:val="center"/>
      </w:pPr>
    </w:p>
    <w:p w:rsidRDefault="007A6CA7" w:rsidP="0040684C" w:rsidR="007A6CA7" w:rsidRPr="00C744FD">
      <w:pPr>
        <w:jc w:val="center"/>
      </w:pPr>
      <w:r w:rsidRPr="00C744FD">
        <w:t>R J E Š E NJ E</w:t>
      </w:r>
    </w:p>
    <w:p w:rsidRDefault="007A6CA7" w:rsidP="007A6CA7" w:rsidR="007A6CA7" w:rsidRPr="00BF1BF0">
      <w:pPr>
        <w:jc w:val="both"/>
        <w:rPr>
          <w:b/>
        </w:rPr>
      </w:pPr>
    </w:p>
    <w:p w:rsidRDefault="00BF1BF0" w:rsidP="00656806" w:rsidR="0040684C">
      <w:pPr>
        <w:ind w:firstLine="708"/>
        <w:jc w:val="both"/>
      </w:pPr>
      <w:r w:rsidRPr="00BF1BF0">
        <w:t>Trgovački sud u Zagrebu po s</w:t>
      </w:r>
      <w:r w:rsidR="00C744FD">
        <w:t xml:space="preserve">ucu Gordanu </w:t>
      </w:r>
      <w:proofErr w:type="spellStart"/>
      <w:r w:rsidR="00C744FD">
        <w:t>Zubaku</w:t>
      </w:r>
      <w:proofErr w:type="spellEnd"/>
      <w:r w:rsidR="00C744FD">
        <w:t>, u stečajnom</w:t>
      </w:r>
      <w:r w:rsidRPr="00BF1BF0">
        <w:t xml:space="preserve"> postupku nad dužnikom </w:t>
      </w:r>
      <w:r w:rsidR="002F4C84" w:rsidRPr="002F4C84">
        <w:rPr>
          <w:bCs/>
          <w:lang w:val="pt-BR"/>
        </w:rPr>
        <w:t>SERVIS d.o.o. u stečaju, Novska, Brestača 97, OIB: 43519087965</w:t>
      </w:r>
      <w:r w:rsidR="00720D04" w:rsidRPr="00BF1BF0">
        <w:t xml:space="preserve">, </w:t>
      </w:r>
      <w:r w:rsidR="002F4C84">
        <w:t>1</w:t>
      </w:r>
      <w:r w:rsidR="00656806">
        <w:t>6</w:t>
      </w:r>
      <w:r w:rsidR="003F0D25">
        <w:t>. rujna</w:t>
      </w:r>
      <w:r w:rsidR="00C744FD">
        <w:t xml:space="preserve"> 2016</w:t>
      </w:r>
      <w:r w:rsidR="00720D04" w:rsidRPr="00BF1BF0">
        <w:t>.,</w:t>
      </w:r>
    </w:p>
    <w:p w:rsidRDefault="002F4C84" w:rsidP="001D7487" w:rsidR="002F4C84" w:rsidRPr="00BF1BF0"/>
    <w:p w:rsidRDefault="00BA13DE" w:rsidP="0040684C" w:rsidR="00951BC4" w:rsidRPr="00C744FD">
      <w:pPr>
        <w:jc w:val="center"/>
      </w:pPr>
      <w:r w:rsidRPr="00C744FD">
        <w:t>r i j e š i o    j e</w:t>
      </w:r>
    </w:p>
    <w:p w:rsidRDefault="00BA13DE" w:rsidP="00E863A7" w:rsidR="00BA13DE" w:rsidRPr="00BF1BF0"/>
    <w:p w:rsidRDefault="00BA13DE" w:rsidP="007341F7" w:rsidR="0040684C">
      <w:pPr>
        <w:jc w:val="both"/>
      </w:pPr>
      <w:r w:rsidRPr="00C744FD">
        <w:t>I</w:t>
      </w:r>
      <w:r w:rsidR="000A06F8" w:rsidRPr="00C744FD">
        <w:t>.</w:t>
      </w:r>
      <w:r w:rsidR="007C4570" w:rsidRPr="00BF1BF0">
        <w:rPr>
          <w:b/>
        </w:rPr>
        <w:tab/>
      </w:r>
      <w:r w:rsidR="00BF1BF0">
        <w:t xml:space="preserve">Nalaže se Ministarstvu unutarnjih poslova Republike Hrvatske, Policijskoj upravi </w:t>
      </w:r>
      <w:r w:rsidR="002F4C84">
        <w:t>Sisačko-Moslavačkoj</w:t>
      </w:r>
      <w:r w:rsidR="0040684C">
        <w:t xml:space="preserve">, </w:t>
      </w:r>
      <w:r w:rsidR="002F4C84">
        <w:t>Policijska postaja Novska</w:t>
      </w:r>
      <w:r w:rsidR="00BF1BF0">
        <w:t>,</w:t>
      </w:r>
      <w:r w:rsidR="0040684C">
        <w:t xml:space="preserve"> upis brisanja </w:t>
      </w:r>
      <w:r w:rsidR="002F4C84">
        <w:t xml:space="preserve">ovrhe – zabrane otuđenja </w:t>
      </w:r>
      <w:proofErr w:type="spellStart"/>
      <w:r w:rsidR="002F4C84">
        <w:t>Ovr</w:t>
      </w:r>
      <w:proofErr w:type="spellEnd"/>
      <w:r w:rsidR="002F4C84">
        <w:t>-1179/11 i ovrhe-zabrane otuđenja 513-214-12</w:t>
      </w:r>
      <w:r w:rsidR="0040684C">
        <w:t xml:space="preserve"> u knjižicama vozila i prometnim dozvolama sljedećih pokretnina:</w:t>
      </w:r>
    </w:p>
    <w:p w:rsidRDefault="002F4C84" w:rsidP="007341F7" w:rsidR="002F4C84">
      <w:pPr>
        <w:jc w:val="both"/>
      </w:pPr>
      <w:r>
        <w:t xml:space="preserve">1. Ford </w:t>
      </w:r>
      <w:proofErr w:type="spellStart"/>
      <w:r>
        <w:t>Mondeo</w:t>
      </w:r>
      <w:proofErr w:type="spellEnd"/>
      <w:r>
        <w:t xml:space="preserve"> 1.8. TD, broj šasije WF0NXXGBBNSM57214, godina proizvodnje 1995., registarske oznake KT 957 </w:t>
      </w:r>
      <w:proofErr w:type="spellStart"/>
      <w:r>
        <w:t>D.D</w:t>
      </w:r>
      <w:proofErr w:type="spellEnd"/>
      <w:r>
        <w:t>, vozilo je odjavljeno,</w:t>
      </w:r>
    </w:p>
    <w:p w:rsidRDefault="002F4C84" w:rsidP="002F4C84" w:rsidR="00A547EB" w:rsidRPr="00BF1BF0">
      <w:pPr>
        <w:jc w:val="both"/>
      </w:pPr>
      <w:r>
        <w:t>2.  Mercedes Sprinter 310 D, broj šasije WDB9034231P763690, godina proizvodnje 1998., registarske oznake KT 924 DC, vozilo je odjavljeno.</w:t>
      </w:r>
      <w:r w:rsidR="00656806">
        <w:t xml:space="preserve">   </w:t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</w:p>
    <w:p w:rsidRDefault="002F4C84" w:rsidP="00C57FC5" w:rsidR="002F4C84">
      <w:pPr>
        <w:jc w:val="center"/>
      </w:pPr>
    </w:p>
    <w:p w:rsidRDefault="00A547EB" w:rsidP="00C57FC5" w:rsidR="00A547EB" w:rsidRPr="00C744FD">
      <w:pPr>
        <w:jc w:val="center"/>
      </w:pPr>
      <w:r w:rsidRPr="00C744FD">
        <w:t>O b r a z l o ž e n j e</w:t>
      </w:r>
    </w:p>
    <w:p w:rsidRDefault="0040684C" w:rsidP="0040684C" w:rsidR="0040684C">
      <w:pPr>
        <w:jc w:val="both"/>
      </w:pPr>
    </w:p>
    <w:p w:rsidRDefault="0040684C" w:rsidP="00656806" w:rsidR="0040684C" w:rsidRPr="0040684C">
      <w:pPr>
        <w:ind w:firstLine="708"/>
        <w:jc w:val="both"/>
      </w:pPr>
      <w:r w:rsidRPr="0040684C">
        <w:t xml:space="preserve">Podneskom od </w:t>
      </w:r>
      <w:r w:rsidR="002F4C84">
        <w:t>14</w:t>
      </w:r>
      <w:r>
        <w:t>. rujna 2016</w:t>
      </w:r>
      <w:r w:rsidRPr="0040684C">
        <w:t xml:space="preserve">. stečajni upravitelj obavijestio je sud kako je prodao pokretnine stečajnog dužnika opisane u izreci ovog </w:t>
      </w:r>
      <w:r>
        <w:t>rješenja</w:t>
      </w:r>
      <w:r w:rsidRPr="0040684C">
        <w:t xml:space="preserve"> te je predložio da sud donese </w:t>
      </w:r>
      <w:r>
        <w:t xml:space="preserve">rješenje </w:t>
      </w:r>
      <w:r w:rsidRPr="0040684C">
        <w:t xml:space="preserve">o brisanju </w:t>
      </w:r>
      <w:r w:rsidR="004D12B6" w:rsidRPr="004D12B6">
        <w:t xml:space="preserve">ovrhe – zabrane otuđenja </w:t>
      </w:r>
      <w:proofErr w:type="spellStart"/>
      <w:r w:rsidR="004D12B6" w:rsidRPr="004D12B6">
        <w:t>Ovr</w:t>
      </w:r>
      <w:proofErr w:type="spellEnd"/>
      <w:r w:rsidR="004D12B6" w:rsidRPr="004D12B6">
        <w:t>-1179/11 i ovrhe-zabrane otuđenja 513-214-12</w:t>
      </w:r>
      <w:r w:rsidRPr="0040684C">
        <w:t xml:space="preserve"> u knjižicama vozila i prometnim dozvolama. </w:t>
      </w:r>
    </w:p>
    <w:p w:rsidRDefault="0040684C" w:rsidP="00656806" w:rsidR="00A547EB" w:rsidRPr="00656806">
      <w:pPr>
        <w:ind w:firstLine="708"/>
        <w:jc w:val="both"/>
      </w:pPr>
      <w:r w:rsidRPr="0040684C">
        <w:t xml:space="preserve">S obzirom na to da su pokretnine, opisane u izreci ovog zaključka, prodane, sud je na temelju odredbe </w:t>
      </w:r>
      <w:r>
        <w:t>čl. 10</w:t>
      </w:r>
      <w:r w:rsidRPr="0040684C">
        <w:t xml:space="preserve">. Stečajnog zakona („Narodne novine“ br. 71/15) u vezi s odredbom čl. 164. st. 5. Ovršnog zakona („Narodne novine“, broj 112/12, 25/13 i 93/14) o prodaji pokretnina, </w:t>
      </w:r>
      <w:r>
        <w:t>odlučio</w:t>
      </w:r>
      <w:r w:rsidRPr="0040684C">
        <w:t xml:space="preserve"> kao u izreci.</w:t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</w:p>
    <w:p w:rsidRDefault="00BB5DE1" w:rsidP="00C57FC5" w:rsidR="00A547EB" w:rsidRPr="00BF1BF0">
      <w:pPr>
        <w:jc w:val="center"/>
      </w:pPr>
      <w:r w:rsidRPr="00BF1BF0">
        <w:t xml:space="preserve">U Zagrebu </w:t>
      </w:r>
      <w:r w:rsidR="004D12B6">
        <w:t>1</w:t>
      </w:r>
      <w:r w:rsidR="00656806">
        <w:t>6</w:t>
      </w:r>
      <w:r w:rsidR="0040684C">
        <w:t>. rujna</w:t>
      </w:r>
      <w:r w:rsidR="00C744FD">
        <w:t xml:space="preserve"> 2016</w:t>
      </w:r>
      <w:r w:rsidR="00160A28" w:rsidRPr="00BF1BF0">
        <w:t>.</w:t>
      </w:r>
    </w:p>
    <w:p w:rsidRDefault="00892D93" w:rsidP="00C57FC5" w:rsidR="00892D93" w:rsidRPr="00BF1BF0">
      <w:pPr>
        <w:jc w:val="center"/>
      </w:pPr>
    </w:p>
    <w:p w:rsidRDefault="00892D93" w:rsidP="00656806" w:rsidR="00892D93" w:rsidRPr="00BF1BF0">
      <w:pPr>
        <w:jc w:val="right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  <w:t>Stečajni sudac:</w:t>
      </w:r>
    </w:p>
    <w:p w:rsidRDefault="00892D93" w:rsidP="00656806" w:rsidR="00892D93" w:rsidRPr="00BF1BF0">
      <w:pPr>
        <w:jc w:val="right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="00D57604" w:rsidRPr="00BF1BF0">
        <w:t>Gordan Zubak</w:t>
      </w:r>
      <w:r w:rsidR="00656806">
        <w:t>, v.r.</w:t>
      </w:r>
    </w:p>
    <w:p w:rsidRDefault="00A547EB" w:rsidP="00A547EB" w:rsidR="00A547EB" w:rsidRPr="00C744FD"/>
    <w:p w:rsidRDefault="00A547EB" w:rsidP="00A547EB" w:rsidR="00A547EB" w:rsidRPr="00C744FD">
      <w:r w:rsidRPr="00C744FD">
        <w:t>POUKA O PRAVNOM LIJEKU:</w:t>
      </w:r>
    </w:p>
    <w:p w:rsidRDefault="00A547EB" w:rsidP="00A547EB" w:rsidR="00A547EB">
      <w:r w:rsidRPr="00BF1BF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656806" w:rsidP="00A547EB" w:rsidR="00656806" w:rsidRPr="00BF1BF0"/>
    <w:p w:rsidRDefault="00656806" w:rsidP="001745C1" w:rsidR="00656806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0A69F3" w:rsidP="00656806" w:rsidR="000A69F3" w:rsidRPr="00BF1BF0">
      <w:pPr>
        <w:pStyle w:val="Tijeloteksta"/>
        <w:rPr>
          <w:rFonts w:cs="Times New Roman" w:hAnsi="Times New Roman" w:ascii="Times New Roman"/>
          <w:sz w:val="24"/>
        </w:rPr>
      </w:pPr>
    </w:p>
    <w:sectPr w:rsidSect="00656806" w:rsidR="000A69F3" w:rsidRPr="00BF1BF0">
      <w:pgSz w:h="16838" w:w="11906"/>
      <w:pgMar w:gutter="0" w:footer="709" w:header="709" w:left="1134" w:bottom="426" w:right="1134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5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0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597B0EDC"/>
    <w:multiLevelType w:val="hybridMultilevel"/>
    <w:tmpl w:val="27F2F4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5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3"/>
  </w:num>
  <w:num w:numId="8">
    <w:abstractNumId w:val="17"/>
  </w:num>
  <w:num w:numId="9">
    <w:abstractNumId w:val="5"/>
  </w:num>
  <w:num w:numId="10">
    <w:abstractNumId w:val="15"/>
  </w:num>
  <w:num w:numId="11">
    <w:abstractNumId w:val="13"/>
  </w:num>
  <w:num w:numId="12">
    <w:abstractNumId w:val="12"/>
  </w:num>
  <w:num w:numId="13">
    <w:abstractNumId w:val="0"/>
  </w:num>
  <w:num w:numId="14">
    <w:abstractNumId w:val="16"/>
  </w:num>
  <w:num w:numId="15">
    <w:abstractNumId w:val="7"/>
  </w:num>
  <w:num w:numId="16">
    <w:abstractNumId w:val="14"/>
  </w:num>
  <w:num w:numId="17">
    <w:abstractNumId w:val="8"/>
  </w:num>
  <w:num w:numId="18">
    <w:abstractNumId w:val="18"/>
  </w:num>
  <w:num w:numId="1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10158"/>
    <w:rsid w:val="00011531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5171"/>
    <w:rsid w:val="000C4115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54AAC"/>
    <w:rsid w:val="00160A28"/>
    <w:rsid w:val="0016314A"/>
    <w:rsid w:val="00163D9F"/>
    <w:rsid w:val="00170188"/>
    <w:rsid w:val="00170D46"/>
    <w:rsid w:val="00183847"/>
    <w:rsid w:val="001B585A"/>
    <w:rsid w:val="001D2D26"/>
    <w:rsid w:val="001D3413"/>
    <w:rsid w:val="001D7487"/>
    <w:rsid w:val="001E5852"/>
    <w:rsid w:val="001F6D8C"/>
    <w:rsid w:val="00233FBC"/>
    <w:rsid w:val="00237C4F"/>
    <w:rsid w:val="00254B4D"/>
    <w:rsid w:val="002579A3"/>
    <w:rsid w:val="00263F88"/>
    <w:rsid w:val="00265DFA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016"/>
    <w:rsid w:val="002C4A44"/>
    <w:rsid w:val="002C74DC"/>
    <w:rsid w:val="002C7586"/>
    <w:rsid w:val="002D3678"/>
    <w:rsid w:val="002E65AF"/>
    <w:rsid w:val="002F4C84"/>
    <w:rsid w:val="00307C74"/>
    <w:rsid w:val="00312F73"/>
    <w:rsid w:val="00324A2F"/>
    <w:rsid w:val="00325165"/>
    <w:rsid w:val="00344454"/>
    <w:rsid w:val="00351018"/>
    <w:rsid w:val="00353941"/>
    <w:rsid w:val="003556F7"/>
    <w:rsid w:val="003628EB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3F0D25"/>
    <w:rsid w:val="0040680B"/>
    <w:rsid w:val="0040684C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1896"/>
    <w:rsid w:val="00463342"/>
    <w:rsid w:val="00486E74"/>
    <w:rsid w:val="00487C8C"/>
    <w:rsid w:val="00493770"/>
    <w:rsid w:val="004973E6"/>
    <w:rsid w:val="00497596"/>
    <w:rsid w:val="004976BC"/>
    <w:rsid w:val="004A1997"/>
    <w:rsid w:val="004B25CC"/>
    <w:rsid w:val="004D12B6"/>
    <w:rsid w:val="004D40B6"/>
    <w:rsid w:val="004E2EE1"/>
    <w:rsid w:val="004E3567"/>
    <w:rsid w:val="004E5AAF"/>
    <w:rsid w:val="004F1D7A"/>
    <w:rsid w:val="00500758"/>
    <w:rsid w:val="00505C7F"/>
    <w:rsid w:val="00510599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14D43"/>
    <w:rsid w:val="006235F8"/>
    <w:rsid w:val="00653A2A"/>
    <w:rsid w:val="00656806"/>
    <w:rsid w:val="00661A19"/>
    <w:rsid w:val="00663E03"/>
    <w:rsid w:val="0066480C"/>
    <w:rsid w:val="006765FF"/>
    <w:rsid w:val="006775E2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20D04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A6CA7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0C3D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3510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048DD"/>
    <w:rsid w:val="00A13BEB"/>
    <w:rsid w:val="00A223FD"/>
    <w:rsid w:val="00A24308"/>
    <w:rsid w:val="00A245AD"/>
    <w:rsid w:val="00A267A6"/>
    <w:rsid w:val="00A31401"/>
    <w:rsid w:val="00A31773"/>
    <w:rsid w:val="00A36945"/>
    <w:rsid w:val="00A41127"/>
    <w:rsid w:val="00A47C98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8DB"/>
    <w:rsid w:val="00B129FC"/>
    <w:rsid w:val="00B172A4"/>
    <w:rsid w:val="00B2344C"/>
    <w:rsid w:val="00B41F0F"/>
    <w:rsid w:val="00B456DD"/>
    <w:rsid w:val="00B460C3"/>
    <w:rsid w:val="00B52567"/>
    <w:rsid w:val="00B814C5"/>
    <w:rsid w:val="00B85EFF"/>
    <w:rsid w:val="00B95122"/>
    <w:rsid w:val="00B977F7"/>
    <w:rsid w:val="00BA026E"/>
    <w:rsid w:val="00BA13DE"/>
    <w:rsid w:val="00BB5DE1"/>
    <w:rsid w:val="00BC591E"/>
    <w:rsid w:val="00BE64A8"/>
    <w:rsid w:val="00BE7AFD"/>
    <w:rsid w:val="00BF1BF0"/>
    <w:rsid w:val="00BF5F30"/>
    <w:rsid w:val="00C00C1A"/>
    <w:rsid w:val="00C13593"/>
    <w:rsid w:val="00C2650F"/>
    <w:rsid w:val="00C30BA7"/>
    <w:rsid w:val="00C320DD"/>
    <w:rsid w:val="00C34CC2"/>
    <w:rsid w:val="00C57FC5"/>
    <w:rsid w:val="00C639D6"/>
    <w:rsid w:val="00C744FD"/>
    <w:rsid w:val="00C824F9"/>
    <w:rsid w:val="00C92A25"/>
    <w:rsid w:val="00C97C49"/>
    <w:rsid w:val="00CA21F0"/>
    <w:rsid w:val="00CB66A9"/>
    <w:rsid w:val="00CD35C8"/>
    <w:rsid w:val="00CD3676"/>
    <w:rsid w:val="00CD7A28"/>
    <w:rsid w:val="00CE2F32"/>
    <w:rsid w:val="00CF03EC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4353"/>
    <w:rsid w:val="00DE02D5"/>
    <w:rsid w:val="00DE4D86"/>
    <w:rsid w:val="00DF6474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4068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6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8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8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8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8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Odlomakpopisa" w:type="paragraph">
    <w:name w:val="List Paragraph"/>
    <w:basedOn w:val="Normal"/>
    <w:uiPriority w:val="34"/>
    <w:qFormat/>
    <w:rsid w:val="004068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6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8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8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8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8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B849B1-31CC-4AC3-8D6D-8474EA8DA6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1</properties:Pages>
  <properties:Words>303</properties:Words>
  <properties:Characters>1536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2016-09-15T13:02:00Z</dcterms:created>
  <dc:creator>Dražen Graovac</dc:creator>
  <cp:lastModifiedBy>Ivana Rogić</cp:lastModifiedBy>
  <cp:lastPrinted>2016-09-16T07:48:00Z</cp:lastPrinted>
  <dcterms:modified xmlns:xsi="http://www.w3.org/2001/XMLSchema-instance" xsi:type="dcterms:W3CDTF">2016-09-16T07:50:00Z</dcterms:modified>
  <cp:revision>3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