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bd327" w14:paraId="95bd327" w:rsidRDefault="005F1BFA" w:rsidP="009D1228" w:rsidR="009D1228">
      <w:pPr>
        <w:ind w:firstLine="708"/>
        <w15:collapsed w:val="false"/>
        <w:rPr>
          <w:b/>
        </w:rPr>
      </w:pPr>
      <w:bookmarkStart w:name="_GoBack" w:id="0"/>
      <w:bookmarkEnd w:id="0"/>
      <w:r>
        <w:t xml:space="preserve">    </w:t>
      </w:r>
      <w:r w:rsidR="004731CA">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9D1228">
        <w:tab/>
      </w:r>
      <w:r w:rsidR="009D1228">
        <w:tab/>
      </w:r>
      <w:r w:rsidR="009D1228">
        <w:tab/>
      </w:r>
      <w:r w:rsidR="009D1228">
        <w:tab/>
      </w:r>
      <w:r w:rsidR="009D1228">
        <w:tab/>
      </w:r>
      <w:r w:rsidR="009D1228">
        <w:tab/>
        <w:t xml:space="preserve">            </w:t>
      </w:r>
      <w:r w:rsidR="00435C1A">
        <w:t xml:space="preserve">  </w:t>
      </w:r>
      <w:r w:rsidR="009D1228">
        <w:t xml:space="preserve"> </w:t>
      </w:r>
      <w:r w:rsidR="009D1228" w:rsidRPr="00C82BA1">
        <w:rPr>
          <w:b/>
        </w:rPr>
        <w:t>Posl. br. 12. St-</w:t>
      </w:r>
      <w:r w:rsidR="00E142F4">
        <w:rPr>
          <w:b/>
        </w:rPr>
        <w:t>281</w:t>
      </w:r>
      <w:r w:rsidR="00BB765E">
        <w:rPr>
          <w:b/>
        </w:rPr>
        <w:t>/2017</w:t>
      </w:r>
    </w:p>
    <w:p w:rsidRDefault="00435C1A" w:rsidP="009D1228" w:rsidR="00435C1A" w:rsidRPr="00435C1A">
      <w:pPr>
        <w:ind w:firstLine="708"/>
        <w:rPr>
          <w:b/>
          <w:sz w:val="8"/>
          <w:szCs w:val="8"/>
        </w:rPr>
      </w:pPr>
    </w:p>
    <w:p w:rsidRDefault="009D1228" w:rsidP="009D1228" w:rsidR="009D1228" w:rsidRPr="00565073">
      <w:pPr>
        <w:rPr>
          <w:b/>
          <w:szCs w:val="24"/>
        </w:rPr>
      </w:pPr>
      <w:r w:rsidRPr="00565073">
        <w:rPr>
          <w:b/>
          <w:szCs w:val="24"/>
        </w:rPr>
        <w:t>REPUBLIKA HRVATSKA</w:t>
      </w:r>
    </w:p>
    <w:p w:rsidRDefault="009D1228" w:rsidP="009D1228" w:rsidR="009D1228" w:rsidRPr="00565073">
      <w:pPr>
        <w:rPr>
          <w:b/>
          <w:szCs w:val="24"/>
        </w:rPr>
      </w:pPr>
      <w:r w:rsidRPr="00565073">
        <w:rPr>
          <w:b/>
          <w:szCs w:val="24"/>
        </w:rPr>
        <w:t>TRGOVAČKI SUD U SPLITU</w:t>
      </w:r>
    </w:p>
    <w:p w:rsidRDefault="009D1228" w:rsidP="009D1228" w:rsidR="009D1228" w:rsidRPr="00565073">
      <w:pPr>
        <w:rPr>
          <w:b/>
          <w:szCs w:val="24"/>
        </w:rPr>
      </w:pPr>
      <w:r w:rsidRPr="00565073">
        <w:rPr>
          <w:b/>
          <w:szCs w:val="24"/>
        </w:rPr>
        <w:t>Split, Sukoišanska br. 6</w:t>
      </w:r>
    </w:p>
    <w:p w:rsidRDefault="009D1228" w:rsidP="009D1228" w:rsidR="009D1228">
      <w:pPr>
        <w:rPr>
          <w:b/>
        </w:rPr>
      </w:pPr>
    </w:p>
    <w:p w:rsidRDefault="009D1228" w:rsidP="009D1228" w:rsidR="009D1228">
      <w:pPr>
        <w:jc w:val="center"/>
        <w:rPr>
          <w:b/>
        </w:rPr>
      </w:pPr>
      <w:r>
        <w:rPr>
          <w:b/>
        </w:rPr>
        <w:t>R E P U B L I K A    H R V A T S K A</w:t>
      </w:r>
    </w:p>
    <w:p w:rsidRDefault="009D1228" w:rsidP="009D1228" w:rsidR="009D1228">
      <w:pPr>
        <w:jc w:val="center"/>
        <w:rPr>
          <w:b/>
        </w:rPr>
      </w:pPr>
    </w:p>
    <w:p w:rsidRDefault="009D1228" w:rsidP="009D1228" w:rsidR="009D1228">
      <w:pPr>
        <w:jc w:val="center"/>
        <w:rPr>
          <w:b/>
        </w:rPr>
      </w:pPr>
      <w:r>
        <w:rPr>
          <w:b/>
        </w:rPr>
        <w:t>R J E Š E N J E</w:t>
      </w:r>
    </w:p>
    <w:p w:rsidRDefault="009D1228" w:rsidP="009D1228" w:rsidR="009D1228">
      <w:pPr>
        <w:jc w:val="center"/>
        <w:rPr>
          <w:b/>
        </w:rPr>
      </w:pPr>
    </w:p>
    <w:p w:rsidRDefault="009D1228" w:rsidP="009D1228" w:rsidR="00C82BA1">
      <w:pPr>
        <w:jc w:val="both"/>
      </w:pPr>
      <w:r>
        <w:tab/>
        <w:t xml:space="preserve">Trgovački sud u Splitu, po sucu tog suda Pašku Bačiću, kao stečajnom sucu, u stečajnom postupku povodom prijedloga </w:t>
      </w:r>
      <w:r w:rsidR="00A60608" w:rsidRPr="00A60608">
        <w:rPr>
          <w:szCs w:val="24"/>
        </w:rPr>
        <w:t>predlagatelja – vjerovnika REPUBLIKE HRVATSKE, Ministarstva financ</w:t>
      </w:r>
      <w:r w:rsidR="00222A7D">
        <w:rPr>
          <w:szCs w:val="24"/>
        </w:rPr>
        <w:t>ija, OIB: 18683136487, zastupane</w:t>
      </w:r>
      <w:r w:rsidR="00A60608" w:rsidRPr="00A60608">
        <w:rPr>
          <w:szCs w:val="24"/>
        </w:rPr>
        <w:t xml:space="preserve"> po Županijskom državnom odvjetništvu u Splitu</w:t>
      </w:r>
      <w:r>
        <w:t xml:space="preserve">, za otvaranje stečajnog postupka nad dužnikom </w:t>
      </w:r>
      <w:r w:rsidR="00E142F4" w:rsidRPr="00E142F4">
        <w:t>R.M. ELEKTRIK, d.o.o. Kaštel Lukšić, Obrov bb, OIB: 39121434237</w:t>
      </w:r>
      <w:r w:rsidR="008A2F5C" w:rsidRPr="008A2F5C">
        <w:t xml:space="preserve">, </w:t>
      </w:r>
      <w:r>
        <w:t>dana</w:t>
      </w:r>
      <w:r w:rsidR="00EC1538">
        <w:t xml:space="preserve"> </w:t>
      </w:r>
      <w:r w:rsidR="00D64DDA">
        <w:t>11</w:t>
      </w:r>
      <w:r w:rsidR="00DD6708">
        <w:t>. srpnja</w:t>
      </w:r>
      <w:r w:rsidR="00E142F4">
        <w:t xml:space="preserve"> </w:t>
      </w:r>
      <w:r w:rsidR="005A49E7">
        <w:t>201</w:t>
      </w:r>
      <w:r w:rsidR="00BB765E">
        <w:t>8</w:t>
      </w:r>
      <w:r w:rsidR="00222A7D">
        <w:t>.</w:t>
      </w:r>
    </w:p>
    <w:p w:rsidRDefault="00C82BA1" w:rsidP="00C82BA1" w:rsidR="00C82BA1" w:rsidRPr="000C7281">
      <w:pPr>
        <w:jc w:val="both"/>
        <w:rPr>
          <w:sz w:val="22"/>
        </w:rPr>
      </w:pPr>
    </w:p>
    <w:p w:rsidRDefault="00C82BA1" w:rsidP="00C82BA1" w:rsidR="00C82BA1" w:rsidRPr="00222A7D">
      <w:pPr>
        <w:jc w:val="both"/>
        <w:rPr>
          <w:szCs w:val="24"/>
        </w:rPr>
      </w:pPr>
    </w:p>
    <w:p w:rsidRDefault="00C82BA1" w:rsidP="00C82BA1" w:rsidR="00C82BA1">
      <w:pPr>
        <w:jc w:val="center"/>
      </w:pPr>
      <w:r>
        <w:t>r i j e š i o   j e</w:t>
      </w:r>
    </w:p>
    <w:p w:rsidRDefault="00C82BA1" w:rsidP="00C82BA1" w:rsidR="00C82BA1">
      <w:pPr>
        <w:jc w:val="center"/>
      </w:pPr>
    </w:p>
    <w:p w:rsidRDefault="00C07794" w:rsidP="00C07794" w:rsidR="00C07794">
      <w:pPr>
        <w:ind w:left="360"/>
        <w:jc w:val="both"/>
      </w:pPr>
      <w:r>
        <w:t xml:space="preserve">I. Pozivaju se osobe koje imaju pravni interes za redovitim provođenjem stečajnog postupka nad dužnikom </w:t>
      </w:r>
      <w:r w:rsidR="00E142F4">
        <w:t>R.M. ELEKTRIK, d.o.o. Kaštel Lukšić, Obrov bb, OIB: 39121434237</w:t>
      </w:r>
      <w:r w:rsidR="008A2F5C" w:rsidRPr="008A2F5C">
        <w:t xml:space="preserve">,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w:t>
      </w:r>
      <w:r w:rsidR="009D1228">
        <w:t>tečajnog postupka br. 12. St-</w:t>
      </w:r>
      <w:r w:rsidR="00E142F4">
        <w:t>281</w:t>
      </w:r>
      <w:r>
        <w:t>/201</w:t>
      </w:r>
      <w:r w:rsidR="00BB765E">
        <w:t>7</w:t>
      </w:r>
      <w:r>
        <w:t xml:space="preserve">" te da u istom roku dostave ovom sudu dokaz o uplati zatraženog predujma.  </w:t>
      </w:r>
    </w:p>
    <w:p w:rsidRDefault="00C07794" w:rsidP="00C07794" w:rsidR="00C07794">
      <w:pPr>
        <w:jc w:val="both"/>
      </w:pPr>
    </w:p>
    <w:p w:rsidRDefault="00C07794" w:rsidP="00C07794" w:rsidR="00C07794">
      <w:pPr>
        <w:ind w:left="360"/>
        <w:jc w:val="both"/>
      </w:pPr>
      <w:r>
        <w:t xml:space="preserve">II. Ako u ostavljenom roku ne bude uplaćen zatraženi predujam iz točke I. ovog rješenja, sud će donijeti rješenje o otvaranju i zaključenju stečajnog postupka nad dužnikom. </w:t>
      </w:r>
    </w:p>
    <w:p w:rsidRDefault="00C07794" w:rsidP="00CD43BF" w:rsidR="00C07794">
      <w:pPr>
        <w:ind w:left="360"/>
        <w:jc w:val="both"/>
      </w:pPr>
    </w:p>
    <w:p w:rsidRDefault="0001635B" w:rsidP="00CD43BF" w:rsidR="0001635B" w:rsidRPr="00DD6708">
      <w:pPr>
        <w:jc w:val="both"/>
        <w:rPr>
          <w:sz w:val="22"/>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E142F4" w:rsidP="00E142F4" w:rsidR="00E142F4">
      <w:pPr>
        <w:ind w:firstLine="708"/>
        <w:jc w:val="both"/>
      </w:pPr>
      <w:r>
        <w:t>Financijska agencija, Regionalni centar Split podnijela je ovom sudu, na temelju odredbe čl. 444. st. 1. Stečajnog zakona (Narodne novine broj 71/15 i 104/17, dalje SZ), zahtjev za provedbu skraćenog stečajnog postupka nad dužnikom R.M. ELEKTRIK, d.o.o. Kaštel Lukšić.</w:t>
      </w:r>
    </w:p>
    <w:p w:rsidRDefault="00BB765E" w:rsidP="00DD6708" w:rsidR="00BB765E">
      <w:pPr>
        <w:jc w:val="both"/>
      </w:pPr>
    </w:p>
    <w:p w:rsidRDefault="00222A7D" w:rsidP="00222A7D" w:rsidR="00222A7D" w:rsidRPr="00874DE6">
      <w:pPr>
        <w:ind w:firstLine="708"/>
        <w:jc w:val="both"/>
      </w:pPr>
      <w:r>
        <w:t>Povodom podnesenog zahtjeva FINE, a temeljem odredbi čl. 430</w:t>
      </w:r>
      <w:r w:rsidRPr="00874DE6">
        <w:t>.</w:t>
      </w:r>
      <w:r>
        <w:t xml:space="preserve"> SZ-a, </w:t>
      </w:r>
      <w:r w:rsidRPr="00874DE6">
        <w:t xml:space="preserve">ovaj sud je na mrežnoj stranici e-Oglasna ploča sudova </w:t>
      </w:r>
      <w:r w:rsidR="00BB765E">
        <w:t xml:space="preserve">19. </w:t>
      </w:r>
      <w:r w:rsidR="00E142F4">
        <w:t>veljače</w:t>
      </w:r>
      <w:r w:rsidR="00BB765E" w:rsidRPr="00874DE6">
        <w:t xml:space="preserve"> 2016</w:t>
      </w:r>
      <w:r w:rsidRPr="00874DE6">
        <w:t xml:space="preserve">. objavio oglas </w:t>
      </w:r>
      <w:r w:rsidR="00DD6708">
        <w:t>kojim</w:t>
      </w:r>
      <w:r w:rsidRPr="00874DE6">
        <w:t xml:space="preserve"> su osobe ovlaštene za zastupanje dužnika pozvane da u roku od 15 dana podnesu sudu javnobilježnički ovjerovljen popis imovine i obveza dužnika na propisanom obrascu, a vjerovnici dužnika su pozvani da najkasnije u roku od 45 dana predlože otvaranje stečajnog postupka nad dužnikom, sve to uz upozorenje na pravne posljedice nepodnošenja prijedloga za otvaranje stečajnog postupka. </w:t>
      </w:r>
      <w:r>
        <w:t xml:space="preserve"> </w:t>
      </w:r>
    </w:p>
    <w:p w:rsidRDefault="00222A7D" w:rsidP="00222A7D" w:rsidR="00222A7D">
      <w:pPr>
        <w:jc w:val="both"/>
      </w:pPr>
    </w:p>
    <w:p w:rsidRDefault="00222A7D" w:rsidP="00222A7D" w:rsidR="00222A7D">
      <w:pPr>
        <w:ind w:firstLine="708"/>
        <w:jc w:val="both"/>
      </w:pPr>
      <w:r>
        <w:lastRenderedPageBreak/>
        <w:t>Predlagatelj – vjerovnik</w:t>
      </w:r>
      <w:r w:rsidRPr="00874DE6">
        <w:t xml:space="preserve"> Republika Hrvatska, Ministarstvo financija je </w:t>
      </w:r>
      <w:r>
        <w:t xml:space="preserve">pravovremeno, </w:t>
      </w:r>
      <w:r w:rsidR="00E142F4" w:rsidRPr="00E142F4">
        <w:t>11. ožujka 2016</w:t>
      </w:r>
      <w:r w:rsidRPr="00874DE6">
        <w:t>.</w:t>
      </w:r>
      <w:r>
        <w:t>,</w:t>
      </w:r>
      <w:r w:rsidRPr="00874DE6">
        <w:t xml:space="preserve"> podnio </w:t>
      </w:r>
      <w:r>
        <w:t xml:space="preserve">ovom sudu </w:t>
      </w:r>
      <w:r w:rsidRPr="00874DE6">
        <w:t>prijedlog za otvaranje stečajnog postupka nad dužnikom</w:t>
      </w:r>
      <w:r>
        <w:t xml:space="preserve">, navodeći </w:t>
      </w:r>
      <w:r w:rsidRPr="00874DE6">
        <w:t>da prema dužniku ima dospjelih, a ne</w:t>
      </w:r>
      <w:r>
        <w:t>namirenih</w:t>
      </w:r>
      <w:r w:rsidRPr="00874DE6">
        <w:t xml:space="preserve"> </w:t>
      </w:r>
      <w:r>
        <w:t>tražbina</w:t>
      </w:r>
      <w:r w:rsidRPr="00874DE6">
        <w:t xml:space="preserve"> u ukupnom iznosu od </w:t>
      </w:r>
      <w:r w:rsidR="00E142F4" w:rsidRPr="00E142F4">
        <w:t xml:space="preserve">239.332,85 </w:t>
      </w:r>
      <w:r w:rsidR="004B1CEE">
        <w:t xml:space="preserve"> </w:t>
      </w:r>
      <w:r>
        <w:t>kn.</w:t>
      </w:r>
    </w:p>
    <w:p w:rsidRDefault="00222A7D" w:rsidP="00222A7D" w:rsidR="00222A7D" w:rsidRPr="008B42B2">
      <w:pPr>
        <w:ind w:firstLine="708"/>
        <w:jc w:val="both"/>
      </w:pPr>
    </w:p>
    <w:p w:rsidRDefault="00222A7D" w:rsidP="00222A7D" w:rsidR="00222A7D">
      <w:pPr>
        <w:ind w:firstLine="708"/>
        <w:jc w:val="both"/>
      </w:pPr>
      <w:r w:rsidRPr="008B415B">
        <w:t>Budući da je vjerovnik Republika Hrvatska</w:t>
      </w:r>
      <w:r>
        <w:t>, unutar roka od 45 dana,</w:t>
      </w:r>
      <w:r w:rsidRPr="008B415B">
        <w:t xml:space="preserve"> podnio prijedlog za otvaranje stečajnog postupka nad dužnikom, a isti je sukladno odredbama čl. 114. st. 3. SZ-a oslobođen </w:t>
      </w:r>
      <w:r>
        <w:t xml:space="preserve">od </w:t>
      </w:r>
      <w:r w:rsidRPr="008B415B">
        <w:t xml:space="preserve">plaćanja predujma za namirenje troškova stečajnog postupka, </w:t>
      </w:r>
      <w:r w:rsidR="00DD6708">
        <w:t>rješenjem ovog suda posl. br.</w:t>
      </w:r>
      <w:r w:rsidR="00E142F4" w:rsidRPr="00E142F4">
        <w:t xml:space="preserve"> St-1766/2015 od 03.02.2017</w:t>
      </w:r>
      <w:r>
        <w:t>. obustavljen je skraćeni stečajni postupak te je po pravomoćnosti tog rješenja predmet zaveden po novi poslovni broj St-</w:t>
      </w:r>
      <w:r w:rsidR="00E142F4">
        <w:t>281</w:t>
      </w:r>
      <w:r>
        <w:t>/201</w:t>
      </w:r>
      <w:r w:rsidR="00BB765E">
        <w:t>7</w:t>
      </w:r>
      <w:r>
        <w:t>.</w:t>
      </w:r>
    </w:p>
    <w:p w:rsidRDefault="00222A7D" w:rsidP="00222A7D" w:rsidR="00222A7D">
      <w:pPr>
        <w:ind w:firstLine="708"/>
        <w:jc w:val="both"/>
      </w:pPr>
    </w:p>
    <w:p w:rsidRDefault="00222A7D" w:rsidP="00222A7D" w:rsidR="00222A7D">
      <w:pPr>
        <w:ind w:firstLine="708"/>
        <w:jc w:val="both"/>
      </w:pPr>
      <w:r>
        <w:t xml:space="preserve">U nastavku ovog postupka, </w:t>
      </w:r>
      <w:r w:rsidRPr="006A49A6">
        <w:t xml:space="preserve">rješenjem </w:t>
      </w:r>
      <w:r>
        <w:t>suda</w:t>
      </w:r>
      <w:r w:rsidRPr="006A49A6">
        <w:t xml:space="preserve"> posl. br. 12. St-</w:t>
      </w:r>
      <w:r w:rsidR="00E142F4">
        <w:t>281</w:t>
      </w:r>
      <w:r>
        <w:t>/201</w:t>
      </w:r>
      <w:r w:rsidR="00BB765E">
        <w:t>7</w:t>
      </w:r>
      <w:r w:rsidRPr="006A49A6">
        <w:t xml:space="preserve"> od </w:t>
      </w:r>
      <w:r w:rsidR="002D0D17">
        <w:t xml:space="preserve">16. travnja </w:t>
      </w:r>
      <w:r w:rsidR="00BB765E">
        <w:t xml:space="preserve"> 2018</w:t>
      </w:r>
      <w:r>
        <w:t>. pokrenut je</w:t>
      </w:r>
      <w:r w:rsidRPr="006A49A6">
        <w:t xml:space="preserve"> prethodni postupak </w:t>
      </w:r>
      <w:r>
        <w:t>radi utvrđivanja pretpostavki za otvaranje s</w:t>
      </w:r>
      <w:r w:rsidR="00FD2338">
        <w:t>tečajnog postupka nad dužnikom,</w:t>
      </w:r>
      <w:r>
        <w:t xml:space="preserve"> a sve sukladno odredbama čl. 115. st. 1. u vezi s čl. 433. SZ-a.</w:t>
      </w:r>
    </w:p>
    <w:p w:rsidRDefault="00222A7D" w:rsidP="00222A7D" w:rsidR="00222A7D">
      <w:pPr>
        <w:jc w:val="both"/>
        <w:rPr>
          <w:szCs w:val="24"/>
        </w:rPr>
      </w:pPr>
    </w:p>
    <w:p w:rsidRDefault="00222A7D" w:rsidP="004B1CEE" w:rsidR="00E142F4">
      <w:pPr>
        <w:ind w:firstLine="708"/>
        <w:jc w:val="both"/>
        <w:rPr>
          <w:szCs w:val="24"/>
        </w:rPr>
      </w:pPr>
      <w:r>
        <w:t xml:space="preserve">Na ročištu koje je u prethodnom postupku održano kod ovog suda </w:t>
      </w:r>
      <w:r w:rsidR="00E142F4">
        <w:t>17. svibnja</w:t>
      </w:r>
      <w:r w:rsidR="00BB765E">
        <w:t xml:space="preserve"> 2018</w:t>
      </w:r>
      <w:r>
        <w:t xml:space="preserve">., zastupnik po zakonu dužnika </w:t>
      </w:r>
      <w:r w:rsidR="00E142F4">
        <w:rPr>
          <w:szCs w:val="24"/>
        </w:rPr>
        <w:t>Miće Sabljić iz Kaštel Lukšića</w:t>
      </w:r>
      <w:r w:rsidR="007767EA">
        <w:rPr>
          <w:szCs w:val="24"/>
        </w:rPr>
        <w:t xml:space="preserve"> </w:t>
      </w:r>
      <w:r w:rsidR="00CF4559">
        <w:rPr>
          <w:szCs w:val="24"/>
        </w:rPr>
        <w:t>potvrdio je postojanje</w:t>
      </w:r>
      <w:r w:rsidR="00E142F4">
        <w:rPr>
          <w:szCs w:val="24"/>
        </w:rPr>
        <w:t xml:space="preserve"> dug</w:t>
      </w:r>
      <w:r w:rsidR="00CF4559">
        <w:rPr>
          <w:szCs w:val="24"/>
        </w:rPr>
        <w:t xml:space="preserve">a </w:t>
      </w:r>
      <w:r w:rsidR="00E142F4">
        <w:rPr>
          <w:szCs w:val="24"/>
        </w:rPr>
        <w:t>dužnika prema Ministarstvu financija, Poreznoj upravi koji je naveden u prijedlogu</w:t>
      </w:r>
      <w:r w:rsidR="00CF4559">
        <w:rPr>
          <w:szCs w:val="24"/>
        </w:rPr>
        <w:t>, a isto tako je izjavio</w:t>
      </w:r>
      <w:r w:rsidR="00E142F4">
        <w:rPr>
          <w:szCs w:val="24"/>
        </w:rPr>
        <w:t xml:space="preserve"> da dužnik dois</w:t>
      </w:r>
      <w:r w:rsidR="00CF4559">
        <w:rPr>
          <w:szCs w:val="24"/>
        </w:rPr>
        <w:t>ta na računu ima evidentirane</w:t>
      </w:r>
      <w:r w:rsidR="00E142F4">
        <w:rPr>
          <w:szCs w:val="24"/>
        </w:rPr>
        <w:t xml:space="preserve"> nepodmirene obveze te da se stoga ne protivi prijedlogu za otvaranje stečajnog postupka. </w:t>
      </w:r>
    </w:p>
    <w:p w:rsidRDefault="004B1CEE" w:rsidP="007767EA" w:rsidR="00E142F4">
      <w:pPr>
        <w:jc w:val="both"/>
        <w:rPr>
          <w:szCs w:val="24"/>
        </w:rPr>
      </w:pPr>
      <w:r>
        <w:rPr>
          <w:szCs w:val="24"/>
        </w:rPr>
        <w:t xml:space="preserve">U svom iskazu, </w:t>
      </w:r>
      <w:r w:rsidR="00E142F4">
        <w:rPr>
          <w:szCs w:val="24"/>
        </w:rPr>
        <w:t>Miće Sabljić</w:t>
      </w:r>
      <w:r w:rsidRPr="00F141C1">
        <w:rPr>
          <w:szCs w:val="24"/>
        </w:rPr>
        <w:t xml:space="preserve"> </w:t>
      </w:r>
      <w:r>
        <w:rPr>
          <w:szCs w:val="24"/>
        </w:rPr>
        <w:t xml:space="preserve">je naveo </w:t>
      </w:r>
      <w:r w:rsidR="00CF4559">
        <w:rPr>
          <w:szCs w:val="24"/>
        </w:rPr>
        <w:t>da se dužnik bavi</w:t>
      </w:r>
      <w:r w:rsidR="00E142F4" w:rsidRPr="00E142F4">
        <w:rPr>
          <w:szCs w:val="24"/>
        </w:rPr>
        <w:t xml:space="preserve">o izvođenjem elektroinstalacijskih radova u građevinarstvu, pri čemu </w:t>
      </w:r>
      <w:r w:rsidR="00E142F4">
        <w:rPr>
          <w:szCs w:val="24"/>
        </w:rPr>
        <w:t xml:space="preserve">je napomenuo </w:t>
      </w:r>
      <w:r w:rsidR="00E142F4" w:rsidRPr="00E142F4">
        <w:rPr>
          <w:szCs w:val="24"/>
        </w:rPr>
        <w:t>da nije bilo nika</w:t>
      </w:r>
      <w:r w:rsidR="00CF4559">
        <w:rPr>
          <w:szCs w:val="24"/>
        </w:rPr>
        <w:t>kve prodaje dijelova ili opreme</w:t>
      </w:r>
      <w:r w:rsidR="00E142F4" w:rsidRPr="00E142F4">
        <w:rPr>
          <w:szCs w:val="24"/>
        </w:rPr>
        <w:t xml:space="preserve"> već </w:t>
      </w:r>
      <w:r w:rsidR="00E142F4">
        <w:rPr>
          <w:szCs w:val="24"/>
        </w:rPr>
        <w:t xml:space="preserve">da </w:t>
      </w:r>
      <w:r w:rsidR="00CF4559">
        <w:rPr>
          <w:szCs w:val="24"/>
        </w:rPr>
        <w:t>se</w:t>
      </w:r>
      <w:r w:rsidR="00E142F4" w:rsidRPr="00E142F4">
        <w:rPr>
          <w:szCs w:val="24"/>
        </w:rPr>
        <w:t xml:space="preserve"> </w:t>
      </w:r>
      <w:r w:rsidR="00FB62FB">
        <w:rPr>
          <w:szCs w:val="24"/>
        </w:rPr>
        <w:t>isključivo</w:t>
      </w:r>
      <w:r w:rsidR="00FB62FB" w:rsidRPr="00E142F4">
        <w:rPr>
          <w:szCs w:val="24"/>
        </w:rPr>
        <w:t xml:space="preserve"> </w:t>
      </w:r>
      <w:r w:rsidR="00E142F4" w:rsidRPr="00E142F4">
        <w:rPr>
          <w:szCs w:val="24"/>
        </w:rPr>
        <w:t xml:space="preserve">radilo o </w:t>
      </w:r>
      <w:r w:rsidR="00CF4559">
        <w:rPr>
          <w:szCs w:val="24"/>
        </w:rPr>
        <w:t xml:space="preserve">terenskim </w:t>
      </w:r>
      <w:r w:rsidR="00E142F4" w:rsidRPr="00E142F4">
        <w:rPr>
          <w:szCs w:val="24"/>
        </w:rPr>
        <w:t xml:space="preserve">poslovima izvođenja tih radova. </w:t>
      </w:r>
      <w:r w:rsidR="00CF4559">
        <w:rPr>
          <w:szCs w:val="24"/>
        </w:rPr>
        <w:t xml:space="preserve">Naveo je i da je </w:t>
      </w:r>
      <w:r w:rsidR="00CF4559" w:rsidRPr="00E142F4">
        <w:rPr>
          <w:szCs w:val="24"/>
        </w:rPr>
        <w:t>dužnik</w:t>
      </w:r>
      <w:r w:rsidR="00CF4559">
        <w:rPr>
          <w:szCs w:val="24"/>
        </w:rPr>
        <w:t xml:space="preserve"> relativno uspješno </w:t>
      </w:r>
      <w:r w:rsidR="00E142F4" w:rsidRPr="00E142F4">
        <w:rPr>
          <w:szCs w:val="24"/>
        </w:rPr>
        <w:t xml:space="preserve">poslovao do 2012. godine te je do tada imao u prosjeku 5 zaposlenih, ali od tada društvo </w:t>
      </w:r>
      <w:r w:rsidR="00CF4559">
        <w:rPr>
          <w:szCs w:val="24"/>
        </w:rPr>
        <w:t xml:space="preserve">da </w:t>
      </w:r>
      <w:r w:rsidR="00E142F4" w:rsidRPr="00E142F4">
        <w:rPr>
          <w:szCs w:val="24"/>
        </w:rPr>
        <w:t xml:space="preserve">više ne radi niti ima zaposlenih djelatnika. </w:t>
      </w:r>
      <w:r w:rsidR="00CF4559">
        <w:rPr>
          <w:szCs w:val="24"/>
        </w:rPr>
        <w:t>Iskazao</w:t>
      </w:r>
      <w:r w:rsidR="00E142F4">
        <w:rPr>
          <w:szCs w:val="24"/>
        </w:rPr>
        <w:t xml:space="preserve"> je da se j</w:t>
      </w:r>
      <w:r w:rsidR="00E142F4" w:rsidRPr="00E142F4">
        <w:rPr>
          <w:szCs w:val="24"/>
        </w:rPr>
        <w:t xml:space="preserve">edine nepodmirene obveze dužnika odnose na obveze prema Poreznoj upravi na ime neplaćenih doprinosa za mirovinsko i zdravstveno osiguranje te ostalih poreza. </w:t>
      </w:r>
      <w:r w:rsidR="00FB62FB">
        <w:rPr>
          <w:szCs w:val="24"/>
        </w:rPr>
        <w:t xml:space="preserve"> </w:t>
      </w:r>
    </w:p>
    <w:p w:rsidRDefault="00E142F4" w:rsidP="007767EA" w:rsidR="007767EA">
      <w:pPr>
        <w:jc w:val="both"/>
        <w:rPr>
          <w:szCs w:val="24"/>
        </w:rPr>
      </w:pPr>
      <w:r w:rsidRPr="00E142F4">
        <w:rPr>
          <w:szCs w:val="24"/>
        </w:rPr>
        <w:t>U odnosu na imovinu dužnika</w:t>
      </w:r>
      <w:r w:rsidR="00CF4559">
        <w:rPr>
          <w:szCs w:val="24"/>
        </w:rPr>
        <w:t>,</w:t>
      </w:r>
      <w:r w:rsidRPr="00E142F4">
        <w:rPr>
          <w:szCs w:val="24"/>
        </w:rPr>
        <w:t xml:space="preserve"> </w:t>
      </w:r>
      <w:r>
        <w:rPr>
          <w:szCs w:val="24"/>
        </w:rPr>
        <w:t>izjavio je</w:t>
      </w:r>
      <w:r w:rsidRPr="00E142F4">
        <w:rPr>
          <w:szCs w:val="24"/>
        </w:rPr>
        <w:t xml:space="preserve"> da dužnik u svom vlasništvu nema nikakve vrjednije imovine. Dužnik</w:t>
      </w:r>
      <w:r>
        <w:rPr>
          <w:szCs w:val="24"/>
        </w:rPr>
        <w:t xml:space="preserve"> da</w:t>
      </w:r>
      <w:r w:rsidRPr="00E142F4">
        <w:rPr>
          <w:szCs w:val="24"/>
        </w:rPr>
        <w:t xml:space="preserve"> nema niti je ikada imao nekretnina, a isto tako danas </w:t>
      </w:r>
      <w:r w:rsidR="00307CD9">
        <w:rPr>
          <w:szCs w:val="24"/>
        </w:rPr>
        <w:t>da nema ni</w:t>
      </w:r>
      <w:r w:rsidRPr="00E142F4">
        <w:rPr>
          <w:szCs w:val="24"/>
        </w:rPr>
        <w:t xml:space="preserve"> bilo kakvih vrjednijih pokretnina. </w:t>
      </w:r>
      <w:r>
        <w:rPr>
          <w:szCs w:val="24"/>
        </w:rPr>
        <w:t xml:space="preserve">Naveo je da je dužnik ranije </w:t>
      </w:r>
      <w:r w:rsidRPr="00E142F4">
        <w:rPr>
          <w:szCs w:val="24"/>
        </w:rPr>
        <w:t xml:space="preserve">u svom vlasništvu </w:t>
      </w:r>
      <w:r>
        <w:rPr>
          <w:szCs w:val="24"/>
        </w:rPr>
        <w:t xml:space="preserve">imao </w:t>
      </w:r>
      <w:r w:rsidR="00307CD9">
        <w:rPr>
          <w:szCs w:val="24"/>
        </w:rPr>
        <w:t xml:space="preserve">dva vozila te da se </w:t>
      </w:r>
      <w:r w:rsidR="00307CD9" w:rsidRPr="00E142F4">
        <w:rPr>
          <w:szCs w:val="24"/>
        </w:rPr>
        <w:t>radi</w:t>
      </w:r>
      <w:r w:rsidR="00307CD9">
        <w:rPr>
          <w:szCs w:val="24"/>
        </w:rPr>
        <w:t>lo</w:t>
      </w:r>
      <w:r w:rsidRPr="00E142F4">
        <w:rPr>
          <w:szCs w:val="24"/>
        </w:rPr>
        <w:t xml:space="preserve"> o automobilu Fiat Ducato koje je prodano još 2014. godine, kao i o vozilu Peugeot Partner, a koje </w:t>
      </w:r>
      <w:r w:rsidR="00307CD9">
        <w:rPr>
          <w:szCs w:val="24"/>
        </w:rPr>
        <w:t xml:space="preserve">da </w:t>
      </w:r>
      <w:r w:rsidRPr="00E142F4">
        <w:rPr>
          <w:szCs w:val="24"/>
        </w:rPr>
        <w:t>je prije više od dvije godine, temeljem pokrenutog ovršnog postupka, od dužnika oduzela Porezna uprava radi podmirenja dospjelih dugova te</w:t>
      </w:r>
      <w:r w:rsidR="00B96865">
        <w:rPr>
          <w:szCs w:val="24"/>
        </w:rPr>
        <w:t xml:space="preserve"> da</w:t>
      </w:r>
      <w:r w:rsidRPr="00E142F4">
        <w:rPr>
          <w:szCs w:val="24"/>
        </w:rPr>
        <w:t xml:space="preserve"> je to </w:t>
      </w:r>
      <w:r w:rsidR="00307CD9">
        <w:rPr>
          <w:szCs w:val="24"/>
        </w:rPr>
        <w:t>vozilo prodano na javnoj dražbi</w:t>
      </w:r>
      <w:r w:rsidRPr="00E142F4">
        <w:rPr>
          <w:szCs w:val="24"/>
        </w:rPr>
        <w:t xml:space="preserve">. </w:t>
      </w:r>
      <w:r w:rsidR="00B96865">
        <w:rPr>
          <w:szCs w:val="24"/>
        </w:rPr>
        <w:t>Naveo je</w:t>
      </w:r>
      <w:r w:rsidRPr="00E142F4">
        <w:rPr>
          <w:szCs w:val="24"/>
        </w:rPr>
        <w:t xml:space="preserve"> i da dužnik nema bilo kakve uredske opreme</w:t>
      </w:r>
      <w:r w:rsidR="00307CD9">
        <w:rPr>
          <w:szCs w:val="24"/>
        </w:rPr>
        <w:t>, a jedino što je od imovine</w:t>
      </w:r>
      <w:r w:rsidRPr="00E142F4">
        <w:rPr>
          <w:szCs w:val="24"/>
        </w:rPr>
        <w:t xml:space="preserve"> preostalo</w:t>
      </w:r>
      <w:r w:rsidR="00307CD9">
        <w:rPr>
          <w:szCs w:val="24"/>
        </w:rPr>
        <w:t xml:space="preserve"> je</w:t>
      </w:r>
      <w:r w:rsidRPr="00E142F4">
        <w:rPr>
          <w:szCs w:val="24"/>
        </w:rPr>
        <w:t xml:space="preserve"> nešto ručnog alata i jedna ručna bušilica, koj</w:t>
      </w:r>
      <w:r w:rsidR="00B96865">
        <w:rPr>
          <w:szCs w:val="24"/>
        </w:rPr>
        <w:t>i</w:t>
      </w:r>
      <w:r w:rsidRPr="00E142F4">
        <w:rPr>
          <w:szCs w:val="24"/>
        </w:rPr>
        <w:t xml:space="preserve"> danas nemaju nikakvu tržišnu vrijednost. </w:t>
      </w:r>
      <w:r w:rsidR="00307CD9">
        <w:rPr>
          <w:szCs w:val="24"/>
        </w:rPr>
        <w:t>Na kraju je naveo da i d</w:t>
      </w:r>
      <w:r w:rsidR="00307CD9" w:rsidRPr="00E142F4">
        <w:rPr>
          <w:szCs w:val="24"/>
        </w:rPr>
        <w:t xml:space="preserve">užnik </w:t>
      </w:r>
      <w:r w:rsidR="00307CD9">
        <w:rPr>
          <w:szCs w:val="24"/>
        </w:rPr>
        <w:t>nema naplativih potraživanja</w:t>
      </w:r>
      <w:r w:rsidRPr="00E142F4">
        <w:rPr>
          <w:szCs w:val="24"/>
        </w:rPr>
        <w:t xml:space="preserve"> </w:t>
      </w:r>
      <w:r w:rsidR="00307CD9">
        <w:rPr>
          <w:szCs w:val="24"/>
        </w:rPr>
        <w:t>te ne</w:t>
      </w:r>
      <w:r w:rsidRPr="00E142F4">
        <w:rPr>
          <w:szCs w:val="24"/>
        </w:rPr>
        <w:t xml:space="preserve"> vodi bilo kakve sudske postupke. </w:t>
      </w:r>
    </w:p>
    <w:p w:rsidRDefault="00307CD9" w:rsidP="007767EA" w:rsidR="00307CD9">
      <w:pPr>
        <w:jc w:val="both"/>
        <w:rPr>
          <w:szCs w:val="24"/>
        </w:rPr>
      </w:pPr>
    </w:p>
    <w:p w:rsidRDefault="00307CD9" w:rsidP="007767EA" w:rsidR="00307CD9">
      <w:pPr>
        <w:jc w:val="both"/>
        <w:rPr>
          <w:szCs w:val="24"/>
        </w:rPr>
      </w:pPr>
      <w:r>
        <w:rPr>
          <w:szCs w:val="24"/>
        </w:rPr>
        <w:tab/>
      </w:r>
      <w:r w:rsidR="00FB62FB">
        <w:rPr>
          <w:szCs w:val="24"/>
        </w:rPr>
        <w:t xml:space="preserve">Dužnik je 07.06.2018. dostavio u spis podnesak u kojem je navedeno da je vozilo marke Fiat Ducato 30.10.2014. službeno odjavljeno u MUP-u te da je isto 03.12.2014. prešlo u vlasništvo fizičke osobe kojoj je prodano, a isto tako u privitku tog podneska dostavljen je zaključak Porezne uprave, Područni ured Dalmacija od 25.10.2016. kojim se određuje </w:t>
      </w:r>
      <w:r w:rsidR="00D64DDA">
        <w:rPr>
          <w:szCs w:val="24"/>
        </w:rPr>
        <w:t>brisanje prava vlasništva dužnika na vozilu marke Peugeot Partner iz evidencija MUP RH, PU Splitsko-dalmatinske budući da je isto Porezna uprava prodala u ovršnom postupku</w:t>
      </w:r>
      <w:r w:rsidR="00FD2338">
        <w:rPr>
          <w:szCs w:val="24"/>
        </w:rPr>
        <w:t xml:space="preserve">, pokrenutom </w:t>
      </w:r>
      <w:r w:rsidR="00D64DDA">
        <w:rPr>
          <w:szCs w:val="24"/>
        </w:rPr>
        <w:t xml:space="preserve"> protiv dužnika</w:t>
      </w:r>
      <w:r w:rsidR="00FD2338">
        <w:rPr>
          <w:szCs w:val="24"/>
        </w:rPr>
        <w:t>, kupcu Sabljić Renati</w:t>
      </w:r>
      <w:r w:rsidR="00D64DDA">
        <w:rPr>
          <w:szCs w:val="24"/>
        </w:rPr>
        <w:t xml:space="preserve"> kao najpovoljnijem sudioniku javne dražbe.</w:t>
      </w:r>
    </w:p>
    <w:p w:rsidRDefault="00E142F4" w:rsidP="007767EA" w:rsidR="00E142F4">
      <w:pPr>
        <w:jc w:val="both"/>
        <w:rPr>
          <w:szCs w:val="24"/>
        </w:rPr>
      </w:pPr>
    </w:p>
    <w:p w:rsidRDefault="005242C8" w:rsidP="005242C8" w:rsidR="005242C8" w:rsidRPr="00A47B50">
      <w:pPr>
        <w:ind w:firstLine="708"/>
        <w:jc w:val="both"/>
        <w:rPr>
          <w:szCs w:val="24"/>
        </w:rPr>
      </w:pPr>
      <w:r>
        <w:t>U konkretnom slučaju, t</w:t>
      </w:r>
      <w:r w:rsidRPr="00FB1912">
        <w:t>ijekom prethodnog postupka</w:t>
      </w:r>
      <w:r>
        <w:t xml:space="preserve"> je</w:t>
      </w:r>
      <w:r w:rsidRPr="00FB1912">
        <w:t xml:space="preserve"> </w:t>
      </w:r>
      <w:r>
        <w:t>utvrđeno</w:t>
      </w:r>
      <w:r w:rsidRPr="00FB1912">
        <w:t xml:space="preserve"> da su se kod dužnika ispunili uvjeti za otvaranje stečajnog postupka</w:t>
      </w:r>
      <w:r w:rsidR="007767EA">
        <w:t xml:space="preserve">, budući da je predlagatelj – </w:t>
      </w:r>
      <w:r>
        <w:t xml:space="preserve">vjerovnik učinio vjerojatnim postojanje svoje tražbine prema dužniku, a isto tako je utvrđeno postojanje stečajnog razloga nesposobnosti za plaćanje kod dužnika. Vjerovnik </w:t>
      </w:r>
      <w:r w:rsidRPr="00874DE6">
        <w:t>Republika Hrvatska, Ministarstvo financija</w:t>
      </w:r>
      <w:r w:rsidRPr="00FB1912">
        <w:t xml:space="preserve"> </w:t>
      </w:r>
      <w:r>
        <w:t>je, kao dokaz postojanja tražbine prema dužniku, dostavio podatke iz evidencije Porezne uprave o stanju računa dužnika kao poreznog obveznika</w:t>
      </w:r>
      <w:r w:rsidRPr="00BF1E80">
        <w:t xml:space="preserve"> </w:t>
      </w:r>
      <w:r>
        <w:t xml:space="preserve">na dan </w:t>
      </w:r>
      <w:r w:rsidR="00E142F4" w:rsidRPr="00E142F4">
        <w:t>08.03.2016</w:t>
      </w:r>
      <w:r>
        <w:t xml:space="preserve">, a iz kojih podataka proizlazi postojanje duga dužnika, s osnove poreza i drugih javnih davanja, u </w:t>
      </w:r>
      <w:r w:rsidR="00D657AE">
        <w:t xml:space="preserve">ukupnom </w:t>
      </w:r>
      <w:r>
        <w:t xml:space="preserve">iznosu od </w:t>
      </w:r>
      <w:r w:rsidR="00E142F4" w:rsidRPr="00E142F4">
        <w:t xml:space="preserve">238.890,10 </w:t>
      </w:r>
      <w:r>
        <w:t>kn. Postojanje te tražbine odnosno tog duga,</w:t>
      </w:r>
      <w:r w:rsidRPr="00FB1912">
        <w:t xml:space="preserve"> </w:t>
      </w:r>
      <w:r w:rsidR="00D657AE">
        <w:t>nije osporio</w:t>
      </w:r>
      <w:r>
        <w:t xml:space="preserve"> </w:t>
      </w:r>
      <w:r w:rsidR="00D657AE">
        <w:t>niti</w:t>
      </w:r>
      <w:r>
        <w:t xml:space="preserve"> sam dužnik</w:t>
      </w:r>
      <w:r w:rsidRPr="00FB1912">
        <w:t>.</w:t>
      </w:r>
      <w:r w:rsidRPr="00FA1AFC">
        <w:t xml:space="preserve"> </w:t>
      </w:r>
      <w:r w:rsidRPr="00FB1912">
        <w:t>Postojanje stečajnog razloga nes</w:t>
      </w:r>
      <w:r>
        <w:t xml:space="preserve">posobnosti za plaćanje dužnika, u smislu </w:t>
      </w:r>
      <w:r>
        <w:rPr>
          <w:szCs w:val="24"/>
        </w:rPr>
        <w:t>odredbi čl. 6. st. 1., st. 2. podstavak 1. i st. 4. SZ-a</w:t>
      </w:r>
      <w:r>
        <w:t xml:space="preserve">, utvrđeno je uvidom u potvrdu FINE o neizvršenim osnovama za plaćanje dužnika (list </w:t>
      </w:r>
      <w:r w:rsidR="00E142F4">
        <w:t>34</w:t>
      </w:r>
      <w:r>
        <w:t xml:space="preserve"> spisa) kojom se potvrđuje da dužnik na dan </w:t>
      </w:r>
      <w:r w:rsidR="00E142F4">
        <w:t>16.05.2018</w:t>
      </w:r>
      <w:r>
        <w:t xml:space="preserve">., u Očevidniku </w:t>
      </w:r>
      <w:r>
        <w:rPr>
          <w:szCs w:val="24"/>
        </w:rPr>
        <w:t xml:space="preserve">redoslijeda osnova za plaćanje, ima evidentirane neizvršne osnove za plaćanje u neprekinutom razdoblju od </w:t>
      </w:r>
      <w:r w:rsidR="00E142F4">
        <w:rPr>
          <w:szCs w:val="24"/>
        </w:rPr>
        <w:t>2556</w:t>
      </w:r>
      <w:r w:rsidR="007767EA">
        <w:rPr>
          <w:szCs w:val="24"/>
        </w:rPr>
        <w:t xml:space="preserve"> </w:t>
      </w:r>
      <w:r>
        <w:rPr>
          <w:szCs w:val="24"/>
        </w:rPr>
        <w:t xml:space="preserve">dana. Kako je dakle iz te potvrde FINE razvidno da dužnik </w:t>
      </w:r>
      <w:r>
        <w:t xml:space="preserve">u Očevidniku </w:t>
      </w:r>
      <w:r>
        <w:rPr>
          <w:szCs w:val="24"/>
        </w:rPr>
        <w:t xml:space="preserve">redoslijeda osnova za plaćanje ima evidentirane neizvršne osnove za plaćanje u neprekinutom razdoblju dužem od 60 dana, to je samim time očito da kod istog postoji stečajni razlog nesposobnosti za plaćanje. Uostalom, i sam z.z. dužnika je potvrdio točnost podataka FINE o blokadi računa dužnika. </w:t>
      </w:r>
    </w:p>
    <w:p w:rsidRDefault="005242C8" w:rsidP="005242C8" w:rsidR="005242C8" w:rsidRPr="00FB1912">
      <w:pPr>
        <w:jc w:val="both"/>
      </w:pPr>
    </w:p>
    <w:p w:rsidRDefault="005242C8" w:rsidP="00435C1A" w:rsidR="00743051">
      <w:pPr>
        <w:ind w:firstLine="708"/>
        <w:jc w:val="both"/>
      </w:pPr>
      <w:r w:rsidRPr="00FB1912">
        <w:t xml:space="preserve">Međutim, osim ispunjenja uvjeta za otvaranje stečajnog postupka, iz rezultata prethodnog postupka također proizlazi i da imovina dužnika koja bi ušla u stečajnu masu nije </w:t>
      </w:r>
      <w:r>
        <w:t>dovoljna ni</w:t>
      </w:r>
      <w:r w:rsidRPr="00FB1912">
        <w:t xml:space="preserve"> za </w:t>
      </w:r>
      <w:r>
        <w:t>na</w:t>
      </w:r>
      <w:r w:rsidRPr="00FB1912">
        <w:t xml:space="preserve">mirenje troškova stečajnog postupka. Naime, iz </w:t>
      </w:r>
      <w:r w:rsidR="00307CD9">
        <w:t xml:space="preserve">naprijed </w:t>
      </w:r>
      <w:r w:rsidR="00743051">
        <w:t xml:space="preserve">navedenog </w:t>
      </w:r>
      <w:r w:rsidRPr="00FB1912">
        <w:t xml:space="preserve">iskaza </w:t>
      </w:r>
      <w:r>
        <w:t>osobe ovlaštene za zastupanje dužnika</w:t>
      </w:r>
      <w:r w:rsidR="00811D6D">
        <w:t xml:space="preserve"> </w:t>
      </w:r>
      <w:r w:rsidR="00E142F4">
        <w:rPr>
          <w:szCs w:val="24"/>
        </w:rPr>
        <w:t>Miće Sabljić</w:t>
      </w:r>
      <w:r w:rsidR="00307CD9">
        <w:rPr>
          <w:szCs w:val="24"/>
        </w:rPr>
        <w:t>a</w:t>
      </w:r>
      <w:r w:rsidR="00307CD9">
        <w:t>,</w:t>
      </w:r>
      <w:r>
        <w:t xml:space="preserve"> koji je rješenjem o pokretanju prethodnog postupka </w:t>
      </w:r>
      <w:r w:rsidRPr="00FB1912">
        <w:t xml:space="preserve">kao i </w:t>
      </w:r>
      <w:r>
        <w:t xml:space="preserve">na održanom ročištu </w:t>
      </w:r>
      <w:r w:rsidR="003209D3">
        <w:t xml:space="preserve">upozoren na pravne posljedice davanja netočnih ili nepotpunih podataka o imovini dužnika odnosno davanja lažnog iskaza, </w:t>
      </w:r>
      <w:r w:rsidR="00307CD9">
        <w:t xml:space="preserve">kao i </w:t>
      </w:r>
      <w:r w:rsidR="00FD2338">
        <w:t xml:space="preserve">iz </w:t>
      </w:r>
      <w:r w:rsidR="00307CD9">
        <w:t xml:space="preserve">ostale dokumentacije u spisu, </w:t>
      </w:r>
      <w:r w:rsidR="00345767">
        <w:t>razvidno je</w:t>
      </w:r>
      <w:r w:rsidR="00743051">
        <w:t xml:space="preserve"> da jedinu preostalu imovinu dužnika čini nešto ručnog alata i jedna ručna bušilica</w:t>
      </w:r>
      <w:r w:rsidR="00FD2338">
        <w:t>. Uzimajući u obzir da se radi o rabljenim alatima, koje očito niti sam dužnik nije uspio unovčiti (prodati) nakon prestanka poslovanja</w:t>
      </w:r>
      <w:r w:rsidR="00743051">
        <w:t xml:space="preserve">, </w:t>
      </w:r>
      <w:r w:rsidR="00FD2338">
        <w:t xml:space="preserve">kao i obzirom na izjavu z.z. dužnika da ti alati danas nemaju nikakvu tržišnu vrijednost, to stoga sud zaključuje kako takva preostala imovina dužnika </w:t>
      </w:r>
      <w:r w:rsidR="00345767">
        <w:t xml:space="preserve">ne predstavlja imovinu čijim bi se unovčenjem mogli u </w:t>
      </w:r>
      <w:r w:rsidR="004761B2">
        <w:t xml:space="preserve">cijelosti </w:t>
      </w:r>
      <w:r w:rsidR="00345767">
        <w:t xml:space="preserve">podmiriti svi neizbježni troškovi koji nastaju u stečajnom postupku. </w:t>
      </w:r>
    </w:p>
    <w:p w:rsidRDefault="005242C8" w:rsidP="005242C8" w:rsidR="005242C8" w:rsidRPr="00FB1912">
      <w:pPr>
        <w:jc w:val="both"/>
      </w:pPr>
    </w:p>
    <w:p w:rsidRDefault="000F7DA6" w:rsidP="005242C8" w:rsidR="005242C8">
      <w:pPr>
        <w:ind w:firstLine="708"/>
        <w:jc w:val="both"/>
        <w:rPr>
          <w:szCs w:val="24"/>
        </w:rPr>
      </w:pPr>
      <w:r>
        <w:t>Odredbom</w:t>
      </w:r>
      <w:r w:rsidR="005242C8">
        <w:t xml:space="preserve"> </w:t>
      </w:r>
      <w:r w:rsidR="005242C8">
        <w:rPr>
          <w:szCs w:val="24"/>
        </w:rPr>
        <w:t xml:space="preserve">čl. 132. st.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5242C8" w:rsidP="005242C8" w:rsidR="005242C8">
      <w:pPr>
        <w:ind w:firstLine="708"/>
        <w:jc w:val="both"/>
        <w:rPr>
          <w:szCs w:val="24"/>
        </w:rPr>
      </w:pPr>
    </w:p>
    <w:p w:rsidRDefault="005242C8" w:rsidP="00811D6D" w:rsidR="00042F59">
      <w:pPr>
        <w:ind w:firstLine="708"/>
        <w:jc w:val="both"/>
        <w:rPr>
          <w:szCs w:val="24"/>
        </w:rPr>
      </w:pPr>
      <w:r>
        <w:rPr>
          <w:szCs w:val="24"/>
        </w:rPr>
        <w:t xml:space="preserve">Kako dakle iz rezultata prethodnog postupka proizlazi da imovina dužnika koja bi ušla u stečajnu masu nije dovoljna ni za namirenje troškova stečajnog postupka to bi samim time u </w:t>
      </w:r>
      <w:r w:rsidR="00811D6D">
        <w:rPr>
          <w:szCs w:val="24"/>
        </w:rPr>
        <w:t>ovom predmetu</w:t>
      </w:r>
      <w:r>
        <w:rPr>
          <w:szCs w:val="24"/>
        </w:rPr>
        <w:t xml:space="preserve"> bili ispunjeni uvjeti za otvaranje i istovremeno zaključenje stečajnog postupka nad dužnikom. Međutim, prethodno tom rješenju, a sukladno naprijed citiranim odredbama čl. 132. SZ-a, potrebno je pozvati vjerovnike odnosno osobe koje imaju pravni interes za provođenje stečajnog postupka nad dužnikom na uplatu predujma za namirenje troškova stečajnog postupka, jer ukoliko takav predujam bude uplaćen tada bi se mogao provesti redovni stečajni postupak nad dužnikom. </w:t>
      </w:r>
    </w:p>
    <w:p w:rsidRDefault="000F7DA6" w:rsidP="00811D6D" w:rsidR="000F7DA6" w:rsidRPr="00811D6D">
      <w:pPr>
        <w:ind w:firstLine="708"/>
        <w:jc w:val="both"/>
        <w:rPr>
          <w:szCs w:val="24"/>
        </w:rPr>
      </w:pPr>
    </w:p>
    <w:p w:rsidRDefault="00372D43" w:rsidP="00372D43" w:rsidR="00372D43"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372D43" w:rsidP="00372D43" w:rsidR="00372D43" w:rsidRPr="00BD2D8B">
      <w:pPr>
        <w:jc w:val="both"/>
      </w:pPr>
    </w:p>
    <w:p w:rsidRDefault="00372D43" w:rsidP="00372D43" w:rsidR="00372D43"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372D43" w:rsidP="00372D43" w:rsidR="00372D43">
      <w:pPr>
        <w:jc w:val="both"/>
        <w:rPr>
          <w:szCs w:val="24"/>
        </w:rPr>
      </w:pPr>
    </w:p>
    <w:p w:rsidRDefault="00372D43" w:rsidP="00372D43" w:rsidR="00372D43">
      <w:pPr>
        <w:ind w:firstLine="708"/>
        <w:jc w:val="both"/>
        <w:rPr>
          <w:szCs w:val="24"/>
        </w:rPr>
      </w:pPr>
      <w:r>
        <w:rPr>
          <w:szCs w:val="24"/>
        </w:rPr>
        <w:t>Slijedom svega naprijed navedenog, a temeljem od</w:t>
      </w:r>
      <w:r w:rsidR="00853084">
        <w:rPr>
          <w:szCs w:val="24"/>
        </w:rPr>
        <w:t>redbi čl. 132. st. 1. i 2. SZ-a</w:t>
      </w:r>
      <w:r>
        <w:rPr>
          <w:szCs w:val="24"/>
        </w:rPr>
        <w:t xml:space="preserve">, odlučeno je kao u izreci ovog rješenja. </w:t>
      </w:r>
    </w:p>
    <w:p w:rsidRDefault="006B2F06" w:rsidP="00853084" w:rsidR="006B2F06" w:rsidRPr="006A49A6">
      <w:pPr>
        <w:jc w:val="both"/>
      </w:pPr>
    </w:p>
    <w:p w:rsidRDefault="0028268A" w:rsidP="0028268A" w:rsidR="0028268A" w:rsidRPr="009C4FD6">
      <w:pPr>
        <w:jc w:val="center"/>
        <w:rPr>
          <w:szCs w:val="24"/>
        </w:rPr>
      </w:pPr>
      <w:r w:rsidRPr="009C4FD6">
        <w:rPr>
          <w:szCs w:val="24"/>
        </w:rPr>
        <w:t>U Splitu,</w:t>
      </w:r>
      <w:r w:rsidR="00853084">
        <w:rPr>
          <w:szCs w:val="24"/>
        </w:rPr>
        <w:t xml:space="preserve"> </w:t>
      </w:r>
      <w:r w:rsidR="00D64DDA">
        <w:rPr>
          <w:szCs w:val="24"/>
        </w:rPr>
        <w:t>11</w:t>
      </w:r>
      <w:r w:rsidR="00743051">
        <w:rPr>
          <w:szCs w:val="24"/>
        </w:rPr>
        <w:t xml:space="preserve">. srpnja </w:t>
      </w:r>
      <w:r w:rsidR="007767EA">
        <w:rPr>
          <w:szCs w:val="24"/>
        </w:rPr>
        <w:t>2018.</w:t>
      </w:r>
    </w:p>
    <w:p w:rsidRDefault="0028268A" w:rsidP="004761B2" w:rsidR="0028268A" w:rsidRPr="00435C1A">
      <w:pPr>
        <w:jc w:val="both"/>
        <w:rPr>
          <w:sz w:val="20"/>
          <w:szCs w:val="20"/>
        </w:rPr>
      </w:pPr>
    </w:p>
    <w:p w:rsidRDefault="0028268A" w:rsidP="00254B18" w:rsidR="0028268A" w:rsidRPr="009C4FD6">
      <w:pPr>
        <w:ind w:firstLine="708" w:left="7080"/>
        <w:rPr>
          <w:szCs w:val="24"/>
        </w:rPr>
      </w:pPr>
      <w:r w:rsidRPr="009C4FD6">
        <w:rPr>
          <w:szCs w:val="24"/>
        </w:rPr>
        <w:t xml:space="preserve">S U D A C </w:t>
      </w:r>
    </w:p>
    <w:p w:rsidRDefault="0028268A" w:rsidP="00A42FC2" w:rsidR="0028268A" w:rsidRPr="00765651">
      <w:pPr>
        <w:ind w:left="7080"/>
        <w:rPr>
          <w:sz w:val="28"/>
          <w:szCs w:val="28"/>
        </w:rPr>
      </w:pPr>
    </w:p>
    <w:p w:rsidRDefault="0028268A" w:rsidP="00254B18" w:rsidR="0028268A">
      <w:pPr>
        <w:ind w:firstLine="708" w:left="7080"/>
      </w:pPr>
      <w:r>
        <w:t>Paško Bačić</w:t>
      </w:r>
    </w:p>
    <w:p w:rsidRDefault="00254B18" w:rsidP="0028268A" w:rsidR="00254B18"/>
    <w:p w:rsidRDefault="000C7281" w:rsidP="005A49E7" w:rsidR="000C7281" w:rsidRPr="004761B2">
      <w:pPr>
        <w:rPr>
          <w:sz w:val="16"/>
          <w:szCs w:val="16"/>
        </w:rPr>
      </w:pPr>
    </w:p>
    <w:p w:rsidRDefault="007767EA" w:rsidP="005A49E7" w:rsidR="007767EA" w:rsidRPr="00435C1A">
      <w:pPr>
        <w:rPr>
          <w:sz w:val="16"/>
          <w:szCs w:val="16"/>
        </w:rPr>
      </w:pPr>
    </w:p>
    <w:p w:rsidRDefault="005A49E7" w:rsidP="005A49E7" w:rsidR="005A49E7">
      <w:r>
        <w:t>POUKA O PRAVNOM LIJEKU:</w:t>
      </w:r>
    </w:p>
    <w:p w:rsidRDefault="005A49E7" w:rsidP="005A49E7" w:rsidR="005A49E7">
      <w:pPr>
        <w:jc w:val="both"/>
      </w:pPr>
      <w:r>
        <w:t>Protiv ovog rješenja dopuštena je žalba Visokom trgovačkom sudu Republike Hrvatske u Zagrebu. Žalba se podnosi putem ovog suda, pismeno u tri primjerka, u roku od o</w:t>
      </w:r>
      <w:r w:rsidR="00743051">
        <w:t xml:space="preserve">sam dana od dostave rješenja. Dostava </w:t>
      </w:r>
      <w:r>
        <w:t xml:space="preserve">ovog rješenja smatra se obavljenom istekom osmog dana od dana njegove objave na mrežnoj stranici e-Oglasna ploča sudova. </w:t>
      </w:r>
    </w:p>
    <w:p w:rsidRDefault="00853084" w:rsidP="00853084" w:rsidR="00853084"/>
    <w:p w:rsidRDefault="00853084" w:rsidP="00853084" w:rsidR="00853084" w:rsidRPr="000C7281">
      <w:pPr>
        <w:rPr>
          <w:sz w:val="16"/>
          <w:szCs w:val="16"/>
        </w:rPr>
      </w:pPr>
    </w:p>
    <w:p w:rsidRDefault="000F7DA6" w:rsidP="000F7DA6" w:rsidR="000F7DA6">
      <w:r>
        <w:t>DNA:</w:t>
      </w:r>
    </w:p>
    <w:p w:rsidRDefault="000F7DA6" w:rsidP="000F7DA6" w:rsidR="000F7DA6">
      <w:pPr>
        <w:pStyle w:val="Odlomakpopisa"/>
        <w:numPr>
          <w:ilvl w:val="0"/>
          <w:numId w:val="6"/>
        </w:numPr>
        <w:ind w:left="567"/>
      </w:pPr>
      <w:r>
        <w:t>predlagatelju – vjerovniku po ŽDO Split</w:t>
      </w:r>
    </w:p>
    <w:p w:rsidRDefault="007767EA" w:rsidP="000F7DA6" w:rsidR="007767EA">
      <w:pPr>
        <w:pStyle w:val="Odlomakpopisa"/>
        <w:numPr>
          <w:ilvl w:val="0"/>
          <w:numId w:val="6"/>
        </w:numPr>
        <w:ind w:left="567"/>
      </w:pPr>
      <w:r>
        <w:t>dužniku</w:t>
      </w:r>
      <w:r w:rsidR="00FB62FB">
        <w:t>, na adresu z.z. dužnika Miće Sabljića</w:t>
      </w:r>
    </w:p>
    <w:p w:rsidRDefault="000F7DA6" w:rsidP="000F7DA6" w:rsidR="000F7DA6">
      <w:pPr>
        <w:pStyle w:val="Odlomakpopisa"/>
        <w:numPr>
          <w:ilvl w:val="0"/>
          <w:numId w:val="6"/>
        </w:numPr>
        <w:ind w:left="567"/>
      </w:pPr>
      <w:r>
        <w:t>e-Oglasna ploča suda</w:t>
      </w:r>
    </w:p>
    <w:p w:rsidRDefault="000F7DA6" w:rsidP="000F7DA6" w:rsidR="000F7DA6" w:rsidRPr="00C82BA1">
      <w:pPr>
        <w:pStyle w:val="Odlomakpopisa"/>
        <w:numPr>
          <w:ilvl w:val="0"/>
          <w:numId w:val="6"/>
        </w:numPr>
        <w:ind w:left="567"/>
      </w:pPr>
      <w:r>
        <w:t>u spis</w:t>
      </w:r>
    </w:p>
    <w:p w:rsidRDefault="00853084" w:rsidP="00853084" w:rsidR="00853084" w:rsidRPr="0028268A">
      <w:pPr>
        <w:ind w:firstLine="708"/>
        <w:jc w:val="both"/>
        <w:rPr>
          <w:szCs w:val="24"/>
        </w:rPr>
      </w:pPr>
    </w:p>
    <w:p w:rsidRDefault="0001635B" w:rsidP="00853084" w:rsidR="0001635B" w:rsidRPr="00C82BA1"/>
    <w:sectPr w:rsidSect="00F93BE4" w:rsidR="0001635B" w:rsidRPr="00C82BA1">
      <w:headerReference w:type="default" r:id="rId10"/>
      <w:pgSz w:h="16838" w:w="11906"/>
      <w:pgMar w:gutter="0" w:footer="708" w:header="708" w:left="1417" w:bottom="1702"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DD8" w:rsidP="0001635B" w:rsidR="00DB3DD8">
      <w:r>
        <w:separator/>
      </w:r>
    </w:p>
  </w:endnote>
  <w:endnote w:id="0" w:type="continuationSeparator">
    <w:p w:rsidRDefault="00DB3DD8" w:rsidP="0001635B" w:rsidR="00DB3D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DD8" w:rsidP="0001635B" w:rsidR="00DB3DD8">
      <w:r>
        <w:separator/>
      </w:r>
    </w:p>
  </w:footnote>
  <w:footnote w:id="0" w:type="continuationSeparator">
    <w:p w:rsidRDefault="00DB3DD8" w:rsidP="0001635B" w:rsidR="00DB3D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3E0460">
      <w:rPr>
        <w:noProof/>
      </w:rPr>
      <w:t>4</w:t>
    </w:r>
    <w:r>
      <w:fldChar w:fldCharType="end"/>
    </w:r>
    <w:r>
      <w:t>-</w:t>
    </w:r>
    <w:r>
      <w:tab/>
      <w:t xml:space="preserve">   12. St-</w:t>
    </w:r>
    <w:r w:rsidR="00E142F4">
      <w:t>281</w:t>
    </w:r>
    <w:r w:rsidR="00BB765E">
      <w:t>/2017</w:t>
    </w:r>
  </w:p>
  <w:p w:rsidRDefault="0028268A" w:rsidP="0001635B" w:rsidR="0028268A">
    <w:pPr>
      <w:pStyle w:val="Zaglavlje"/>
      <w:jc w:val="center"/>
    </w:pPr>
  </w:p>
  <w:p w:rsidRDefault="0001635B" w:rsidR="0001635B" w:rsidRPr="00434CF5">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2F59"/>
    <w:rsid w:val="000B1AD9"/>
    <w:rsid w:val="000B6FAD"/>
    <w:rsid w:val="000C7281"/>
    <w:rsid w:val="000F41F7"/>
    <w:rsid w:val="000F7DA6"/>
    <w:rsid w:val="00172083"/>
    <w:rsid w:val="0017455A"/>
    <w:rsid w:val="00191535"/>
    <w:rsid w:val="00222A7D"/>
    <w:rsid w:val="002336AD"/>
    <w:rsid w:val="00254B18"/>
    <w:rsid w:val="0028268A"/>
    <w:rsid w:val="002A70CF"/>
    <w:rsid w:val="002D0D17"/>
    <w:rsid w:val="00306EE8"/>
    <w:rsid w:val="00307CD9"/>
    <w:rsid w:val="00314528"/>
    <w:rsid w:val="003145B3"/>
    <w:rsid w:val="00315A10"/>
    <w:rsid w:val="003209D3"/>
    <w:rsid w:val="00335D92"/>
    <w:rsid w:val="003451A2"/>
    <w:rsid w:val="00345767"/>
    <w:rsid w:val="00372D43"/>
    <w:rsid w:val="003A2582"/>
    <w:rsid w:val="003E0460"/>
    <w:rsid w:val="00411F9D"/>
    <w:rsid w:val="00434CF5"/>
    <w:rsid w:val="00435C1A"/>
    <w:rsid w:val="004731CA"/>
    <w:rsid w:val="004745EB"/>
    <w:rsid w:val="004761B2"/>
    <w:rsid w:val="004907CC"/>
    <w:rsid w:val="004922BA"/>
    <w:rsid w:val="004B1CEE"/>
    <w:rsid w:val="004D2E23"/>
    <w:rsid w:val="005242C8"/>
    <w:rsid w:val="00527E87"/>
    <w:rsid w:val="005527D0"/>
    <w:rsid w:val="005A49E7"/>
    <w:rsid w:val="005F1BFA"/>
    <w:rsid w:val="005F7AF5"/>
    <w:rsid w:val="00600A0A"/>
    <w:rsid w:val="006B2F06"/>
    <w:rsid w:val="006E2E5B"/>
    <w:rsid w:val="006E38F4"/>
    <w:rsid w:val="006F4A44"/>
    <w:rsid w:val="007062C3"/>
    <w:rsid w:val="00724DFD"/>
    <w:rsid w:val="00743051"/>
    <w:rsid w:val="00757C72"/>
    <w:rsid w:val="00765651"/>
    <w:rsid w:val="007767EA"/>
    <w:rsid w:val="00811D6D"/>
    <w:rsid w:val="008519F8"/>
    <w:rsid w:val="00853084"/>
    <w:rsid w:val="00865F73"/>
    <w:rsid w:val="008A2F5C"/>
    <w:rsid w:val="008E4A02"/>
    <w:rsid w:val="00916B3B"/>
    <w:rsid w:val="00934FB5"/>
    <w:rsid w:val="009C4FD6"/>
    <w:rsid w:val="009D1228"/>
    <w:rsid w:val="009D1496"/>
    <w:rsid w:val="009F4E01"/>
    <w:rsid w:val="00A14B7B"/>
    <w:rsid w:val="00A15E7C"/>
    <w:rsid w:val="00A160C7"/>
    <w:rsid w:val="00A26461"/>
    <w:rsid w:val="00A42CE8"/>
    <w:rsid w:val="00A42FC2"/>
    <w:rsid w:val="00A60608"/>
    <w:rsid w:val="00A65088"/>
    <w:rsid w:val="00A655B0"/>
    <w:rsid w:val="00A86E8D"/>
    <w:rsid w:val="00A9627C"/>
    <w:rsid w:val="00AC0514"/>
    <w:rsid w:val="00B17B3D"/>
    <w:rsid w:val="00B47D86"/>
    <w:rsid w:val="00B96865"/>
    <w:rsid w:val="00BB0197"/>
    <w:rsid w:val="00BB0DDA"/>
    <w:rsid w:val="00BB765E"/>
    <w:rsid w:val="00BE546C"/>
    <w:rsid w:val="00C07794"/>
    <w:rsid w:val="00C21DEF"/>
    <w:rsid w:val="00C23A54"/>
    <w:rsid w:val="00C26361"/>
    <w:rsid w:val="00C82BA1"/>
    <w:rsid w:val="00CD4305"/>
    <w:rsid w:val="00CD43BF"/>
    <w:rsid w:val="00CF4559"/>
    <w:rsid w:val="00D50543"/>
    <w:rsid w:val="00D64DDA"/>
    <w:rsid w:val="00D657AE"/>
    <w:rsid w:val="00DB3DD8"/>
    <w:rsid w:val="00DD581D"/>
    <w:rsid w:val="00DD6708"/>
    <w:rsid w:val="00E142F4"/>
    <w:rsid w:val="00E51D56"/>
    <w:rsid w:val="00EC1538"/>
    <w:rsid w:val="00F63621"/>
    <w:rsid w:val="00F93BE4"/>
    <w:rsid w:val="00FA21CA"/>
    <w:rsid w:val="00FB62FB"/>
    <w:rsid w:val="00FD0A2F"/>
    <w:rsid w:val="00FD23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3E0460"/>
    <w:rPr>
      <w:color w:val="808080"/>
      <w:bdr w:space="0" w:sz="0" w:color="auto" w:val="none"/>
      <w:shd w:fill="auto" w:color="auto" w:val="clear"/>
    </w:rPr>
  </w:style>
  <w:style w:customStyle="true" w:styleId="eSPISCCParagraphDefaultFont" w:type="character">
    <w:name w:val="eSPIS_CC_Paragraph Default Font"/>
    <w:basedOn w:val="Zadanifontodlomka"/>
    <w:rsid w:val="003E046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0460"/>
    <w:rPr>
      <w:bdr w:space="0" w:sz="0" w:color="auto" w:val="none"/>
      <w:shd w:fill="FFFFCC" w:color="auto" w:val="clear"/>
      <w:lang w:val="hr-HR"/>
    </w:rPr>
  </w:style>
  <w:style w:customStyle="true" w:styleId="PozadinaSvijetloCrvena" w:type="character">
    <w:name w:val="Pozadina_SvijetloCrvena"/>
    <w:basedOn w:val="eSPISCCParagraphDefaultFont"/>
    <w:rsid w:val="003E046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E046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3E0460"/>
    <w:rPr>
      <w:color w:val="808080"/>
      <w:bdr w:color="auto" w:space="0" w:sz="0" w:val="none"/>
      <w:shd w:color="auto" w:fill="auto" w:val="clear"/>
    </w:rPr>
  </w:style>
  <w:style w:customStyle="1" w:styleId="eSPISCCParagraphDefaultFont" w:type="character">
    <w:name w:val="eSPIS_CC_Paragraph Default Font"/>
    <w:basedOn w:val="Zadanifontodlomka"/>
    <w:rsid w:val="003E046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0460"/>
    <w:rPr>
      <w:bdr w:color="auto" w:space="0" w:sz="0" w:val="none"/>
      <w:shd w:color="auto" w:fill="FFFFCC" w:val="clear"/>
      <w:lang w:val="hr-HR"/>
    </w:rPr>
  </w:style>
  <w:style w:customStyle="1" w:styleId="PozadinaSvijetloCrvena" w:type="character">
    <w:name w:val="Pozadina_SvijetloCrvena"/>
    <w:basedOn w:val="eSPISCCParagraphDefaultFont"/>
    <w:rsid w:val="003E046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E046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srpnja 2018.</izvorni_sadrzaj>
    <derivirana_varijabla naziv="DomainObject.DatumDonosenjaOdluke_1">11.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izvorni_sadrzaj>
    <derivirana_varijabla naziv="DomainObject.Predmet.Broj_1">281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2017.</izvorni_sadrzaj>
    <derivirana_varijabla naziv="DomainObject.Predmet.DatumOsnivanja_1">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St-281/2017</izvorni_sadrzaj>
    <derivirana_varijabla naziv="DomainObject.Predmet.OznakaBroj_1">St-281/2017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R.M. ELEKTRIK, d.o.o. za trgovinu, ugostiteljstvo i turizam</izvorni_sadrzaj>
    <derivirana_varijabla naziv="DomainObject.Predmet.ProtustrankaFormated_1">  R.M. ELEKTRIK, d.o.o. za trgovinu, ugostiteljstvo i turizam</derivirana_varijabla>
  </DomainObject.Predmet.ProtustrankaFormated>
  <DomainObject.Predmet.ProtustrankaFormatedOIB>
    <izvorni_sadrzaj>  R.M. ELEKTRIK, d.o.o. za trgovinu, ugostiteljstvo i turizam, OIB 39121434237</izvorni_sadrzaj>
    <derivirana_varijabla naziv="DomainObject.Predmet.ProtustrankaFormatedOIB_1">  R.M. ELEKTRIK, d.o.o. za trgovinu, ugostiteljstvo i turizam, OIB 39121434237</derivirana_varijabla>
  </DomainObject.Predmet.ProtustrankaFormatedOIB>
  <DomainObject.Predmet.ProtustrankaFormatedWithAdress>
    <izvorni_sadrzaj> R.M. ELEKTRIK, d.o.o. za trgovinu, ugostiteljstvo i turizam, 0brov/bb, 21214 Kaštel Lukšić</izvorni_sadrzaj>
    <derivirana_varijabla naziv="DomainObject.Predmet.ProtustrankaFormatedWithAdress_1"> R.M. ELEKTRIK, d.o.o. za trgovinu, ugostiteljstvo i turizam, 0brov/bb, 21214 Kaštel Lukšić</derivirana_varijabla>
  </DomainObject.Predmet.ProtustrankaFormatedWithAdress>
  <DomainObject.Predmet.ProtustrankaFormatedWithAdressOIB>
    <izvorni_sadrzaj> R.M. ELEKTRIK, d.o.o. za trgovinu, ugostiteljstvo i turizam, OIB 39121434237, 0brov/bb, 21214 Kaštel Lukšić</izvorni_sadrzaj>
    <derivirana_varijabla naziv="DomainObject.Predmet.ProtustrankaFormatedWithAdressOIB_1"> R.M. ELEKTRIK, d.o.o. za trgovinu, ugostiteljstvo i turizam, OIB 39121434237, 0brov/bb, 21214 Kaštel Lukšić</derivirana_varijabla>
  </DomainObject.Predmet.ProtustrankaFormatedWithAdressOIB>
  <DomainObject.Predmet.ProtustrankaWithAdress>
    <izvorni_sadrzaj>R.M. ELEKTRIK, d.o.o. za trgovinu, ugostiteljstvo i turizam 0brov/bb, 21214 Kaštel Lukšić</izvorni_sadrzaj>
    <derivirana_varijabla naziv="DomainObject.Predmet.ProtustrankaWithAdress_1">R.M. ELEKTRIK, d.o.o. za trgovinu, ugostiteljstvo i turizam 0brov/bb, 21214 Kaštel Lukšić</derivirana_varijabla>
  </DomainObject.Predmet.ProtustrankaWithAdress>
  <DomainObject.Predmet.ProtustrankaWithAdressOIB>
    <izvorni_sadrzaj>R.M. ELEKTRIK, d.o.o. za trgovinu, ugostiteljstvo i turizam, OIB 39121434237, 0brov/bb, 21214 Kaštel Lukšić</izvorni_sadrzaj>
    <derivirana_varijabla naziv="DomainObject.Predmet.ProtustrankaWithAdressOIB_1">R.M. ELEKTRIK, d.o.o. za trgovinu, ugostiteljstvo i turizam, OIB 39121434237, 0brov/bb, 21214 Kaštel Lukšić</derivirana_varijabla>
  </DomainObject.Predmet.ProtustrankaWithAdressOIB>
  <DomainObject.Predmet.ProtustrankaNazivFormated>
    <izvorni_sadrzaj>R.M. ELEKTRIK, d.o.o. za trgovinu, ugostiteljstvo i turizam</izvorni_sadrzaj>
    <derivirana_varijabla naziv="DomainObject.Predmet.ProtustrankaNazivFormated_1">R.M. ELEKTRIK, d.o.o. za trgovinu, ugostiteljstvo i turizam</derivirana_varijabla>
  </DomainObject.Predmet.ProtustrankaNazivFormated>
  <DomainObject.Predmet.ProtustrankaNazivFormatedOIB>
    <izvorni_sadrzaj>R.M. ELEKTRIK, d.o.o. za trgovinu, ugostiteljstvo i turizam, OIB 39121434237</izvorni_sadrzaj>
    <derivirana_varijabla naziv="DomainObject.Predmet.ProtustrankaNazivFormatedOIB_1">R.M. ELEKTRIK, d.o.o. za trgovinu, ugostiteljstvo i turizam, OIB 39121434237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R.M. ELEKTRIK, d.o.o. za trgovinu, ugostiteljstvo i turizam</item>
    </izvorni_sadrzaj>
    <derivirana_varijabla naziv="DomainObject.Predmet.ProtuStrankaListFormated_1">
      <item>R.M. ELEKTRIK, d.o.o. za trgovinu, ugostiteljstvo i turizam</item>
    </derivirana_varijabla>
  </DomainObject.Predmet.ProtuStrankaListFormated>
  <DomainObject.Predmet.ProtuStrankaListFormatedOIB>
    <izvorni_sadrzaj>
      <item>R.M. ELEKTRIK, d.o.o. za trgovinu, ugostiteljstvo i turizam, OIB 39121434237</item>
    </izvorni_sadrzaj>
    <derivirana_varijabla naziv="DomainObject.Predmet.ProtuStrankaListFormatedOIB_1">
      <item>R.M. ELEKTRIK, d.o.o. za trgovinu, ugostiteljstvo i turizam, OIB 39121434237</item>
    </derivirana_varijabla>
  </DomainObject.Predmet.ProtuStrankaListFormatedOIB>
  <DomainObject.Predmet.ProtuStrankaListFormatedWithAdress>
    <izvorni_sadrzaj>
      <item>R.M. ELEKTRIK, d.o.o. za trgovinu, ugostiteljstvo i turizam, 0brov/bb, 21214 Kaštel Lukšić</item>
    </izvorni_sadrzaj>
    <derivirana_varijabla naziv="DomainObject.Predmet.ProtuStrankaListFormatedWithAdress_1">
      <item>R.M. ELEKTRIK, d.o.o. za trgovinu, ugostiteljstvo i turizam, 0brov/bb, 21214 Kaštel Lukšić</item>
    </derivirana_varijabla>
  </DomainObject.Predmet.ProtuStrankaListFormatedWithAdress>
  <DomainObject.Predmet.ProtuStrankaListFormatedWithAdressOIB>
    <izvorni_sadrzaj>
      <item>R.M. ELEKTRIK, d.o.o. za trgovinu, ugostiteljstvo i turizam, OIB 39121434237, 0brov/bb, 21214 Kaštel Lukšić</item>
    </izvorni_sadrzaj>
    <derivirana_varijabla naziv="DomainObject.Predmet.ProtuStrankaListFormatedWithAdressOIB_1">
      <item>R.M. ELEKTRIK, d.o.o. za trgovinu, ugostiteljstvo i turizam, OIB 39121434237, 0brov/bb, 21214 Kaštel Lukšić</item>
    </derivirana_varijabla>
  </DomainObject.Predmet.ProtuStrankaListFormatedWithAdressOIB>
  <DomainObject.Predmet.ProtuStrankaListNazivFormated>
    <izvorni_sadrzaj>
      <item>R.M. ELEKTRIK, d.o.o. za trgovinu, ugostiteljstvo i turizam</item>
    </izvorni_sadrzaj>
    <derivirana_varijabla naziv="DomainObject.Predmet.ProtuStrankaListNazivFormated_1">
      <item>R.M. ELEKTRIK, d.o.o. za trgovinu, ugostiteljstvo i turizam</item>
    </derivirana_varijabla>
  </DomainObject.Predmet.ProtuStrankaListNazivFormated>
  <DomainObject.Predmet.ProtuStrankaListNazivFormatedOIB>
    <izvorni_sadrzaj>
      <item>R.M. ELEKTRIK, d.o.o. za trgovinu, ugostiteljstvo i turizam, OIB 39121434237</item>
    </izvorni_sadrzaj>
    <derivirana_varijabla naziv="DomainObject.Predmet.ProtuStrankaListNazivFormatedOIB_1">
      <item>R.M. ELEKTRIK, d.o.o. za trgovinu, ugostiteljstvo i turizam, OIB 39121434237</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R.M. ELEKTRIK, d.o.o. za trgovinu, ugostiteljstvo i turizam</izvorni_sadrzaj>
    <derivirana_varijabla naziv="DomainObject.Predmet.ProtustrankaIDrugi_1">R.M. ELEKTRIK, d.o.o. za trgovinu, ugostiteljstvo i turizam</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R.M. ELEKTRIK, d.o.o. za trgovinu, ugostiteljstvo i turizam, OIB 39121434237, 0brov/bb, 21214 Kaštel Lukšić</izvorni_sadrzaj>
    <derivirana_varijabla naziv="DomainObject.Predmet.ProtustrankaIDrugiAdressOIB_1">R.M. ELEKTRIK, d.o.o. za trgovinu, ugostiteljstvo i turizam, OIB 39121434237, 0brov/bb, 21214 Kaštel Lukšić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R.M. ELEKTRIK, d.o.o. za trgovinu, ugostiteljstvo i turizam</item>
      <item>RH, Ministarstvo financija</item>
      <item>Županijsko državno odvjetništvo</item>
    </izvorni_sadrzaj>
    <derivirana_varijabla naziv="DomainObject.Predmet.SudioniciListNaziv_1">
      <item>R.M. ELEKTRIK, d.o.o. za trgovinu, ugostiteljstvo i turizam</item>
      <item>RH, Ministarstvo financija</item>
      <item>Županijsko državno odvjetništvo</item>
    </derivirana_varijabla>
  </DomainObject.Predmet.SudioniciListNaziv>
  <DomainObject.Predmet.SudioniciListAdressOIB>
    <izvorni_sadrzaj>
      <item>R.M. ELEKTRIK, d.o.o. za trgovinu, ugostiteljstvo i turizam, OIB 39121434237, 0brov/bb,21214 Kaštel Lukšić</item>
      <item>RH, Ministarstvo financija, OIB 18683136487</item>
      <item>Županijsko državno odvjetništvo, OIB 70793241859, Gundulićeva 29a,21000 Split</item>
    </izvorni_sadrzaj>
    <derivirana_varijabla naziv="DomainObject.Predmet.SudioniciListAdressOIB_1">
      <item>R.M. ELEKTRIK, d.o.o. za trgovinu, ugostiteljstvo i turizam, OIB 39121434237, 0brov/bb,21214 Kaštel Lukšić</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39121434237</item>
      <item>, OIB 18683136487</item>
      <item>, OIB 70793241859</item>
    </izvorni_sadrzaj>
    <derivirana_varijabla naziv="DomainObject.Predmet.SudioniciListNazivOIB_1">
      <item>, OIB 39121434237</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1763</properties:Words>
  <properties:Characters>9711</properties:Characters>
  <properties:Lines>185</properties:Lines>
  <properties:Paragraphs>37</properties:Paragraphs>
  <properties:TotalTime>167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11494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2017-11-06T11:14:00Z</dcterms:created>
  <dc:creator>Paško Bačić</dc:creator>
  <cp:lastModifiedBy>Paško Bačić</cp:lastModifiedBy>
  <cp:lastPrinted>2017-11-06T09:42:00Z</cp:lastPrinted>
  <dcterms:modified xmlns:xsi="http://www.w3.org/2001/XMLSchema-instance" xsi:type="dcterms:W3CDTF">2018-07-11T06:59:00Z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(4-Rješenje - čl. 132..docx)</vt:lpwstr>
  </prop:property>
  <prop:property name="CC_coloring" pid="4" fmtid="{D5CDD505-2E9C-101B-9397-08002B2CF9AE}">
    <vt:bool>false</vt:bool>
  </prop:property>
  <prop:property name="BrojStranica" pid="5" fmtid="{D5CDD505-2E9C-101B-9397-08002B2CF9AE}">
    <vt:i4>4</vt:i4>
  </prop:property>
</prop:Properties>
</file>