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23f8" w14:paraId="8e423f8" w:rsidRDefault="00532B71" w:rsidP="0086691F" w:rsidR="00532B71" w:rsidRPr="00802A48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740FF9" w:rsidP="00740FF9" w:rsidR="00740FF9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740FF9" w:rsidP="00740FF9" w:rsidR="00740FF9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740FF9" w:rsidP="00740FF9" w:rsidR="00740FF9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740FF9" w:rsidP="00740FF9" w:rsidR="00740FF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40FF9" w:rsidP="00740FF9" w:rsidR="00740FF9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40FF9" w:rsidP="00740FF9" w:rsidR="00740FF9" w:rsidRPr="00802A48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802A48" w:rsidP="00997BA9" w:rsidR="00532B71" w:rsidRPr="00802A4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02A48">
        <w:rPr>
          <w:rFonts w:hAnsi="Times New Roman" w:ascii="Times New Roman"/>
          <w:sz w:val="22"/>
          <w:szCs w:val="22"/>
        </w:rPr>
        <w:t>LANCARICE, 20350 Metković, Hercegovačka 4, OIB: 30546873142</w:t>
      </w:r>
      <w:r w:rsidR="002B65BB" w:rsidRPr="00802A48">
        <w:rPr>
          <w:rFonts w:hAnsi="Times New Roman" w:ascii="Times New Roman"/>
          <w:sz w:val="22"/>
          <w:szCs w:val="22"/>
        </w:rPr>
        <w:t xml:space="preserve">, </w:t>
      </w:r>
      <w:r w:rsidR="00EE69E5" w:rsidRPr="00802A48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802A48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802A48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802A4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802A4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802A4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02A48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802A48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802A4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802A4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044A23" w:rsidR="00EE69E5" w:rsidRPr="00044A23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802A48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802A48">
        <w:rPr>
          <w:rFonts w:hAnsi="Times New Roman" w:ascii="Times New Roman"/>
          <w:sz w:val="22"/>
          <w:szCs w:val="22"/>
        </w:rPr>
        <w:t xml:space="preserve"> </w:t>
      </w:r>
      <w:r w:rsidR="00214521" w:rsidRPr="00802A48">
        <w:rPr>
          <w:rFonts w:hAnsi="Times New Roman" w:ascii="Times New Roman"/>
          <w:sz w:val="22"/>
          <w:szCs w:val="22"/>
        </w:rPr>
        <w:t>LANCARICE, 20350 Metković, Hercegovačka 4, OIB: 30546873142</w:t>
      </w:r>
      <w:r w:rsidR="00A358AD" w:rsidRPr="00802A48">
        <w:rPr>
          <w:rFonts w:hAnsi="Times New Roman" w:ascii="Times New Roman"/>
          <w:sz w:val="22"/>
          <w:szCs w:val="22"/>
        </w:rPr>
        <w:t xml:space="preserve">, </w:t>
      </w:r>
      <w:r w:rsidR="00044A23" w:rsidRPr="008531E2">
        <w:rPr>
          <w:rFonts w:hAnsi="Times New Roman" w:ascii="Times New Roman"/>
          <w:sz w:val="22"/>
          <w:szCs w:val="22"/>
        </w:rPr>
        <w:t>dana</w:t>
      </w:r>
      <w:r w:rsidR="00044A23">
        <w:rPr>
          <w:rFonts w:hAnsi="Times New Roman" w:ascii="Times New Roman"/>
          <w:sz w:val="22"/>
          <w:szCs w:val="22"/>
        </w:rPr>
        <w:t xml:space="preserve"> 29</w:t>
      </w:r>
      <w:r w:rsidR="00044A23" w:rsidRPr="008531E2">
        <w:rPr>
          <w:rFonts w:hAnsi="Times New Roman" w:ascii="Times New Roman"/>
          <w:sz w:val="22"/>
          <w:szCs w:val="22"/>
        </w:rPr>
        <w:t>.</w:t>
      </w:r>
      <w:r w:rsidR="00044A23">
        <w:rPr>
          <w:rFonts w:hAnsi="Times New Roman" w:ascii="Times New Roman"/>
          <w:sz w:val="22"/>
          <w:szCs w:val="22"/>
        </w:rPr>
        <w:t xml:space="preserve"> </w:t>
      </w:r>
      <w:r w:rsidR="00044A23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044A23">
        <w:rPr>
          <w:rFonts w:hAnsi="Times New Roman" w:ascii="Times New Roman"/>
          <w:sz w:val="22"/>
          <w:szCs w:val="22"/>
        </w:rPr>
        <w:t>14,0</w:t>
      </w:r>
      <w:r w:rsidR="00044A23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A871FF" w:rsidR="00B2463B" w:rsidRPr="00802A48">
      <w:pPr>
        <w:pStyle w:val="BodyText21"/>
        <w:rPr>
          <w:rFonts w:hAnsi="Times New Roman" w:ascii="Times New Roman"/>
          <w:sz w:val="22"/>
          <w:szCs w:val="22"/>
        </w:rPr>
      </w:pPr>
    </w:p>
    <w:p w:rsidRDefault="00EE69E5" w:rsidP="00B92FE0" w:rsidR="00EE69E5" w:rsidRPr="00B92FE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802A48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802A48">
        <w:rPr>
          <w:rFonts w:hAnsi="Times New Roman" w:ascii="Times New Roman"/>
          <w:sz w:val="22"/>
          <w:szCs w:val="22"/>
        </w:rPr>
        <w:t xml:space="preserve"> </w:t>
      </w:r>
      <w:r w:rsidR="00453EEE" w:rsidRPr="00802A48">
        <w:rPr>
          <w:rFonts w:hAnsi="Times New Roman" w:ascii="Times New Roman"/>
          <w:sz w:val="22"/>
          <w:szCs w:val="22"/>
        </w:rPr>
        <w:softHyphen/>
      </w:r>
      <w:r w:rsidR="00453EEE" w:rsidRPr="00802A48">
        <w:rPr>
          <w:rFonts w:hAnsi="Times New Roman" w:ascii="Times New Roman"/>
          <w:sz w:val="22"/>
          <w:szCs w:val="22"/>
        </w:rPr>
        <w:softHyphen/>
      </w:r>
      <w:r w:rsidR="00453EEE" w:rsidRPr="00802A48">
        <w:rPr>
          <w:rFonts w:hAnsi="Times New Roman" w:ascii="Times New Roman"/>
          <w:sz w:val="22"/>
          <w:szCs w:val="22"/>
        </w:rPr>
        <w:softHyphen/>
      </w:r>
      <w:r w:rsidR="00453EEE" w:rsidRPr="00802A48">
        <w:rPr>
          <w:rFonts w:hAnsi="Times New Roman" w:ascii="Times New Roman"/>
          <w:sz w:val="22"/>
          <w:szCs w:val="22"/>
        </w:rPr>
        <w:softHyphen/>
      </w:r>
      <w:r w:rsidR="00453EEE" w:rsidRPr="00802A48">
        <w:rPr>
          <w:rFonts w:hAnsi="Times New Roman" w:ascii="Times New Roman"/>
          <w:sz w:val="22"/>
          <w:szCs w:val="22"/>
        </w:rPr>
        <w:softHyphen/>
      </w:r>
      <w:r w:rsidR="00453EEE" w:rsidRPr="00802A48">
        <w:rPr>
          <w:rFonts w:hAnsi="Times New Roman" w:ascii="Times New Roman"/>
          <w:sz w:val="22"/>
          <w:szCs w:val="22"/>
        </w:rPr>
        <w:softHyphen/>
      </w:r>
      <w:r w:rsidR="00453EEE" w:rsidRPr="00802A48">
        <w:rPr>
          <w:rFonts w:hAnsi="Times New Roman" w:ascii="Times New Roman"/>
          <w:sz w:val="22"/>
          <w:szCs w:val="22"/>
        </w:rPr>
        <w:softHyphen/>
      </w:r>
      <w:r w:rsidR="00453EEE" w:rsidRPr="00802A48">
        <w:rPr>
          <w:rFonts w:hAnsi="Times New Roman" w:ascii="Times New Roman"/>
          <w:sz w:val="22"/>
          <w:szCs w:val="22"/>
        </w:rPr>
        <w:softHyphen/>
      </w:r>
      <w:r w:rsidR="00453EEE" w:rsidRPr="00802A48">
        <w:rPr>
          <w:rFonts w:hAnsi="Times New Roman" w:ascii="Times New Roman"/>
          <w:sz w:val="22"/>
          <w:szCs w:val="22"/>
        </w:rPr>
        <w:softHyphen/>
      </w:r>
      <w:r w:rsidR="00453EEE" w:rsidRPr="00802A48">
        <w:rPr>
          <w:rFonts w:hAnsi="Times New Roman" w:ascii="Times New Roman"/>
          <w:sz w:val="22"/>
          <w:szCs w:val="22"/>
        </w:rPr>
        <w:softHyphen/>
      </w:r>
      <w:r w:rsidR="00453EEE" w:rsidRPr="00802A48">
        <w:rPr>
          <w:rFonts w:hAnsi="Times New Roman" w:ascii="Times New Roman"/>
          <w:sz w:val="22"/>
          <w:szCs w:val="22"/>
        </w:rPr>
        <w:softHyphen/>
      </w:r>
      <w:r w:rsidR="00453EEE" w:rsidRPr="00802A48">
        <w:rPr>
          <w:rFonts w:hAnsi="Times New Roman" w:ascii="Times New Roman"/>
          <w:sz w:val="22"/>
          <w:szCs w:val="22"/>
        </w:rPr>
        <w:softHyphen/>
      </w:r>
      <w:r w:rsidR="00453EEE" w:rsidRPr="00802A48">
        <w:rPr>
          <w:rFonts w:hAnsi="Times New Roman" w:ascii="Times New Roman"/>
          <w:sz w:val="22"/>
          <w:szCs w:val="22"/>
        </w:rPr>
        <w:softHyphen/>
      </w:r>
      <w:r w:rsidR="00453EEE" w:rsidRPr="00802A48">
        <w:rPr>
          <w:rFonts w:hAnsi="Times New Roman" w:ascii="Times New Roman"/>
          <w:sz w:val="22"/>
          <w:szCs w:val="22"/>
        </w:rPr>
        <w:softHyphen/>
      </w:r>
      <w:r w:rsidR="00453EEE" w:rsidRPr="00802A48">
        <w:rPr>
          <w:rFonts w:hAnsi="Times New Roman" w:ascii="Times New Roman"/>
          <w:sz w:val="22"/>
          <w:szCs w:val="22"/>
        </w:rPr>
        <w:softHyphen/>
      </w:r>
      <w:r w:rsidR="00453EEE" w:rsidRPr="00802A48">
        <w:rPr>
          <w:rFonts w:hAnsi="Times New Roman" w:ascii="Times New Roman"/>
          <w:sz w:val="22"/>
          <w:szCs w:val="22"/>
        </w:rPr>
        <w:softHyphen/>
      </w:r>
      <w:r w:rsidR="00453EEE" w:rsidRPr="00802A48">
        <w:rPr>
          <w:rFonts w:hAnsi="Times New Roman" w:ascii="Times New Roman"/>
          <w:sz w:val="22"/>
          <w:szCs w:val="22"/>
        </w:rPr>
        <w:softHyphen/>
      </w:r>
      <w:r w:rsidR="00453EEE" w:rsidRPr="00802A48">
        <w:rPr>
          <w:rFonts w:hAnsi="Times New Roman" w:ascii="Times New Roman"/>
          <w:sz w:val="22"/>
          <w:szCs w:val="22"/>
        </w:rPr>
        <w:softHyphen/>
      </w:r>
      <w:r w:rsidR="00453EEE" w:rsidRPr="00802A48">
        <w:rPr>
          <w:rFonts w:hAnsi="Times New Roman" w:ascii="Times New Roman"/>
          <w:sz w:val="22"/>
          <w:szCs w:val="22"/>
        </w:rPr>
        <w:softHyphen/>
      </w:r>
      <w:r w:rsidR="00453EEE" w:rsidRPr="00802A48">
        <w:rPr>
          <w:rFonts w:hAnsi="Times New Roman" w:ascii="Times New Roman"/>
          <w:sz w:val="22"/>
          <w:szCs w:val="22"/>
        </w:rPr>
        <w:softHyphen/>
      </w:r>
      <w:r w:rsidR="00453EEE" w:rsidRPr="00802A48">
        <w:rPr>
          <w:rFonts w:hAnsi="Times New Roman" w:ascii="Times New Roman"/>
          <w:sz w:val="22"/>
          <w:szCs w:val="22"/>
        </w:rPr>
        <w:softHyphen/>
      </w:r>
      <w:r w:rsidR="00B92FE0" w:rsidRPr="005E3275">
        <w:rPr>
          <w:rFonts w:hAnsi="Times New Roman" w:ascii="Times New Roman"/>
          <w:sz w:val="22"/>
          <w:szCs w:val="22"/>
        </w:rPr>
        <w:softHyphen/>
      </w:r>
      <w:r w:rsidR="00B92FE0" w:rsidRPr="005E3275">
        <w:rPr>
          <w:rFonts w:hAnsi="Times New Roman" w:ascii="Times New Roman"/>
          <w:sz w:val="22"/>
          <w:szCs w:val="22"/>
        </w:rPr>
        <w:softHyphen/>
      </w:r>
      <w:r w:rsidR="00B92FE0" w:rsidRPr="005E3275">
        <w:rPr>
          <w:rFonts w:hAnsi="Times New Roman" w:ascii="Times New Roman"/>
          <w:sz w:val="22"/>
          <w:szCs w:val="22"/>
        </w:rPr>
        <w:softHyphen/>
      </w:r>
      <w:r w:rsidR="00B92FE0" w:rsidRPr="005E3275">
        <w:rPr>
          <w:rFonts w:hAnsi="Times New Roman" w:ascii="Times New Roman"/>
          <w:sz w:val="22"/>
          <w:szCs w:val="22"/>
        </w:rPr>
        <w:softHyphen/>
      </w:r>
      <w:r w:rsidR="00B92FE0" w:rsidRPr="005E3275">
        <w:rPr>
          <w:rFonts w:hAnsi="Times New Roman" w:ascii="Times New Roman"/>
          <w:sz w:val="22"/>
          <w:szCs w:val="22"/>
        </w:rPr>
        <w:softHyphen/>
      </w:r>
      <w:r w:rsidR="00B92FE0" w:rsidRPr="005E3275">
        <w:rPr>
          <w:rFonts w:hAnsi="Times New Roman" w:ascii="Times New Roman"/>
          <w:sz w:val="22"/>
          <w:szCs w:val="22"/>
        </w:rPr>
        <w:softHyphen/>
      </w:r>
      <w:r w:rsidR="00B92FE0" w:rsidRPr="005E3275">
        <w:rPr>
          <w:rFonts w:hAnsi="Times New Roman" w:ascii="Times New Roman"/>
          <w:sz w:val="22"/>
          <w:szCs w:val="22"/>
        </w:rPr>
        <w:softHyphen/>
      </w:r>
      <w:r w:rsidR="00B92FE0" w:rsidRPr="005E3275">
        <w:rPr>
          <w:rFonts w:hAnsi="Times New Roman" w:ascii="Times New Roman"/>
          <w:sz w:val="22"/>
          <w:szCs w:val="22"/>
        </w:rPr>
        <w:softHyphen/>
      </w:r>
      <w:r w:rsidR="00B92FE0" w:rsidRPr="005E3275">
        <w:rPr>
          <w:rFonts w:hAnsi="Times New Roman" w:ascii="Times New Roman"/>
          <w:sz w:val="22"/>
          <w:szCs w:val="22"/>
        </w:rPr>
        <w:softHyphen/>
      </w:r>
      <w:r w:rsidR="00B92FE0" w:rsidRPr="005E3275">
        <w:rPr>
          <w:rFonts w:hAnsi="Times New Roman" w:ascii="Times New Roman"/>
          <w:sz w:val="22"/>
          <w:szCs w:val="22"/>
        </w:rPr>
        <w:softHyphen/>
      </w:r>
      <w:r w:rsidR="00B92FE0" w:rsidRPr="005E3275">
        <w:rPr>
          <w:rFonts w:hAnsi="Times New Roman" w:ascii="Times New Roman"/>
          <w:sz w:val="22"/>
          <w:szCs w:val="22"/>
        </w:rPr>
        <w:softHyphen/>
      </w:r>
      <w:r w:rsidR="00B92FE0" w:rsidRPr="005E3275">
        <w:rPr>
          <w:rFonts w:hAnsi="Times New Roman" w:ascii="Times New Roman"/>
          <w:sz w:val="22"/>
          <w:szCs w:val="22"/>
        </w:rPr>
        <w:softHyphen/>
      </w:r>
      <w:r w:rsidR="00B92FE0" w:rsidRPr="005E3275">
        <w:rPr>
          <w:rFonts w:hAnsi="Times New Roman" w:ascii="Times New Roman"/>
          <w:sz w:val="22"/>
          <w:szCs w:val="22"/>
        </w:rPr>
        <w:softHyphen/>
      </w:r>
      <w:r w:rsidR="00B92FE0" w:rsidRPr="005E3275">
        <w:rPr>
          <w:rFonts w:hAnsi="Times New Roman" w:ascii="Times New Roman"/>
          <w:sz w:val="22"/>
          <w:szCs w:val="22"/>
        </w:rPr>
        <w:softHyphen/>
      </w:r>
      <w:r w:rsidR="00B92FE0" w:rsidRPr="005E3275">
        <w:rPr>
          <w:rFonts w:hAnsi="Times New Roman" w:ascii="Times New Roman"/>
          <w:sz w:val="22"/>
          <w:szCs w:val="22"/>
        </w:rPr>
        <w:softHyphen/>
      </w:r>
      <w:r w:rsidR="00B92FE0" w:rsidRPr="005E3275">
        <w:rPr>
          <w:rFonts w:hAnsi="Times New Roman" w:ascii="Times New Roman"/>
          <w:sz w:val="22"/>
          <w:szCs w:val="22"/>
        </w:rPr>
        <w:softHyphen/>
      </w:r>
      <w:r w:rsidR="00B92FE0" w:rsidRPr="005E3275">
        <w:rPr>
          <w:rFonts w:hAnsi="Times New Roman" w:ascii="Times New Roman"/>
          <w:sz w:val="22"/>
          <w:szCs w:val="22"/>
        </w:rPr>
        <w:softHyphen/>
      </w:r>
      <w:r w:rsidR="00B92FE0" w:rsidRPr="005E3275">
        <w:rPr>
          <w:rFonts w:hAnsi="Times New Roman" w:ascii="Times New Roman"/>
          <w:sz w:val="22"/>
          <w:szCs w:val="22"/>
        </w:rPr>
        <w:softHyphen/>
      </w:r>
      <w:r w:rsidR="00B92FE0" w:rsidRPr="005E3275">
        <w:rPr>
          <w:rFonts w:hAnsi="Times New Roman" w:ascii="Times New Roman"/>
          <w:sz w:val="22"/>
          <w:szCs w:val="22"/>
        </w:rPr>
        <w:softHyphen/>
      </w:r>
      <w:r w:rsidR="00B92FE0" w:rsidRPr="005E3275">
        <w:rPr>
          <w:rFonts w:hAnsi="Times New Roman" w:ascii="Times New Roman"/>
          <w:sz w:val="22"/>
          <w:szCs w:val="22"/>
        </w:rPr>
        <w:softHyphen/>
      </w:r>
      <w:r w:rsidR="00B92FE0">
        <w:rPr>
          <w:rFonts w:hAnsi="Times New Roman" w:ascii="Times New Roman"/>
          <w:sz w:val="22"/>
          <w:szCs w:val="22"/>
        </w:rPr>
        <w:t>IVAN GJURAŠIĆ iz Zagreba, Petrinjska 28, OIB: 66025260916.</w:t>
      </w:r>
    </w:p>
    <w:p w:rsidRDefault="00EE69E5" w:rsidP="00EE69E5" w:rsidR="00EE69E5" w:rsidRPr="00802A48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802A4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802A48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802A4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14521" w:rsidRPr="00802A48">
        <w:rPr>
          <w:rFonts w:hAnsi="Times New Roman" w:ascii="Times New Roman"/>
          <w:sz w:val="22"/>
          <w:szCs w:val="22"/>
        </w:rPr>
        <w:t>LANCARICE, 20350 Metković, Hercegovačka 4, OIB: 30546873142</w:t>
      </w:r>
      <w:r w:rsidR="00322EFB" w:rsidRPr="00802A48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802A4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45192" w:rsidP="00EE69E5" w:rsidR="00EE69E5" w:rsidRPr="00802A4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802A48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802A48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802A48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802A48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802A48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802A48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802A4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802A4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802A48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02A48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802A4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802A4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137A53" w:rsidR="00137A5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02A48">
        <w:rPr>
          <w:rFonts w:hAnsi="Times New Roman" w:ascii="Times New Roman"/>
          <w:sz w:val="22"/>
          <w:szCs w:val="22"/>
          <w:lang w:val="hr-HR"/>
        </w:rPr>
        <w:tab/>
      </w:r>
      <w:r w:rsidR="00137A53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137A53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137A53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37A53" w:rsidP="00137A53" w:rsidR="00137A5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37A53" w:rsidP="00137A53" w:rsidR="00137A5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137A53" w:rsidP="00137A53" w:rsidR="00137A5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37A53" w:rsidP="00137A53" w:rsidR="00137A5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137A53" w:rsidP="00137A53" w:rsidR="00137A5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37A53" w:rsidP="00137A53" w:rsidR="00137A5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37A53" w:rsidP="00137A53" w:rsidR="00137A5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37A53" w:rsidP="00137A53" w:rsidR="00137A5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137A53" w:rsidP="00137A53" w:rsidR="00137A5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37A53" w:rsidP="00137A53" w:rsidR="00137A5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37A53" w:rsidP="00137A53" w:rsidR="00137A5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37A53" w:rsidP="00137A53" w:rsidR="00137A53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137A53" w:rsidP="00137A53" w:rsidR="00137A53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37A53" w:rsidP="00137A53" w:rsidR="00137A5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37A53" w:rsidP="00137A53" w:rsidR="00137A5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37A53" w:rsidP="00137A53" w:rsidR="00137A53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137A53" w:rsidP="00137A53" w:rsidR="00137A53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37A53" w:rsidP="00137A53" w:rsidR="00137A53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816118">
        <w:rPr>
          <w:rFonts w:hAnsi="Times New Roman" w:ascii="Times New Roman"/>
          <w:b/>
          <w:sz w:val="22"/>
          <w:szCs w:val="22"/>
          <w:lang w:val="hr-HR"/>
        </w:rPr>
        <w:t xml:space="preserve"> v.r.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137A53" w:rsidP="00137A53" w:rsidR="00137A53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37A53" w:rsidP="00137A53" w:rsidR="00137A53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37A53" w:rsidP="00137A53" w:rsidR="00137A53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37A53" w:rsidP="00137A53" w:rsidR="00137A5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137A53" w:rsidP="00137A53" w:rsidR="00137A5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37A53" w:rsidP="00137A53" w:rsidR="00137A53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37A53" w:rsidP="00137A53" w:rsidR="00137A5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137A53" w:rsidP="00137A53" w:rsidR="00137A5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137A53" w:rsidP="00137A53" w:rsidR="00137A5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137A53" w:rsidP="00137A53" w:rsidR="00137A5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137A53" w:rsidP="00137A53" w:rsidR="00137A5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137A53" w:rsidP="00137A53" w:rsidR="00137A53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137A53" w:rsidP="00137A53" w:rsidR="00137A53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137A53" w:rsidP="00137A53" w:rsidR="00137A5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Splitska banka d.d.,</w:t>
      </w:r>
    </w:p>
    <w:p w:rsidRDefault="00137A53" w:rsidP="00137A53" w:rsidR="00137A5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137A53" w:rsidP="00137A53" w:rsidR="00137A53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137A53" w:rsidR="00D44D4F" w:rsidRPr="00802A4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802A48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802A48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802A4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802A4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7591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802A48">
      <w:rPr>
        <w:rFonts w:hAnsi="Times New Roman" w:ascii="Times New Roman"/>
        <w:b/>
        <w:sz w:val="22"/>
        <w:szCs w:val="22"/>
        <w:lang w:val="hr-HR"/>
      </w:rPr>
      <w:t>609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802A48">
      <w:rPr>
        <w:rFonts w:hAnsi="Times New Roman" w:ascii="Times New Roman"/>
        <w:b/>
        <w:sz w:val="22"/>
        <w:szCs w:val="22"/>
        <w:lang w:val="hr-HR"/>
      </w:rPr>
      <w:t>609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44A23"/>
    <w:rsid w:val="0005333E"/>
    <w:rsid w:val="00063FCE"/>
    <w:rsid w:val="000654F6"/>
    <w:rsid w:val="00074FAA"/>
    <w:rsid w:val="000833A0"/>
    <w:rsid w:val="000979F6"/>
    <w:rsid w:val="000B609B"/>
    <w:rsid w:val="000B7E3D"/>
    <w:rsid w:val="000B7E46"/>
    <w:rsid w:val="000C47B3"/>
    <w:rsid w:val="000D2AFF"/>
    <w:rsid w:val="00112B50"/>
    <w:rsid w:val="001161BD"/>
    <w:rsid w:val="001273D2"/>
    <w:rsid w:val="00137A53"/>
    <w:rsid w:val="00141C37"/>
    <w:rsid w:val="001530C4"/>
    <w:rsid w:val="00166A97"/>
    <w:rsid w:val="00171B42"/>
    <w:rsid w:val="00182088"/>
    <w:rsid w:val="00185905"/>
    <w:rsid w:val="00187149"/>
    <w:rsid w:val="001905B1"/>
    <w:rsid w:val="00193FFA"/>
    <w:rsid w:val="001A41C1"/>
    <w:rsid w:val="001B1335"/>
    <w:rsid w:val="00214521"/>
    <w:rsid w:val="002169D1"/>
    <w:rsid w:val="002669D9"/>
    <w:rsid w:val="00281CBA"/>
    <w:rsid w:val="002B65BB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B3D80"/>
    <w:rsid w:val="005E3275"/>
    <w:rsid w:val="005F1B14"/>
    <w:rsid w:val="006356C5"/>
    <w:rsid w:val="00645192"/>
    <w:rsid w:val="006451E1"/>
    <w:rsid w:val="00695977"/>
    <w:rsid w:val="006B6A13"/>
    <w:rsid w:val="007045BC"/>
    <w:rsid w:val="007134C9"/>
    <w:rsid w:val="00722851"/>
    <w:rsid w:val="00730EAB"/>
    <w:rsid w:val="007406A5"/>
    <w:rsid w:val="00740FF9"/>
    <w:rsid w:val="00774127"/>
    <w:rsid w:val="007A29F9"/>
    <w:rsid w:val="007B0FC3"/>
    <w:rsid w:val="007C6CF9"/>
    <w:rsid w:val="007E125F"/>
    <w:rsid w:val="007E3879"/>
    <w:rsid w:val="007F39F3"/>
    <w:rsid w:val="00802A48"/>
    <w:rsid w:val="00806574"/>
    <w:rsid w:val="00816118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723EE"/>
    <w:rsid w:val="00A871FF"/>
    <w:rsid w:val="00A94D51"/>
    <w:rsid w:val="00A94F4F"/>
    <w:rsid w:val="00A95334"/>
    <w:rsid w:val="00AA6B5F"/>
    <w:rsid w:val="00AB765E"/>
    <w:rsid w:val="00AB7883"/>
    <w:rsid w:val="00AE34FB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81363"/>
    <w:rsid w:val="00B92258"/>
    <w:rsid w:val="00B92FE0"/>
    <w:rsid w:val="00BC201E"/>
    <w:rsid w:val="00BF13CF"/>
    <w:rsid w:val="00BF6DA1"/>
    <w:rsid w:val="00BF71CF"/>
    <w:rsid w:val="00C402C4"/>
    <w:rsid w:val="00C5636E"/>
    <w:rsid w:val="00C57CAF"/>
    <w:rsid w:val="00C7591E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10F9B"/>
    <w:rsid w:val="00E15470"/>
    <w:rsid w:val="00E6002A"/>
    <w:rsid w:val="00E641D1"/>
    <w:rsid w:val="00E947D2"/>
    <w:rsid w:val="00EC1BCC"/>
    <w:rsid w:val="00EE51A6"/>
    <w:rsid w:val="00EE5750"/>
    <w:rsid w:val="00EE69E5"/>
    <w:rsid w:val="00F40CF2"/>
    <w:rsid w:val="00F62A72"/>
    <w:rsid w:val="00F667BC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5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91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91E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91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91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5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91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91E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91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91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St-609/2015</izvorni_sadrzaj>
    <derivirana_varijabla naziv="DomainObject.Predmet.OznakaBroj_1">St-609/2015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LANCARICE - Metković</izvorni_sadrzaj>
    <derivirana_varijabla naziv="DomainObject.Predmet.ProtustrankaFormated_1">  LANCARICE - Metković</derivirana_varijabla>
  </DomainObject.Predmet.ProtustrankaFormated>
  <DomainObject.Predmet.ProtustrankaFormatedOIB>
    <izvorni_sadrzaj>  LANCARICE - Metković, OIB 30546873142</izvorni_sadrzaj>
    <derivirana_varijabla naziv="DomainObject.Predmet.ProtustrankaFormatedOIB_1">  LANCARICE - Metković, OIB 30546873142</derivirana_varijabla>
  </DomainObject.Predmet.ProtustrankaFormatedOIB>
  <DomainObject.Predmet.ProtustrankaFormatedWithAdress>
    <izvorni_sadrzaj> LANCARICE - Metković, Hercegovačka 4, 20350 Metković</izvorni_sadrzaj>
    <derivirana_varijabla naziv="DomainObject.Predmet.ProtustrankaFormatedWithAdress_1"> LANCARICE - Metković, Hercegovačka 4, 20350 Metković</derivirana_varijabla>
  </DomainObject.Predmet.ProtustrankaFormatedWithAdress>
  <DomainObject.Predmet.ProtustrankaFormatedWithAdressOIB>
    <izvorni_sadrzaj> LANCARICE - Metković, OIB 30546873142, Hercegovačka 4, 20350 Metković</izvorni_sadrzaj>
    <derivirana_varijabla naziv="DomainObject.Predmet.ProtustrankaFormatedWithAdressOIB_1"> LANCARICE - Metković, OIB 30546873142, Hercegovačka 4, 20350 Metković</derivirana_varijabla>
  </DomainObject.Predmet.ProtustrankaFormatedWithAdressOIB>
  <DomainObject.Predmet.ProtustrankaWithAdress>
    <izvorni_sadrzaj>LANCARICE - Metković Hercegovačka 4, 20350 Metković</izvorni_sadrzaj>
    <derivirana_varijabla naziv="DomainObject.Predmet.ProtustrankaWithAdress_1">LANCARICE - Metković Hercegovačka 4, 20350 Metković</derivirana_varijabla>
  </DomainObject.Predmet.ProtustrankaWithAdress>
  <DomainObject.Predmet.ProtustrankaWithAdressOIB>
    <izvorni_sadrzaj>LANCARICE - Metković, OIB 30546873142, Hercegovačka 4, 20350 Metković</izvorni_sadrzaj>
    <derivirana_varijabla naziv="DomainObject.Predmet.ProtustrankaWithAdressOIB_1">LANCARICE - Metković, OIB 30546873142, Hercegovačka 4, 20350 Metković</derivirana_varijabla>
  </DomainObject.Predmet.ProtustrankaWithAdressOIB>
  <DomainObject.Predmet.ProtustrankaNazivFormated>
    <izvorni_sadrzaj>LANCARICE - Metković</izvorni_sadrzaj>
    <derivirana_varijabla naziv="DomainObject.Predmet.ProtustrankaNazivFormated_1">LANCARICE - Metković</derivirana_varijabla>
  </DomainObject.Predmet.ProtustrankaNazivFormated>
  <DomainObject.Predmet.ProtustrankaNazivFormatedOIB>
    <izvorni_sadrzaj>LANCARICE - Metković, OIB 30546873142</izvorni_sadrzaj>
    <derivirana_varijabla naziv="DomainObject.Predmet.ProtustrankaNazivFormatedOIB_1">LANCARICE - Metković, OIB 30546873142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787.50</izvorni_sadrzaj>
    <derivirana_varijabla naziv="DomainObject.Predmet.TrenutnaVrijednost_1">787.50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LANCARICE - Metković</item>
    </izvorni_sadrzaj>
    <derivirana_varijabla naziv="DomainObject.Predmet.ProtuStrankaListFormated_1">
      <item>LANCARICE - Metković</item>
    </derivirana_varijabla>
  </DomainObject.Predmet.ProtuStrankaListFormated>
  <DomainObject.Predmet.ProtuStrankaListFormatedOIB>
    <izvorni_sadrzaj>
      <item>LANCARICE - Metković, OIB 30546873142</item>
    </izvorni_sadrzaj>
    <derivirana_varijabla naziv="DomainObject.Predmet.ProtuStrankaListFormatedOIB_1">
      <item>LANCARICE - Metković, OIB 30546873142</item>
    </derivirana_varijabla>
  </DomainObject.Predmet.ProtuStrankaListFormatedOIB>
  <DomainObject.Predmet.ProtuStrankaListFormatedWithAdress>
    <izvorni_sadrzaj>
      <item>LANCARICE - Metković, Hercegovačka 4, 20350 Metković</item>
    </izvorni_sadrzaj>
    <derivirana_varijabla naziv="DomainObject.Predmet.ProtuStrankaListFormatedWithAdress_1">
      <item>LANCARICE - Metković, Hercegovačka 4, 20350 Metković</item>
    </derivirana_varijabla>
  </DomainObject.Predmet.ProtuStrankaListFormatedWithAdress>
  <DomainObject.Predmet.ProtuStrankaListFormatedWithAdressOIB>
    <izvorni_sadrzaj>
      <item>LANCARICE - Metković, OIB 30546873142, Hercegovačka 4, 20350 Metković</item>
    </izvorni_sadrzaj>
    <derivirana_varijabla naziv="DomainObject.Predmet.ProtuStrankaListFormatedWithAdressOIB_1">
      <item>LANCARICE - Metković, OIB 30546873142, Hercegovačka 4, 20350 Metković</item>
    </derivirana_varijabla>
  </DomainObject.Predmet.ProtuStrankaListFormatedWithAdressOIB>
  <DomainObject.Predmet.ProtuStrankaListNazivFormated>
    <izvorni_sadrzaj>
      <item>LANCARICE - Metković</item>
    </izvorni_sadrzaj>
    <derivirana_varijabla naziv="DomainObject.Predmet.ProtuStrankaListNazivFormated_1">
      <item>LANCARICE - Metković</item>
    </derivirana_varijabla>
  </DomainObject.Predmet.ProtuStrankaListNazivFormated>
  <DomainObject.Predmet.ProtuStrankaListNazivFormatedOIB>
    <izvorni_sadrzaj>
      <item>LANCARICE - Metković, OIB 30546873142</item>
    </izvorni_sadrzaj>
    <derivirana_varijabla naziv="DomainObject.Predmet.ProtuStrankaListNazivFormatedOIB_1">
      <item>LANCARICE - Metković, OIB 30546873142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LANCARICE - Metković</izvorni_sadrzaj>
    <derivirana_varijabla naziv="DomainObject.Predmet.ProtustrankaIDrugi_1">LANCARICE - Metković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LANCARICE - Metković, OIB 30546873142, Hercegovačka 4, 20350 Metković</izvorni_sadrzaj>
    <derivirana_varijabla naziv="DomainObject.Predmet.ProtustrankaIDrugiAdressOIB_1">LANCARICE - Metković, OIB 30546873142, Hercegovačka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LANCARICE - Metković</item>
      <item>FINA,RC SPLIT,Podružnica Dubrovnik</item>
    </izvorni_sadrzaj>
    <derivirana_varijabla naziv="DomainObject.Predmet.SudioniciListNaziv_1">
      <item>LANCARICE - Metković</item>
      <item>FINA,RC SPLIT,Podružnica Dubrovnik</item>
    </derivirana_varijabla>
  </DomainObject.Predmet.SudioniciListNaziv>
  <DomainObject.Predmet.SudioniciListAdressOIB>
    <izvorni_sadrzaj>
      <item>LANCARICE - Metković, OIB 30546873142, Hercegovačka 4,20350 Metković</item>
      <item>FINA,RC SPLIT,Podružnica Dubrovnik, OIB 85821130368, Vukovarska 2,20000 Dubrovnik</item>
    </izvorni_sadrzaj>
    <derivirana_varijabla naziv="DomainObject.Predmet.SudioniciListAdressOIB_1">
      <item>LANCARICE - Metković, OIB 30546873142, Hercegovačka 4,20350 Metković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30546873142</item>
      <item>, OIB 85821130368</item>
    </izvorni_sadrzaj>
    <derivirana_varijabla naziv="DomainObject.Predmet.SudioniciListNazivOIB_1">
      <item>, OIB 30546873142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BCCB93-5DE0-4455-8C75-01F7A26603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473</properties:Words>
  <properties:Characters>2595</properties:Characters>
  <properties:Lines>84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2015-12-23T09:41:00Z</dcterms:created>
  <dc:creator>Sudsko vijeæe</dc:creator>
  <cp:lastModifiedBy>Sandra Lazo Oblizalo</cp:lastModifiedBy>
  <cp:lastPrinted>2015-12-29T12:51:00Z</cp:lastPrinted>
  <dcterms:modified xmlns:xsi="http://www.w3.org/2001/XMLSchema-instance" xsi:type="dcterms:W3CDTF">2015-12-29T13:25:00Z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