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d31f" w14:paraId="87ad31f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D22593">
        <w:t>St-6816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 MALKIĆ GRAĐENJE</w:t>
      </w:r>
      <w:r w:rsidR="0006415C" w:rsidRPr="0006415C">
        <w:t xml:space="preserve"> d.o.o.</w:t>
      </w:r>
      <w:r w:rsidR="00135458">
        <w:t xml:space="preserve">, </w:t>
      </w:r>
      <w:r w:rsidR="00C9030C">
        <w:t>Zagreb</w:t>
      </w:r>
      <w:r w:rsidR="00135458">
        <w:t xml:space="preserve">, </w:t>
      </w:r>
      <w:proofErr w:type="spellStart"/>
      <w:r w:rsidR="00D22593">
        <w:t>Horvaćanska</w:t>
      </w:r>
      <w:proofErr w:type="spellEnd"/>
      <w:r w:rsidR="00D22593">
        <w:t xml:space="preserve"> cesta 23 A</w:t>
      </w:r>
      <w:r w:rsidR="00135458">
        <w:t>, OIB:</w:t>
      </w:r>
      <w:r w:rsidR="00D22593">
        <w:t xml:space="preserve"> 42732188958, 8</w:t>
      </w:r>
      <w:r w:rsidR="00C9030C">
        <w:t>. ožujka 2017</w:t>
      </w:r>
      <w:r w:rsidR="0006415C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D22593">
        <w:t xml:space="preserve"> </w:t>
      </w:r>
      <w:r w:rsidR="00D22593" w:rsidRPr="00D22593">
        <w:t xml:space="preserve">MALKIĆ GRAĐENJE d.o.o., Zagreb, </w:t>
      </w:r>
      <w:proofErr w:type="spellStart"/>
      <w:r w:rsidR="00D22593" w:rsidRPr="00D22593">
        <w:t>Horvaćanska</w:t>
      </w:r>
      <w:proofErr w:type="spellEnd"/>
      <w:r w:rsidR="00D22593" w:rsidRPr="00D22593">
        <w:t xml:space="preserve"> cesta 23 A, OIB: 42732188958</w:t>
      </w:r>
      <w:r w:rsidR="008A66EA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324DC7">
        <w:t xml:space="preserve"> </w:t>
      </w:r>
      <w:r w:rsidR="00B91F18" w:rsidRPr="00B91F18">
        <w:t xml:space="preserve">MALKIĆ GRAĐENJE d.o.o., Zagreb, </w:t>
      </w:r>
      <w:proofErr w:type="spellStart"/>
      <w:r w:rsidR="00B91F18" w:rsidRPr="00B91F18">
        <w:t>Horvaćanska</w:t>
      </w:r>
      <w:proofErr w:type="spellEnd"/>
      <w:r w:rsidR="00B91F18" w:rsidRPr="00B91F18">
        <w:t xml:space="preserve"> cesta 23 A, OIB: 42732188958</w:t>
      </w:r>
      <w:r w:rsidR="00B91F18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693610" w:rsidP="00693610" w:rsidR="00693610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693610" w:rsidP="00720C69" w:rsidR="00693610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693610" w:rsidP="00720C69" w:rsidR="00693610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6AF" w:rsidR="002C06AF">
      <w:r>
        <w:separator/>
      </w:r>
    </w:p>
  </w:endnote>
  <w:endnote w:id="0" w:type="continuationSeparator">
    <w:p w:rsidRDefault="002C06AF" w:rsidR="002C0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6AF" w:rsidR="002C06AF">
      <w:r>
        <w:separator/>
      </w:r>
    </w:p>
  </w:footnote>
  <w:footnote w:id="0" w:type="continuationSeparator">
    <w:p w:rsidRDefault="002C06AF" w:rsidR="002C0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B91F18">
      <w:t>6816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3610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D6A0D"/>
    <w:rsid w:val="00A13967"/>
    <w:rsid w:val="00A27DCC"/>
    <w:rsid w:val="00A34EB2"/>
    <w:rsid w:val="00A353C3"/>
    <w:rsid w:val="00A46F0C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91F18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6816</izvorni_sadrzaj>
    <derivirana_varijabla naziv="DomainObject.Predmet.Broj_1">6816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St-6816/2016</izvorni_sadrzaj>
    <derivirana_varijabla naziv="DomainObject.Predmet.OznakaBroj_1">St-6816/2016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MALKIĆ GRAĐENJE d.o.o. zastupanog po punomoćniku NINO MALKIĆ</izvorni_sadrzaj>
    <derivirana_varijabla naziv="DomainObject.Predmet.ProtustrankaFormated_1">  MALKIĆ GRAĐENJE d.o.o. zastupanog po punomoćniku NINO MALKIĆ</derivirana_varijabla>
  </DomainObject.Predmet.ProtustrankaFormated>
  <DomainObject.Predmet.ProtustrankaFormatedOIB>
    <izvorni_sadrzaj>  MALKIĆ GRAĐENJE d.o.o., OIB 42732188958 zastupanog po punomoćniku NINO MALKIĆ</izvorni_sadrzaj>
    <derivirana_varijabla naziv="DomainObject.Predmet.ProtustrankaFormatedOIB_1">  MALKIĆ GRAĐENJE d.o.o., OIB 42732188958 zastupanog po punomoćniku NINO MALKIĆ</derivirana_varijabla>
  </DomainObject.Predmet.ProtustrankaFormatedOIB>
  <DomainObject.Predmet.ProtustrankaFormatedWithAdress>
    <izvorni_sadrzaj> MALKIĆ GRAĐENJE d.o.o., Horvaćanska cesta 23 A, 10000 Zagreb zastupanog po punomoćniku NINO MALKIĆ</izvorni_sadrzaj>
    <derivirana_varijabla naziv="DomainObject.Predmet.ProtustrankaFormatedWithAdress_1"> MALKIĆ GRAĐENJE d.o.o., Horvaćanska cesta 23 A, 10000 Zagreb zastupanog po punomoćniku NINO MALKIĆ</derivirana_varijabla>
  </DomainObject.Predmet.ProtustrankaFormatedWithAdress>
  <DomainObject.Predmet.ProtustrankaFormatedWithAdressOIB>
    <izvorni_sadrzaj> MALKIĆ GRAĐENJE d.o.o., OIB 42732188958, Horvaćanska cesta 23 A, 10000 Zagreb zastupanog po punomoćniku NINO MALKIĆ</izvorni_sadrzaj>
    <derivirana_varijabla naziv="DomainObject.Predmet.ProtustrankaFormatedWithAdressOIB_1"> MALKIĆ GRAĐENJE d.o.o., OIB 42732188958, Horvaćanska cesta 23 A, 10000 Zagreb zastupanog po punomoćniku NINO MALKIĆ</derivirana_varijabla>
  </DomainObject.Predmet.ProtustrankaFormatedWithAdressOIB>
  <DomainObject.Predmet.ProtustrankaWithAdress>
    <izvorni_sadrzaj>MALKIĆ GRAĐENJE d.o.o. Horvaćanska cesta 23 A, 10000 Zagreb</izvorni_sadrzaj>
    <derivirana_varijabla naziv="DomainObject.Predmet.ProtustrankaWithAdress_1">MALKIĆ GRAĐENJE d.o.o. Horvaćanska cesta 23 A, 10000 Zagreb</derivirana_varijabla>
  </DomainObject.Predmet.ProtustrankaWithAdress>
  <DomainObject.Predmet.ProtustrankaWithAdressOIB>
    <izvorni_sadrzaj>MALKIĆ GRAĐENJE d.o.o., OIB 42732188958, Horvaćanska cesta 23 A, 10000 Zagreb</izvorni_sadrzaj>
    <derivirana_varijabla naziv="DomainObject.Predmet.ProtustrankaWithAdressOIB_1">MALKIĆ GRAĐENJE d.o.o., OIB 42732188958, Horvaćanska cesta 23 A, 10000 Zagreb</derivirana_varijabla>
  </DomainObject.Predmet.ProtustrankaWithAdressOIB>
  <DomainObject.Predmet.ProtustrankaNazivFormated>
    <izvorni_sadrzaj>MALKIĆ GRAĐENJE d.o.o.</izvorni_sadrzaj>
    <derivirana_varijabla naziv="DomainObject.Predmet.ProtustrankaNazivFormated_1">MALKIĆ GRAĐENJE d.o.o.</derivirana_varijabla>
  </DomainObject.Predmet.ProtustrankaNazivFormated>
  <DomainObject.Predmet.ProtustrankaNazivFormatedOIB>
    <izvorni_sadrzaj>MALKIĆ GRAĐENJE d.o.o., OIB 42732188958</izvorni_sadrzaj>
    <derivirana_varijabla naziv="DomainObject.Predmet.ProtustrankaNazivFormatedOIB_1">MALKIĆ GRAĐENJE d.o.o., OIB 42732188958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MALKIĆ GRAĐENJE d.o.o. zastupanog po punomoćniku NINO MALKIĆ</item>
    </izvorni_sadrzaj>
    <derivirana_varijabla naziv="DomainObject.Predmet.ProtuStrankaListFormated_1">
      <item>MALKIĆ GRAĐENJE d.o.o. zastupanog po punomoćniku NINO MALKIĆ</item>
    </derivirana_varijabla>
  </DomainObject.Predmet.ProtuStrankaListFormated>
  <DomainObject.Predmet.ProtuStrankaListFormatedOIB>
    <izvorni_sadrzaj>
      <item>MALKIĆ GRAĐENJE d.o.o., OIB 42732188958 zastupanog po punomoćniku NINO MALKIĆ</item>
    </izvorni_sadrzaj>
    <derivirana_varijabla naziv="DomainObject.Predmet.ProtuStrankaListFormatedOIB_1">
      <item>MALKIĆ GRAĐENJE d.o.o., OIB 42732188958 zastupanog po punomoćniku NINO MALKIĆ</item>
    </derivirana_varijabla>
  </DomainObject.Predmet.ProtuStrankaListFormatedOIB>
  <DomainObject.Predmet.ProtuStrankaListFormatedWithAdress>
    <izvorni_sadrzaj>
      <item>MALKIĆ GRAĐENJE d.o.o., Horvaćanska cesta 23 A, 10000 Zagreb zastupanog po punomoćniku NINO MALKIĆ</item>
    </izvorni_sadrzaj>
    <derivirana_varijabla naziv="DomainObject.Predmet.ProtuStrankaListFormatedWithAdress_1">
      <item>MALKIĆ GRAĐENJE d.o.o., Horvaćanska cesta 23 A, 10000 Zagreb zastupanog po punomoćniku NINO MALKIĆ</item>
    </derivirana_varijabla>
  </DomainObject.Predmet.ProtuStrankaListFormatedWithAdress>
  <DomainObject.Predmet.ProtuStrankaListFormatedWithAdressOIB>
    <izvorni_sadrzaj>
      <item>MALKIĆ GRAĐENJE d.o.o., OIB 42732188958, Horvaćanska cesta 23 A, 10000 Zagreb zastupanog po punomoćniku NINO MALKIĆ</item>
    </izvorni_sadrzaj>
    <derivirana_varijabla naziv="DomainObject.Predmet.ProtuStrankaListFormatedWithAdressOIB_1">
      <item>MALKIĆ GRAĐENJE d.o.o., OIB 42732188958, Horvaćanska cesta 23 A, 10000 Zagreb zastupanog po punomoćniku NINO MALKIĆ</item>
    </derivirana_varijabla>
  </DomainObject.Predmet.ProtuStrankaListFormatedWithAdressOIB>
  <DomainObject.Predmet.ProtuStrankaListNazivFormated>
    <izvorni_sadrzaj>
      <item>MALKIĆ GRAĐENJE d.o.o.</item>
    </izvorni_sadrzaj>
    <derivirana_varijabla naziv="DomainObject.Predmet.ProtuStrankaListNazivFormated_1">
      <item>MALKIĆ GRAĐENJE d.o.o.</item>
    </derivirana_varijabla>
  </DomainObject.Predmet.ProtuStrankaListNazivFormated>
  <DomainObject.Predmet.ProtuStrankaListNazivFormatedOIB>
    <izvorni_sadrzaj>
      <item>MALKIĆ GRAĐENJE d.o.o., OIB 42732188958</item>
    </izvorni_sadrzaj>
    <derivirana_varijabla naziv="DomainObject.Predmet.ProtuStrankaListNazivFormatedOIB_1">
      <item>MALKIĆ GRAĐENJE d.o.o., OIB 42732188958</item>
    </derivirana_varijabla>
  </DomainObject.Predmet.ProtuStrankaListNazivFormatedOIB>
  <DomainObject.Predmet.OstaliListFormated>
    <izvorni_sadrzaj>
      <item>NINO MALKIĆ punomoćnik sudionika u postupku MALKIĆ GRAĐENJE d.o.o.</item>
    </izvorni_sadrzaj>
    <derivirana_varijabla naziv="DomainObject.Predmet.OstaliListFormated_1">
      <item>NINO MALKIĆ punomoćnik sudionika u postupku MALKIĆ GRAĐENJE d.o.o.</item>
    </derivirana_varijabla>
  </DomainObject.Predmet.OstaliListFormated>
  <DomainObject.Predmet.OstaliListFormatedOIB>
    <izvorni_sadrzaj>
      <item>NINO MALKIĆ, OIB 46264994272 punomoćnik sudionika u postupku MALKIĆ GRAĐENJE d.o.o.</item>
    </izvorni_sadrzaj>
    <derivirana_varijabla naziv="DomainObject.Predmet.OstaliListFormatedOIB_1">
      <item>NINO MALKIĆ, OIB 46264994272 punomoćnik sudionika u postupku MALKIĆ GRAĐENJE d.o.o.</item>
    </derivirana_varijabla>
  </DomainObject.Predmet.OstaliListFormatedOIB>
  <DomainObject.Predmet.OstaliListFormatedWithAdress>
    <izvorni_sadrzaj>
      <item>NINO MALKIĆ, SVETICE 33, 10000 Zagreb punomoćnik sudionika u postupku MALKIĆ GRAĐENJE d.o.o.</item>
    </izvorni_sadrzaj>
    <derivirana_varijabla naziv="DomainObject.Predmet.OstaliListFormatedWithAdress_1">
      <item>NINO MALKIĆ, SVETICE 33, 10000 Zagreb punomoćnik sudionika u postupku MALKIĆ GRAĐENJE d.o.o.</item>
    </derivirana_varijabla>
  </DomainObject.Predmet.OstaliListFormatedWithAdress>
  <DomainObject.Predmet.OstaliListFormatedWithAdressOIB>
    <izvorni_sadrzaj>
      <item>NINO MALKIĆ, OIB 46264994272, SVETICE 33, 10000 Zagreb punomoćnik sudionika u postupku MALKIĆ GRAĐENJE d.o.o.</item>
    </izvorni_sadrzaj>
    <derivirana_varijabla naziv="DomainObject.Predmet.OstaliListFormatedWithAdressOIB_1">
      <item>NINO MALKIĆ, OIB 46264994272, SVETICE 33, 10000 Zagreb punomoćnik sudionika u postupku MALKIĆ GRAĐENJE d.o.o.</item>
    </derivirana_varijabla>
  </DomainObject.Predmet.OstaliListFormatedWithAdressOIB>
  <DomainObject.Predmet.OstaliListNazivFormated>
    <izvorni_sadrzaj>
      <item>NINO MALKIĆ</item>
    </izvorni_sadrzaj>
    <derivirana_varijabla naziv="DomainObject.Predmet.OstaliListNazivFormated_1">
      <item>NINO MALKIĆ</item>
    </derivirana_varijabla>
  </DomainObject.Predmet.OstaliListNazivFormated>
  <DomainObject.Predmet.OstaliListNazivFormatedOIB>
    <izvorni_sadrzaj>
      <item>NINO MALKIĆ, OIB 46264994272</item>
    </izvorni_sadrzaj>
    <derivirana_varijabla naziv="DomainObject.Predmet.OstaliListNazivFormatedOIB_1">
      <item>NINO MALKIĆ, OIB 46264994272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MALKIĆ GRAĐENJE d.o.o.</izvorni_sadrzaj>
    <derivirana_varijabla naziv="DomainObject.Predmet.ProtustrankaIDrugi_1">MALKIĆ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MALKIĆ GRAĐENJE d.o.o., OIB 42732188958, Horvaćanska cesta 23 A, 10000 Zagreb</izvorni_sadrzaj>
    <derivirana_varijabla naziv="DomainObject.Predmet.ProtustrankaIDrugiAdressOIB_1">MALKIĆ GRAĐENJE d.o.o., OIB 42732188958, Horvaćanska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MALKIĆ GRAĐENJE d.o.o.</item>
      <item>NINO MALKIĆ</item>
    </izvorni_sadrzaj>
    <derivirana_varijabla naziv="DomainObject.Predmet.SudioniciListNaziv_1">
      <item>FINA Regionalni centar Zagreb</item>
      <item>MALKIĆ GRAĐENJE d.o.o.</item>
      <item>NINO MALKIĆ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MALKIĆ GRAĐENJE d.o.o., OIB 42732188958, Horvaćanska cesta 23 A,10000 Zagreb</item>
      <item>NINO MALKIĆ, OIB 46264994272, SVETICE 33,10000 Zagreb</item>
    </izvorni_sadrzaj>
    <derivirana_varijabla naziv="DomainObject.Predmet.SudioniciListAdressOIB_1">
      <item>FINA Regionalni centar Zagreb, OIB 85821130368, Trg svibanjskih žrtava 1995. 1,10000 Zagreb</item>
      <item>MALKIĆ GRAĐENJE d.o.o., OIB 42732188958, Horvaćanska cesta 23 A,10000 Zagreb</item>
      <item>NINO MALKIĆ, OIB 46264994272, SVETICE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42732188958</item>
      <item>, OIB 46264994272</item>
    </izvorni_sadrzaj>
    <derivirana_varijabla naziv="DomainObject.Predmet.SudioniciListNazivOIB_1">
      <item>, OIB 85821130368</item>
      <item>, OIB 42732188958</item>
      <item>, OIB 46264994272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7FD70-4DF5-45E4-93C2-F1E59B3D0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1796</properties:Characters>
  <properties:Lines>62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2017-03-09T12:54:00Z</cp:lastPrinted>
  <dcterms:modified xmlns:xsi="http://www.w3.org/2001/XMLSchema-instance" xsi:type="dcterms:W3CDTF">2017-03-09T12:54:00Z</dcterms:modified>
  <cp:revision>15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