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3ec5" w14:paraId="93b3ec5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D06DE">
        <w:t>8625</w:t>
      </w:r>
      <w:r w:rsidR="007C2E9A">
        <w:t>/15</w:t>
      </w:r>
      <w:r w:rsidR="007A0704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5D06DE" w:rsidRPr="005D06DE">
        <w:t>KLUB NAVIJAČA VETERANI "BBB" - ZAGREB</w:t>
      </w:r>
      <w:r w:rsidR="00367612">
        <w:t xml:space="preserve">, </w:t>
      </w:r>
      <w:r w:rsidR="005D06DE" w:rsidRPr="005D06DE">
        <w:t>Heinzelova 66, Zagreb</w:t>
      </w:r>
      <w:r w:rsidR="00DF6859" w:rsidRPr="00F3645A">
        <w:t>,</w:t>
      </w:r>
      <w:r w:rsidR="003A5F54" w:rsidRPr="00F3645A">
        <w:t xml:space="preserve"> OIB: </w:t>
      </w:r>
      <w:r w:rsidR="005D06DE" w:rsidRPr="005D06DE">
        <w:t>79185694343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D06DE">
        <w:t>34.454,65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06DE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0704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076AA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8625</izvorni_sadrzaj>
    <derivirana_varijabla naziv="DomainObject.Predmet.Broj_1">8625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St-8625/2015</izvorni_sadrzaj>
    <derivirana_varijabla naziv="DomainObject.Predmet.OznakaBroj_1">St-8625/2015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NAVIJAČA VETERANI BBB - ZAGREB</izvorni_sadrzaj>
    <derivirana_varijabla naziv="DomainObject.Predmet.ProtustrankaFormated_1">  KLUB NAVIJAČA VETERANI BBB - ZAGREB</derivirana_varijabla>
  </DomainObject.Predmet.ProtustrankaFormated>
  <DomainObject.Predmet.ProtustrankaFormatedOIB>
    <izvorni_sadrzaj>  KLUB NAVIJAČA VETERANI BBB - ZAGREB, OIB 79185694343</izvorni_sadrzaj>
    <derivirana_varijabla naziv="DomainObject.Predmet.ProtustrankaFormatedOIB_1">  KLUB NAVIJAČA VETERANI BBB - ZAGREB, OIB 79185694343</derivirana_varijabla>
  </DomainObject.Predmet.ProtustrankaFormatedOIB>
  <DomainObject.Predmet.ProtustrankaFormatedWithAdress>
    <izvorni_sadrzaj> KLUB NAVIJAČA VETERANI BBB - ZAGREB, Heinzelova 66, 10000 Zagreb</izvorni_sadrzaj>
    <derivirana_varijabla naziv="DomainObject.Predmet.ProtustrankaFormatedWithAdress_1"> KLUB NAVIJAČA VETERANI BBB - ZAGREB, Heinzelova 66, 10000 Zagreb</derivirana_varijabla>
  </DomainObject.Predmet.ProtustrankaFormatedWithAdress>
  <DomainObject.Predmet.ProtustrankaFormatedWithAdressOIB>
    <izvorni_sadrzaj> KLUB NAVIJAČA VETERANI BBB - ZAGREB, OIB 79185694343, Heinzelova 66, 10000 Zagreb</izvorni_sadrzaj>
    <derivirana_varijabla naziv="DomainObject.Predmet.ProtustrankaFormatedWithAdressOIB_1"> KLUB NAVIJAČA VETERANI BBB - ZAGREB, OIB 79185694343, Heinzelova 66, 10000 Zagreb</derivirana_varijabla>
  </DomainObject.Predmet.ProtustrankaFormatedWithAdressOIB>
  <DomainObject.Predmet.ProtustrankaWithAdress>
    <izvorni_sadrzaj>KLUB NAVIJAČA VETERANI BBB - ZAGREB Heinzelova 66, 10000 Zagreb</izvorni_sadrzaj>
    <derivirana_varijabla naziv="DomainObject.Predmet.ProtustrankaWithAdress_1">KLUB NAVIJAČA VETERANI BBB - ZAGREB Heinzelova 66, 10000 Zagreb</derivirana_varijabla>
  </DomainObject.Predmet.ProtustrankaWithAdress>
  <DomainObject.Predmet.ProtustrankaWithAdressOIB>
    <izvorni_sadrzaj>KLUB NAVIJAČA VETERANI BBB - ZAGREB, OIB 79185694343, Heinzelova 66, 10000 Zagreb</izvorni_sadrzaj>
    <derivirana_varijabla naziv="DomainObject.Predmet.ProtustrankaWithAdressOIB_1">KLUB NAVIJAČA VETERANI BBB - ZAGREB, OIB 79185694343, Heinzelova 66, 10000 Zagreb</derivirana_varijabla>
  </DomainObject.Predmet.ProtustrankaWithAdressOIB>
  <DomainObject.Predmet.ProtustrankaNazivFormated>
    <izvorni_sadrzaj>KLUB NAVIJAČA VETERANI BBB - ZAGREB</izvorni_sadrzaj>
    <derivirana_varijabla naziv="DomainObject.Predmet.ProtustrankaNazivFormated_1">KLUB NAVIJAČA VETERANI BBB - ZAGREB</derivirana_varijabla>
  </DomainObject.Predmet.ProtustrankaNazivFormated>
  <DomainObject.Predmet.ProtustrankaNazivFormatedOIB>
    <izvorni_sadrzaj>KLUB NAVIJAČA VETERANI BBB - ZAGREB, OIB 79185694343</izvorni_sadrzaj>
    <derivirana_varijabla naziv="DomainObject.Predmet.ProtustrankaNazivFormatedOIB_1">KLUB NAVIJAČA VETERANI BBB - ZAGREB, OIB 79185694343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NAVIJAČA VETERANI BBB - ZAGREB</item>
    </izvorni_sadrzaj>
    <derivirana_varijabla naziv="DomainObject.Predmet.ProtuStrankaListFormated_1">
      <item>KLUB NAVIJAČA VETERANI BBB - ZAGREB</item>
    </derivirana_varijabla>
  </DomainObject.Predmet.ProtuStrankaListFormated>
  <DomainObject.Predmet.ProtuStrankaListFormatedOIB>
    <izvorni_sadrzaj>
      <item>KLUB NAVIJAČA VETERANI BBB - ZAGREB, OIB 79185694343</item>
    </izvorni_sadrzaj>
    <derivirana_varijabla naziv="DomainObject.Predmet.ProtuStrankaListFormatedOIB_1">
      <item>KLUB NAVIJAČA VETERANI BBB - ZAGREB, OIB 79185694343</item>
    </derivirana_varijabla>
  </DomainObject.Predmet.ProtuStrankaListFormatedOIB>
  <DomainObject.Predmet.ProtuStrankaListFormatedWithAdress>
    <izvorni_sadrzaj>
      <item>KLUB NAVIJAČA VETERANI BBB - ZAGREB, Heinzelova 66, 10000 Zagreb</item>
    </izvorni_sadrzaj>
    <derivirana_varijabla naziv="DomainObject.Predmet.ProtuStrankaListFormatedWithAdress_1">
      <item>KLUB NAVIJAČA VETERANI BBB - ZAGREB, Heinzelova 66, 10000 Zagreb</item>
    </derivirana_varijabla>
  </DomainObject.Predmet.ProtuStrankaListFormatedWithAdress>
  <DomainObject.Predmet.ProtuStrankaListFormatedWithAdressOIB>
    <izvorni_sadrzaj>
      <item>KLUB NAVIJAČA VETERANI BBB - ZAGREB, OIB 79185694343, Heinzelova 66, 10000 Zagreb</item>
    </izvorni_sadrzaj>
    <derivirana_varijabla naziv="DomainObject.Predmet.ProtuStrankaListFormatedWithAdressOIB_1">
      <item>KLUB NAVIJAČA VETERANI BBB - ZAGREB, OIB 79185694343, Heinzelova 66, 10000 Zagreb</item>
    </derivirana_varijabla>
  </DomainObject.Predmet.ProtuStrankaListFormatedWithAdressOIB>
  <DomainObject.Predmet.ProtuStrankaListNazivFormated>
    <izvorni_sadrzaj>
      <item>KLUB NAVIJAČA VETERANI BBB - ZAGREB</item>
    </izvorni_sadrzaj>
    <derivirana_varijabla naziv="DomainObject.Predmet.ProtuStrankaListNazivFormated_1">
      <item>KLUB NAVIJAČA VETERANI BBB - ZAGREB</item>
    </derivirana_varijabla>
  </DomainObject.Predmet.ProtuStrankaListNazivFormated>
  <DomainObject.Predmet.ProtuStrankaListNazivFormatedOIB>
    <izvorni_sadrzaj>
      <item>KLUB NAVIJAČA VETERANI BBB - ZAGREB, OIB 79185694343</item>
    </izvorni_sadrzaj>
    <derivirana_varijabla naziv="DomainObject.Predmet.ProtuStrankaListNazivFormatedOIB_1">
      <item>KLUB NAVIJAČA VETERANI BBB - ZAGREB, OIB 79185694343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NAVIJAČA VETERANI BBB - ZAGREB</izvorni_sadrzaj>
    <derivirana_varijabla naziv="DomainObject.Predmet.ProtustrankaIDrugi_1">KLUB NAVIJAČA VETERANI BBB -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NAVIJAČA VETERANI BBB - ZAGREB, OIB 79185694343, Heinzelova 66, 10000 Zagreb</izvorni_sadrzaj>
    <derivirana_varijabla naziv="DomainObject.Predmet.ProtustrankaIDrugiAdressOIB_1">KLUB NAVIJAČA VETERANI BBB - ZAGREB, OIB 79185694343,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NAVIJAČA VETERANI BBB - ZAGREB</item>
    </izvorni_sadrzaj>
    <derivirana_varijabla naziv="DomainObject.Predmet.SudioniciListNaziv_1">
      <item>FINA Regionalni centar Zagreb</item>
      <item>KLUB NAVIJAČA VETERANI BBB -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NAVIJAČA VETERANI BBB - ZAGREB, OIB 79185694343, Heinzelova 66,10000 Zagreb</item>
    </izvorni_sadrzaj>
    <derivirana_varijabla naziv="DomainObject.Predmet.SudioniciListAdressOIB_1">
      <item>FINA Regionalni centar Zagreb, OIB 85821130368, Trg svibanjskih žrtava 1995. br. 1,10000 Zagreb</item>
      <item>KLUB NAVIJAČA VETERANI BBB - ZAGREB, OIB 79185694343, Heinzelova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79185694343</item>
    </izvorni_sadrzaj>
    <derivirana_varijabla naziv="DomainObject.Predmet.SudioniciListNazivOIB_1">
      <item>, OIB 85821130368</item>
      <item>, OIB 79185694343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DEC23-6A50-4AA2-BE8C-4A0B58F9B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1325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2016-02-23T15:44:00Z</dcterms:created>
  <dc:creator>ilukac</dc:creator>
  <cp:lastModifiedBy>Tanja Štraubert</cp:lastModifiedBy>
  <cp:lastPrinted>2016-02-24T12:37:00Z</cp:lastPrinted>
  <dcterms:modified xmlns:xsi="http://www.w3.org/2001/XMLSchema-instance" xsi:type="dcterms:W3CDTF">2016-02-24T12:37:00Z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