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c7d4e" w14:paraId="9cc7d4e" w:rsidRDefault="000D6BA8" w:rsidP="00071633" w:rsidR="000D6BA8" w:rsidRPr="00280D1D">
      <w:pPr>
        <w15:collapsed w:val="false"/>
        <w:rPr>
          <w:bCs/>
          <w:sz w:val="24"/>
          <w:szCs w:val="24"/>
        </w:rPr>
      </w:pPr>
      <w:bookmarkStart w:name="_GoBack" w:id="0"/>
      <w:bookmarkEnd w:id="0"/>
      <w:r w:rsidRPr="00280D1D">
        <w:rPr>
          <w:bCs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71633" w:rsidRPr="00280D1D">
        <w:rPr>
          <w:bCs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Default="00071633" w:rsidP="00071633" w:rsidR="00071633" w:rsidRPr="00280D1D">
      <w:pPr>
        <w:rPr>
          <w:bCs/>
          <w:sz w:val="24"/>
          <w:szCs w:val="24"/>
        </w:rPr>
      </w:pPr>
      <w:r w:rsidRPr="00280D1D">
        <w:rPr>
          <w:bCs/>
          <w:sz w:val="24"/>
          <w:szCs w:val="24"/>
        </w:rPr>
        <w:t xml:space="preserve">REPUBLIKA HRVATSKA </w:t>
      </w:r>
    </w:p>
    <w:p w:rsidRDefault="00071633" w:rsidP="00071633" w:rsidR="00071633" w:rsidRPr="00280D1D">
      <w:pPr>
        <w:rPr>
          <w:bCs/>
          <w:sz w:val="24"/>
          <w:szCs w:val="24"/>
        </w:rPr>
      </w:pPr>
      <w:r w:rsidRPr="00280D1D">
        <w:rPr>
          <w:bCs/>
          <w:sz w:val="24"/>
          <w:szCs w:val="24"/>
        </w:rPr>
        <w:t>TRGOVAČKI SUD U ZAGREBU</w:t>
      </w:r>
    </w:p>
    <w:p w:rsidRDefault="00071633" w:rsidP="00895E2C" w:rsidR="00853FF6" w:rsidRPr="00280D1D">
      <w:pPr>
        <w:jc w:val="right"/>
        <w:rPr>
          <w:bCs/>
          <w:sz w:val="24"/>
          <w:szCs w:val="24"/>
        </w:rPr>
      </w:pPr>
      <w:r w:rsidRPr="00280D1D">
        <w:rPr>
          <w:bCs/>
          <w:sz w:val="24"/>
          <w:szCs w:val="24"/>
        </w:rPr>
        <w:t>Zagreb, Amruševa 2/II</w:t>
      </w:r>
      <w:r w:rsidR="005568C5" w:rsidRPr="00280D1D">
        <w:rPr>
          <w:bCs/>
          <w:sz w:val="24"/>
          <w:szCs w:val="24"/>
        </w:rPr>
        <w:tab/>
      </w:r>
      <w:r w:rsidR="005568C5" w:rsidRPr="00280D1D">
        <w:rPr>
          <w:bCs/>
          <w:sz w:val="24"/>
          <w:szCs w:val="24"/>
        </w:rPr>
        <w:tab/>
      </w:r>
      <w:r w:rsidR="005568C5" w:rsidRPr="00280D1D">
        <w:rPr>
          <w:bCs/>
          <w:sz w:val="24"/>
          <w:szCs w:val="24"/>
        </w:rPr>
        <w:tab/>
      </w:r>
      <w:r w:rsidR="005568C5" w:rsidRPr="00280D1D">
        <w:rPr>
          <w:bCs/>
          <w:sz w:val="24"/>
          <w:szCs w:val="24"/>
        </w:rPr>
        <w:tab/>
        <w:t xml:space="preserve">        </w:t>
      </w:r>
      <w:r w:rsidR="0089076F" w:rsidRPr="00280D1D">
        <w:rPr>
          <w:bCs/>
          <w:sz w:val="24"/>
          <w:szCs w:val="24"/>
        </w:rPr>
        <w:tab/>
      </w:r>
      <w:r w:rsidR="0089076F" w:rsidRPr="00280D1D">
        <w:rPr>
          <w:bCs/>
          <w:sz w:val="24"/>
          <w:szCs w:val="24"/>
        </w:rPr>
        <w:tab/>
      </w:r>
      <w:r w:rsidR="0089076F" w:rsidRPr="00280D1D">
        <w:rPr>
          <w:bCs/>
          <w:sz w:val="24"/>
          <w:szCs w:val="24"/>
        </w:rPr>
        <w:tab/>
      </w:r>
      <w:r w:rsidR="0089076F" w:rsidRPr="00280D1D">
        <w:rPr>
          <w:bCs/>
          <w:sz w:val="24"/>
          <w:szCs w:val="24"/>
        </w:rPr>
        <w:tab/>
      </w:r>
      <w:r w:rsidR="0089076F" w:rsidRPr="00280D1D">
        <w:rPr>
          <w:bCs/>
          <w:sz w:val="24"/>
          <w:szCs w:val="24"/>
        </w:rPr>
        <w:tab/>
      </w:r>
      <w:r w:rsidR="0089076F" w:rsidRPr="00280D1D">
        <w:rPr>
          <w:bCs/>
          <w:sz w:val="24"/>
          <w:szCs w:val="24"/>
        </w:rPr>
        <w:tab/>
      </w:r>
      <w:r w:rsidR="0089076F" w:rsidRPr="00280D1D">
        <w:rPr>
          <w:bCs/>
          <w:sz w:val="24"/>
          <w:szCs w:val="24"/>
        </w:rPr>
        <w:tab/>
      </w:r>
      <w:r w:rsidRPr="00280D1D">
        <w:rPr>
          <w:bCs/>
          <w:sz w:val="24"/>
          <w:szCs w:val="24"/>
        </w:rPr>
        <w:t xml:space="preserve">                                                                           48</w:t>
      </w:r>
      <w:r w:rsidR="00EA2F22" w:rsidRPr="00280D1D">
        <w:rPr>
          <w:bCs/>
          <w:sz w:val="24"/>
          <w:szCs w:val="24"/>
        </w:rPr>
        <w:t>.</w:t>
      </w:r>
      <w:r w:rsidR="00A721A3" w:rsidRPr="00280D1D">
        <w:rPr>
          <w:bCs/>
          <w:sz w:val="24"/>
          <w:szCs w:val="24"/>
        </w:rPr>
        <w:t xml:space="preserve"> St</w:t>
      </w:r>
      <w:r w:rsidR="009247F7">
        <w:rPr>
          <w:bCs/>
          <w:sz w:val="24"/>
          <w:szCs w:val="24"/>
        </w:rPr>
        <w:t>-5877/16</w:t>
      </w:r>
    </w:p>
    <w:p w:rsidRDefault="00853FF6" w:rsidP="00853FF6" w:rsidR="00853FF6" w:rsidRPr="00280D1D">
      <w:pPr>
        <w:rPr>
          <w:bCs/>
          <w:sz w:val="24"/>
          <w:szCs w:val="24"/>
        </w:rPr>
      </w:pPr>
    </w:p>
    <w:p w:rsidRDefault="00853FF6" w:rsidP="00FE3415" w:rsidR="00853FF6" w:rsidRPr="00280D1D">
      <w:pPr>
        <w:pStyle w:val="Naslov3"/>
        <w:rPr>
          <w:b w:val="false"/>
          <w:bCs/>
          <w:szCs w:val="24"/>
        </w:rPr>
      </w:pPr>
      <w:r w:rsidRPr="00280D1D">
        <w:rPr>
          <w:b w:val="false"/>
          <w:bCs/>
          <w:szCs w:val="24"/>
        </w:rPr>
        <w:t>Z A P I S N I K</w:t>
      </w:r>
    </w:p>
    <w:p w:rsidRDefault="00071633" w:rsidP="00FE3415" w:rsidR="00853FF6" w:rsidRPr="00280D1D">
      <w:pPr>
        <w:pStyle w:val="Naslov1"/>
        <w:jc w:val="center"/>
        <w:rPr>
          <w:b w:val="false"/>
          <w:bCs/>
          <w:szCs w:val="24"/>
        </w:rPr>
      </w:pPr>
      <w:r w:rsidRPr="00280D1D">
        <w:rPr>
          <w:b w:val="false"/>
          <w:bCs/>
          <w:szCs w:val="24"/>
        </w:rPr>
        <w:t>S</w:t>
      </w:r>
      <w:r w:rsidR="00853FF6" w:rsidRPr="00280D1D">
        <w:rPr>
          <w:b w:val="false"/>
          <w:bCs/>
          <w:szCs w:val="24"/>
        </w:rPr>
        <w:t xml:space="preserve"> ISPITNOG ROČIŠTA</w:t>
      </w:r>
    </w:p>
    <w:p w:rsidRDefault="005A3188" w:rsidP="005A3188" w:rsidR="005A3188" w:rsidRPr="00280D1D">
      <w:pPr>
        <w:rPr>
          <w:sz w:val="24"/>
          <w:szCs w:val="24"/>
        </w:rPr>
      </w:pPr>
    </w:p>
    <w:p w:rsidRDefault="009919F7" w:rsidP="009247F7" w:rsidR="009247F7" w:rsidRPr="009247F7">
      <w:pPr>
        <w:pStyle w:val="Tijeloteksta"/>
        <w:rPr>
          <w:rFonts w:hAnsi="Times New Roman" w:ascii="Times New Roman"/>
          <w:szCs w:val="24"/>
          <w:lang w:val="pt-BR"/>
        </w:rPr>
      </w:pPr>
      <w:r w:rsidRPr="009247F7">
        <w:rPr>
          <w:rFonts w:hAnsi="Times New Roman" w:ascii="Times New Roman"/>
          <w:bCs/>
          <w:szCs w:val="24"/>
        </w:rPr>
        <w:t xml:space="preserve">održanog dana </w:t>
      </w:r>
      <w:r w:rsidR="009247F7">
        <w:rPr>
          <w:rFonts w:hAnsi="Times New Roman" w:ascii="Times New Roman"/>
          <w:bCs/>
          <w:szCs w:val="24"/>
        </w:rPr>
        <w:t>28</w:t>
      </w:r>
      <w:r w:rsidR="00342482" w:rsidRPr="009247F7">
        <w:rPr>
          <w:rFonts w:hAnsi="Times New Roman" w:ascii="Times New Roman"/>
          <w:bCs/>
          <w:szCs w:val="24"/>
        </w:rPr>
        <w:t>. svibnja</w:t>
      </w:r>
      <w:r w:rsidRPr="009247F7">
        <w:rPr>
          <w:rFonts w:hAnsi="Times New Roman" w:ascii="Times New Roman"/>
          <w:bCs/>
          <w:szCs w:val="24"/>
        </w:rPr>
        <w:t xml:space="preserve"> 2018. na Trgovačkom sudu u Zagrebu, Amruševa 2/II, soba 55/III kat, DZ u stečajnom predmetu nad stečajnim </w:t>
      </w:r>
      <w:r w:rsidRPr="009247F7">
        <w:rPr>
          <w:rFonts w:hAnsi="Times New Roman" w:ascii="Times New Roman"/>
          <w:szCs w:val="24"/>
          <w:lang w:val="pt-BR"/>
        </w:rPr>
        <w:t xml:space="preserve">dužnikom </w:t>
      </w:r>
      <w:r w:rsidR="009247F7" w:rsidRPr="009247F7">
        <w:rPr>
          <w:rFonts w:hAnsi="Times New Roman" w:ascii="Times New Roman"/>
          <w:szCs w:val="24"/>
          <w:lang w:val="pt-BR"/>
        </w:rPr>
        <w:t>DELTA BLATO d.o.o., Karlovačka cesta 24, Zagreb, OIB: 02734240858,  MBS: 080721146</w:t>
      </w:r>
    </w:p>
    <w:p w:rsidRDefault="004B0917" w:rsidP="009247F7" w:rsidR="004B0917" w:rsidRPr="00280D1D">
      <w:pPr>
        <w:ind w:right="-283"/>
        <w:jc w:val="both"/>
        <w:rPr>
          <w:bCs/>
          <w:sz w:val="24"/>
          <w:szCs w:val="24"/>
        </w:rPr>
      </w:pPr>
    </w:p>
    <w:p w:rsidRDefault="00853FF6" w:rsidP="00385B17" w:rsidR="00853FF6" w:rsidRPr="00280D1D">
      <w:pPr>
        <w:jc w:val="both"/>
        <w:rPr>
          <w:bCs/>
          <w:sz w:val="24"/>
          <w:szCs w:val="24"/>
        </w:rPr>
      </w:pPr>
      <w:r w:rsidRPr="00280D1D">
        <w:rPr>
          <w:bCs/>
          <w:sz w:val="24"/>
          <w:szCs w:val="24"/>
        </w:rPr>
        <w:t>Nazočni od suda:</w:t>
      </w:r>
    </w:p>
    <w:p w:rsidRDefault="00071633" w:rsidP="00853FF6" w:rsidR="00853FF6" w:rsidRPr="00280D1D">
      <w:pPr>
        <w:rPr>
          <w:bCs/>
          <w:sz w:val="24"/>
          <w:szCs w:val="24"/>
        </w:rPr>
      </w:pPr>
      <w:r w:rsidRPr="00280D1D">
        <w:rPr>
          <w:bCs/>
          <w:sz w:val="24"/>
          <w:szCs w:val="24"/>
        </w:rPr>
        <w:t>Vesna Sremac Šoštar</w:t>
      </w:r>
      <w:r w:rsidR="004642DE" w:rsidRPr="00280D1D">
        <w:rPr>
          <w:bCs/>
          <w:sz w:val="24"/>
          <w:szCs w:val="24"/>
        </w:rPr>
        <w:t xml:space="preserve">, </w:t>
      </w:r>
      <w:r w:rsidR="00853FF6" w:rsidRPr="00280D1D">
        <w:rPr>
          <w:bCs/>
          <w:sz w:val="24"/>
          <w:szCs w:val="24"/>
        </w:rPr>
        <w:t>sudac</w:t>
      </w:r>
    </w:p>
    <w:p w:rsidRDefault="00A0568B" w:rsidP="00AE3986" w:rsidR="00853FF6" w:rsidRPr="00280D1D">
      <w:pPr>
        <w:rPr>
          <w:bCs/>
          <w:sz w:val="24"/>
          <w:szCs w:val="24"/>
        </w:rPr>
      </w:pPr>
      <w:r w:rsidRPr="00280D1D">
        <w:rPr>
          <w:bCs/>
          <w:sz w:val="24"/>
          <w:szCs w:val="24"/>
        </w:rPr>
        <w:t>Matea Bizjak</w:t>
      </w:r>
      <w:r w:rsidR="00853FF6" w:rsidRPr="00280D1D">
        <w:rPr>
          <w:bCs/>
          <w:sz w:val="24"/>
          <w:szCs w:val="24"/>
        </w:rPr>
        <w:t>, zapisničar</w:t>
      </w:r>
    </w:p>
    <w:p w:rsidRDefault="00853FF6" w:rsidP="00853FF6" w:rsidR="00853FF6" w:rsidRPr="00280D1D">
      <w:pPr>
        <w:rPr>
          <w:bCs/>
          <w:sz w:val="24"/>
          <w:szCs w:val="24"/>
        </w:rPr>
      </w:pPr>
    </w:p>
    <w:p w:rsidRDefault="00853FF6" w:rsidP="00853FF6" w:rsidR="00853FF6" w:rsidRPr="00280D1D">
      <w:pPr>
        <w:rPr>
          <w:sz w:val="24"/>
          <w:szCs w:val="24"/>
        </w:rPr>
      </w:pPr>
      <w:r w:rsidRPr="00280D1D">
        <w:rPr>
          <w:sz w:val="24"/>
          <w:szCs w:val="24"/>
        </w:rPr>
        <w:t>Utvrđuje se da je pristu</w:t>
      </w:r>
      <w:r w:rsidR="002A3A8D" w:rsidRPr="00280D1D">
        <w:rPr>
          <w:sz w:val="24"/>
          <w:szCs w:val="24"/>
        </w:rPr>
        <w:t>pio</w:t>
      </w:r>
      <w:r w:rsidRPr="00280D1D">
        <w:rPr>
          <w:sz w:val="24"/>
          <w:szCs w:val="24"/>
        </w:rPr>
        <w:t xml:space="preserve"> stečajn</w:t>
      </w:r>
      <w:r w:rsidR="002A3A8D" w:rsidRPr="00280D1D">
        <w:rPr>
          <w:sz w:val="24"/>
          <w:szCs w:val="24"/>
        </w:rPr>
        <w:t>i</w:t>
      </w:r>
      <w:r w:rsidR="00DC6824" w:rsidRPr="00280D1D">
        <w:rPr>
          <w:sz w:val="24"/>
          <w:szCs w:val="24"/>
        </w:rPr>
        <w:t xml:space="preserve"> upravitelj</w:t>
      </w:r>
      <w:r w:rsidR="005A3188" w:rsidRPr="00280D1D">
        <w:rPr>
          <w:sz w:val="24"/>
          <w:szCs w:val="24"/>
        </w:rPr>
        <w:t xml:space="preserve"> </w:t>
      </w:r>
      <w:r w:rsidR="009247F7">
        <w:rPr>
          <w:sz w:val="24"/>
          <w:szCs w:val="24"/>
        </w:rPr>
        <w:t>Nada Reljić</w:t>
      </w:r>
    </w:p>
    <w:p w:rsidRDefault="00954230" w:rsidP="00853FF6" w:rsidR="00954230" w:rsidRPr="00280D1D">
      <w:pPr>
        <w:rPr>
          <w:bCs/>
          <w:sz w:val="24"/>
          <w:szCs w:val="24"/>
        </w:rPr>
      </w:pPr>
    </w:p>
    <w:p w:rsidRDefault="00071633" w:rsidP="00853FF6" w:rsidR="00D4581C" w:rsidRPr="00280D1D">
      <w:pPr>
        <w:rPr>
          <w:bCs/>
          <w:sz w:val="24"/>
          <w:szCs w:val="24"/>
        </w:rPr>
      </w:pPr>
      <w:r w:rsidRPr="00280D1D">
        <w:rPr>
          <w:bCs/>
          <w:sz w:val="24"/>
          <w:szCs w:val="24"/>
        </w:rPr>
        <w:t xml:space="preserve">Započeto u </w:t>
      </w:r>
      <w:r w:rsidR="00342482" w:rsidRPr="00280D1D">
        <w:rPr>
          <w:bCs/>
          <w:sz w:val="24"/>
          <w:szCs w:val="24"/>
        </w:rPr>
        <w:t>1</w:t>
      </w:r>
      <w:r w:rsidR="0002497F" w:rsidRPr="00280D1D">
        <w:rPr>
          <w:bCs/>
          <w:sz w:val="24"/>
          <w:szCs w:val="24"/>
        </w:rPr>
        <w:t>0</w:t>
      </w:r>
      <w:r w:rsidR="00342482" w:rsidRPr="00280D1D">
        <w:rPr>
          <w:bCs/>
          <w:sz w:val="24"/>
          <w:szCs w:val="24"/>
        </w:rPr>
        <w:t>,00</w:t>
      </w:r>
      <w:r w:rsidR="00853FF6" w:rsidRPr="00280D1D">
        <w:rPr>
          <w:bCs/>
          <w:sz w:val="24"/>
          <w:szCs w:val="24"/>
        </w:rPr>
        <w:t xml:space="preserve"> sati.</w:t>
      </w:r>
    </w:p>
    <w:p w:rsidRDefault="00D4581C" w:rsidP="00853FF6" w:rsidR="00D4581C" w:rsidRPr="00280D1D">
      <w:pPr>
        <w:rPr>
          <w:bCs/>
          <w:sz w:val="24"/>
          <w:szCs w:val="24"/>
        </w:rPr>
      </w:pPr>
    </w:p>
    <w:p w:rsidRDefault="00853FF6" w:rsidP="00853FF6" w:rsidR="00071633" w:rsidRPr="00280D1D">
      <w:pPr>
        <w:rPr>
          <w:bCs/>
          <w:sz w:val="24"/>
          <w:szCs w:val="24"/>
        </w:rPr>
      </w:pPr>
      <w:r w:rsidRPr="00280D1D">
        <w:rPr>
          <w:bCs/>
          <w:sz w:val="24"/>
          <w:szCs w:val="24"/>
        </w:rPr>
        <w:t>Ročište je javno.</w:t>
      </w:r>
    </w:p>
    <w:p w:rsidRDefault="00071633" w:rsidP="00853FF6" w:rsidR="00071633" w:rsidRPr="00280D1D">
      <w:pPr>
        <w:rPr>
          <w:bCs/>
          <w:sz w:val="24"/>
          <w:szCs w:val="24"/>
        </w:rPr>
      </w:pPr>
    </w:p>
    <w:p w:rsidRDefault="00853FF6" w:rsidP="00AB5AC2" w:rsidR="00853FF6" w:rsidRPr="00280D1D">
      <w:pPr>
        <w:jc w:val="both"/>
        <w:rPr>
          <w:bCs/>
          <w:sz w:val="24"/>
          <w:szCs w:val="24"/>
        </w:rPr>
      </w:pPr>
      <w:r w:rsidRPr="00280D1D">
        <w:rPr>
          <w:bCs/>
          <w:sz w:val="24"/>
          <w:szCs w:val="24"/>
        </w:rPr>
        <w:t>Utvrđuje se da su p</w:t>
      </w:r>
      <w:r w:rsidR="009E0988" w:rsidRPr="00280D1D">
        <w:rPr>
          <w:bCs/>
          <w:sz w:val="24"/>
          <w:szCs w:val="24"/>
        </w:rPr>
        <w:t>ristupili sl</w:t>
      </w:r>
      <w:r w:rsidRPr="00280D1D">
        <w:rPr>
          <w:bCs/>
          <w:sz w:val="24"/>
          <w:szCs w:val="24"/>
        </w:rPr>
        <w:t>jedeći vjerovnici:</w:t>
      </w:r>
    </w:p>
    <w:p w:rsidRDefault="00315573" w:rsidP="00AB5AC2" w:rsidR="00151B3D" w:rsidRPr="00280D1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RH, Ministarstvo financija, Porezna uprava, zastupano po Sandra Kričković, zamjenica ŽDO Zagreb </w:t>
      </w:r>
    </w:p>
    <w:p w:rsidRDefault="008F5F56" w:rsidP="0021535E" w:rsidR="008F5F56" w:rsidRPr="00A82651">
      <w:pPr>
        <w:jc w:val="both"/>
        <w:rPr>
          <w:bCs/>
          <w:sz w:val="24"/>
          <w:szCs w:val="24"/>
        </w:rPr>
      </w:pPr>
      <w:r w:rsidRPr="00A82651">
        <w:rPr>
          <w:bCs/>
          <w:sz w:val="24"/>
          <w:szCs w:val="24"/>
        </w:rPr>
        <w:t>GAMA TEAM d,o,.o, zastupano po Radomir Glumičić, odvj po pun.</w:t>
      </w:r>
    </w:p>
    <w:p w:rsidRDefault="008F5F56" w:rsidP="008F5F56" w:rsidR="008F5F56" w:rsidRPr="00A82651">
      <w:pPr>
        <w:pStyle w:val="Bezproreda"/>
        <w:rPr>
          <w:rFonts w:hAnsi="Times New Roman" w:ascii="Times New Roman"/>
          <w:sz w:val="24"/>
          <w:szCs w:val="24"/>
        </w:rPr>
      </w:pPr>
      <w:r w:rsidRPr="00A82651">
        <w:rPr>
          <w:rFonts w:hAnsi="Times New Roman" w:ascii="Times New Roman"/>
          <w:sz w:val="24"/>
          <w:szCs w:val="24"/>
        </w:rPr>
        <w:t>GAŠO 11 d.o.o., OIB: 83896126737, cerje Pavla Tukeca 1</w:t>
      </w:r>
      <w:r w:rsidRPr="00A82651">
        <w:rPr>
          <w:rFonts w:hAnsi="Times New Roman" w:ascii="Times New Roman"/>
          <w:bCs/>
          <w:sz w:val="24"/>
          <w:szCs w:val="24"/>
        </w:rPr>
        <w:t xml:space="preserve"> Radomir Glumičić, odvj po pun.</w:t>
      </w:r>
    </w:p>
    <w:p w:rsidRDefault="009247F7" w:rsidP="0021535E" w:rsidR="009247F7" w:rsidRPr="0021535E">
      <w:pPr>
        <w:jc w:val="both"/>
        <w:rPr>
          <w:b/>
          <w:bCs/>
          <w:sz w:val="24"/>
          <w:szCs w:val="24"/>
        </w:rPr>
      </w:pPr>
      <w:r w:rsidRPr="0021535E">
        <w:rPr>
          <w:bCs/>
          <w:sz w:val="24"/>
          <w:szCs w:val="24"/>
        </w:rPr>
        <w:t xml:space="preserve">KARL GAPP, OIB: 43327229787, Schlossplatz 7, GRAZ AUSTRIJA, </w:t>
      </w:r>
      <w:r w:rsidRPr="0021535E">
        <w:rPr>
          <w:bCs/>
          <w:sz w:val="24"/>
          <w:szCs w:val="24"/>
        </w:rPr>
        <w:tab/>
      </w:r>
      <w:r w:rsidR="008F5F56">
        <w:rPr>
          <w:bCs/>
          <w:sz w:val="24"/>
          <w:szCs w:val="24"/>
        </w:rPr>
        <w:t xml:space="preserve">zastupano po Marko Samardžija, odvjetnik </w:t>
      </w:r>
      <w:r w:rsidRPr="0021535E">
        <w:rPr>
          <w:bCs/>
          <w:sz w:val="24"/>
          <w:szCs w:val="24"/>
        </w:rPr>
        <w:t xml:space="preserve"> </w:t>
      </w:r>
      <w:r w:rsidRPr="0021535E">
        <w:rPr>
          <w:bCs/>
          <w:sz w:val="24"/>
          <w:szCs w:val="24"/>
        </w:rPr>
        <w:tab/>
        <w:t xml:space="preserve"> </w:t>
      </w:r>
    </w:p>
    <w:p w:rsidRDefault="009247F7" w:rsidP="0021535E" w:rsidR="009247F7" w:rsidRPr="0021535E">
      <w:pPr>
        <w:jc w:val="both"/>
        <w:rPr>
          <w:b/>
          <w:bCs/>
          <w:sz w:val="24"/>
          <w:szCs w:val="24"/>
        </w:rPr>
      </w:pPr>
      <w:r w:rsidRPr="0021535E">
        <w:rPr>
          <w:bCs/>
          <w:sz w:val="24"/>
          <w:szCs w:val="24"/>
        </w:rPr>
        <w:t>KAROLINE GAPP, OIB: 18114835421, Schlossplatz 7, GRAZ AUSTRIJA,</w:t>
      </w:r>
      <w:r w:rsidRPr="0021535E">
        <w:rPr>
          <w:sz w:val="24"/>
          <w:szCs w:val="24"/>
        </w:rPr>
        <w:t xml:space="preserve"> </w:t>
      </w:r>
      <w:r w:rsidR="008F5F56">
        <w:rPr>
          <w:bCs/>
          <w:sz w:val="24"/>
          <w:szCs w:val="24"/>
        </w:rPr>
        <w:t>zastupano po Marko Samardžija,</w:t>
      </w:r>
      <w:r w:rsidRPr="0021535E">
        <w:rPr>
          <w:bCs/>
          <w:sz w:val="24"/>
          <w:szCs w:val="24"/>
        </w:rPr>
        <w:tab/>
        <w:t xml:space="preserve"> </w:t>
      </w:r>
      <w:r w:rsidRPr="0021535E">
        <w:rPr>
          <w:bCs/>
          <w:sz w:val="24"/>
          <w:szCs w:val="24"/>
        </w:rPr>
        <w:tab/>
        <w:t xml:space="preserve"> </w:t>
      </w:r>
    </w:p>
    <w:p w:rsidRDefault="009247F7" w:rsidP="0021535E" w:rsidR="009247F7" w:rsidRPr="0021535E">
      <w:pPr>
        <w:jc w:val="both"/>
        <w:rPr>
          <w:b/>
          <w:bCs/>
          <w:sz w:val="24"/>
          <w:szCs w:val="24"/>
        </w:rPr>
      </w:pPr>
      <w:r w:rsidRPr="0021535E">
        <w:rPr>
          <w:bCs/>
          <w:sz w:val="24"/>
          <w:szCs w:val="24"/>
        </w:rPr>
        <w:t xml:space="preserve">ANTON GAPP, OIB: 17059169949, Villefortgasse 11, GRAZ, </w:t>
      </w:r>
      <w:r w:rsidR="008F5F56">
        <w:rPr>
          <w:bCs/>
          <w:sz w:val="24"/>
          <w:szCs w:val="24"/>
        </w:rPr>
        <w:t>zastupano po Marko Samardžija,</w:t>
      </w:r>
      <w:r w:rsidRPr="0021535E">
        <w:rPr>
          <w:bCs/>
          <w:sz w:val="24"/>
          <w:szCs w:val="24"/>
        </w:rPr>
        <w:tab/>
        <w:t xml:space="preserve"> </w:t>
      </w:r>
      <w:r w:rsidR="008F5F56" w:rsidRPr="008F5F56">
        <w:rPr>
          <w:bCs/>
          <w:sz w:val="24"/>
          <w:szCs w:val="24"/>
        </w:rPr>
        <w:t>MOJE BOJE d.o.o.</w:t>
      </w:r>
      <w:r w:rsidR="008F5F56" w:rsidRPr="008F5F56">
        <w:rPr>
          <w:bCs/>
          <w:sz w:val="24"/>
          <w:szCs w:val="24"/>
        </w:rPr>
        <w:tab/>
        <w:t>82612647503</w:t>
      </w:r>
      <w:r w:rsidR="008F5F56" w:rsidRPr="008F5F56">
        <w:rPr>
          <w:bCs/>
          <w:sz w:val="24"/>
          <w:szCs w:val="24"/>
        </w:rPr>
        <w:tab/>
        <w:t>karlovačka cesta 4a</w:t>
      </w:r>
      <w:r w:rsidR="008F5F56">
        <w:rPr>
          <w:bCs/>
          <w:sz w:val="24"/>
          <w:szCs w:val="24"/>
        </w:rPr>
        <w:t xml:space="preserve">, zastupano po Marko Samardžija, odvjetnik </w:t>
      </w:r>
      <w:r w:rsidRPr="0021535E">
        <w:rPr>
          <w:bCs/>
          <w:sz w:val="24"/>
          <w:szCs w:val="24"/>
        </w:rPr>
        <w:tab/>
        <w:t xml:space="preserve"> </w:t>
      </w:r>
    </w:p>
    <w:p w:rsidRDefault="009247F7" w:rsidP="0021535E" w:rsidR="009247F7" w:rsidRPr="0021535E">
      <w:pPr>
        <w:jc w:val="both"/>
        <w:rPr>
          <w:b/>
          <w:bCs/>
          <w:sz w:val="24"/>
          <w:szCs w:val="24"/>
        </w:rPr>
      </w:pPr>
      <w:r w:rsidRPr="0021535E">
        <w:rPr>
          <w:bCs/>
          <w:sz w:val="24"/>
          <w:szCs w:val="24"/>
        </w:rPr>
        <w:t>BORIS FERKULA, OIB: 6405424089, Duga Resa, dr.I.Banjavčića</w:t>
      </w:r>
      <w:r w:rsidR="008F5F56">
        <w:rPr>
          <w:bCs/>
          <w:sz w:val="24"/>
          <w:szCs w:val="24"/>
        </w:rPr>
        <w:t xml:space="preserve">, zastupano po Boris Pivac, odvjetnik </w:t>
      </w:r>
    </w:p>
    <w:p w:rsidRDefault="009247F7" w:rsidP="0021535E" w:rsidR="009247F7" w:rsidRPr="001721AE">
      <w:pPr>
        <w:pStyle w:val="Naslov1"/>
        <w:jc w:val="both"/>
        <w:rPr>
          <w:b w:val="false"/>
          <w:bCs/>
          <w:szCs w:val="24"/>
        </w:rPr>
      </w:pPr>
      <w:r w:rsidRPr="001721AE">
        <w:rPr>
          <w:b w:val="false"/>
          <w:bCs/>
          <w:szCs w:val="24"/>
        </w:rPr>
        <w:lastRenderedPageBreak/>
        <w:t>AM-INTERIJE</w:t>
      </w:r>
      <w:r>
        <w:rPr>
          <w:b w:val="false"/>
          <w:bCs/>
          <w:szCs w:val="24"/>
        </w:rPr>
        <w:t xml:space="preserve">RI OBRT ZA STROPOVE Mato  Tolić, OIB: 44119067267, </w:t>
      </w:r>
      <w:r w:rsidRPr="001721AE">
        <w:rPr>
          <w:b w:val="false"/>
          <w:bCs/>
          <w:szCs w:val="24"/>
        </w:rPr>
        <w:t>PODVRTI 10 PRIGORJE BRDOVAČKO,</w:t>
      </w:r>
      <w:r>
        <w:rPr>
          <w:b w:val="false"/>
          <w:bCs/>
          <w:szCs w:val="24"/>
        </w:rPr>
        <w:t xml:space="preserve"> </w:t>
      </w:r>
      <w:r w:rsidR="00A82651">
        <w:rPr>
          <w:b w:val="false"/>
          <w:szCs w:val="24"/>
        </w:rPr>
        <w:t>zastupano po Filip Piškulić,</w:t>
      </w:r>
    </w:p>
    <w:p w:rsidRDefault="009247F7" w:rsidP="0021535E" w:rsidR="009247F7" w:rsidRPr="001721AE">
      <w:pPr>
        <w:pStyle w:val="Naslov1"/>
        <w:jc w:val="both"/>
        <w:rPr>
          <w:b w:val="false"/>
          <w:bCs/>
          <w:szCs w:val="24"/>
        </w:rPr>
      </w:pPr>
      <w:r>
        <w:rPr>
          <w:b w:val="false"/>
          <w:bCs/>
          <w:szCs w:val="24"/>
        </w:rPr>
        <w:t xml:space="preserve">EUROLAM d.o.o., OIB: 32619029079, </w:t>
      </w:r>
      <w:r w:rsidRPr="001721AE">
        <w:rPr>
          <w:b w:val="false"/>
          <w:bCs/>
          <w:szCs w:val="24"/>
        </w:rPr>
        <w:t>RAKITJE, VOČARSKS 6/B</w:t>
      </w:r>
      <w:r>
        <w:rPr>
          <w:b w:val="false"/>
          <w:bCs/>
          <w:szCs w:val="24"/>
        </w:rPr>
        <w:t>,</w:t>
      </w:r>
      <w:r w:rsidRPr="001721AE">
        <w:rPr>
          <w:b w:val="false"/>
          <w:bCs/>
          <w:szCs w:val="24"/>
        </w:rPr>
        <w:t xml:space="preserve"> GRAD SVETA </w:t>
      </w:r>
      <w:r>
        <w:rPr>
          <w:b w:val="false"/>
          <w:bCs/>
          <w:szCs w:val="24"/>
        </w:rPr>
        <w:t xml:space="preserve">NEDJELJA, </w:t>
      </w:r>
      <w:r w:rsidR="00666156">
        <w:rPr>
          <w:b w:val="false"/>
          <w:bCs/>
          <w:szCs w:val="24"/>
        </w:rPr>
        <w:t xml:space="preserve">Dora Lukačević, vježbenica </w:t>
      </w:r>
    </w:p>
    <w:p w:rsidRDefault="009247F7" w:rsidP="0021535E" w:rsidR="009247F7" w:rsidRPr="001721AE">
      <w:pPr>
        <w:pStyle w:val="Naslov1"/>
        <w:jc w:val="both"/>
        <w:rPr>
          <w:b w:val="false"/>
          <w:bCs/>
          <w:szCs w:val="24"/>
        </w:rPr>
      </w:pPr>
      <w:r>
        <w:rPr>
          <w:b w:val="false"/>
          <w:bCs/>
          <w:szCs w:val="24"/>
        </w:rPr>
        <w:t xml:space="preserve">PROJEKTNI BIRO  NOVKOVIĆ, OIB: o1699883332, </w:t>
      </w:r>
      <w:r w:rsidRPr="001721AE">
        <w:rPr>
          <w:b w:val="false"/>
          <w:bCs/>
          <w:szCs w:val="24"/>
        </w:rPr>
        <w:t>ZAGREB</w:t>
      </w:r>
      <w:r>
        <w:rPr>
          <w:b w:val="false"/>
          <w:bCs/>
          <w:szCs w:val="24"/>
        </w:rPr>
        <w:t>,</w:t>
      </w:r>
      <w:r w:rsidRPr="001721AE">
        <w:rPr>
          <w:b w:val="false"/>
          <w:bCs/>
          <w:szCs w:val="24"/>
        </w:rPr>
        <w:t xml:space="preserve"> </w:t>
      </w:r>
      <w:r>
        <w:rPr>
          <w:b w:val="false"/>
          <w:bCs/>
          <w:szCs w:val="24"/>
        </w:rPr>
        <w:t>P</w:t>
      </w:r>
      <w:r w:rsidRPr="001721AE">
        <w:rPr>
          <w:b w:val="false"/>
          <w:bCs/>
          <w:szCs w:val="24"/>
        </w:rPr>
        <w:t>alinkovečka 19 a</w:t>
      </w:r>
      <w:r>
        <w:rPr>
          <w:b w:val="false"/>
          <w:bCs/>
          <w:szCs w:val="24"/>
        </w:rPr>
        <w:t xml:space="preserve">, </w:t>
      </w:r>
      <w:r w:rsidR="008F5F56" w:rsidRPr="008F5F56">
        <w:rPr>
          <w:b w:val="false"/>
          <w:bCs/>
          <w:szCs w:val="24"/>
        </w:rPr>
        <w:t xml:space="preserve">zastupano po Dinko Sinovčić vježbenik </w:t>
      </w:r>
    </w:p>
    <w:p w:rsidRDefault="009247F7" w:rsidP="0021535E" w:rsidR="009247F7" w:rsidRPr="0021535E">
      <w:pPr>
        <w:jc w:val="both"/>
        <w:rPr>
          <w:b/>
          <w:bCs/>
          <w:sz w:val="24"/>
          <w:szCs w:val="24"/>
        </w:rPr>
      </w:pPr>
      <w:r w:rsidRPr="0021535E">
        <w:rPr>
          <w:bCs/>
          <w:sz w:val="24"/>
          <w:szCs w:val="24"/>
        </w:rPr>
        <w:t>AUTOPRIJEVIZNIK ANĐELKO UKAS, OIB: 20208743744, Don Antuna Božića 11 Jezera, otok Murter</w:t>
      </w:r>
      <w:r w:rsidRPr="0021535E">
        <w:rPr>
          <w:b/>
          <w:bCs/>
          <w:sz w:val="24"/>
          <w:szCs w:val="24"/>
        </w:rPr>
        <w:t xml:space="preserve">, </w:t>
      </w:r>
      <w:r w:rsidR="008F5F56">
        <w:rPr>
          <w:bCs/>
          <w:sz w:val="24"/>
          <w:szCs w:val="24"/>
        </w:rPr>
        <w:t xml:space="preserve">zastupano po Boris Pivac, odvjetnik </w:t>
      </w:r>
    </w:p>
    <w:p w:rsidRDefault="009247F7" w:rsidP="0021535E" w:rsidR="009247F7" w:rsidRPr="001721AE">
      <w:pPr>
        <w:pStyle w:val="Naslov1"/>
        <w:jc w:val="both"/>
        <w:rPr>
          <w:b w:val="false"/>
          <w:bCs/>
          <w:szCs w:val="24"/>
        </w:rPr>
      </w:pPr>
      <w:r>
        <w:rPr>
          <w:b w:val="false"/>
          <w:bCs/>
          <w:szCs w:val="24"/>
        </w:rPr>
        <w:t xml:space="preserve">ODVJETNIK MARKO SAMARĐIJA, OIB: </w:t>
      </w:r>
      <w:r w:rsidRPr="001721AE">
        <w:rPr>
          <w:b w:val="false"/>
          <w:bCs/>
          <w:szCs w:val="24"/>
        </w:rPr>
        <w:t>62398239711</w:t>
      </w:r>
      <w:r>
        <w:rPr>
          <w:b w:val="false"/>
          <w:bCs/>
          <w:szCs w:val="24"/>
        </w:rPr>
        <w:t>,U</w:t>
      </w:r>
      <w:r w:rsidRPr="001721AE">
        <w:rPr>
          <w:b w:val="false"/>
          <w:bCs/>
          <w:szCs w:val="24"/>
        </w:rPr>
        <w:t>l</w:t>
      </w:r>
      <w:r>
        <w:rPr>
          <w:b w:val="false"/>
          <w:bCs/>
          <w:szCs w:val="24"/>
        </w:rPr>
        <w:t>.</w:t>
      </w:r>
      <w:r w:rsidRPr="001721AE">
        <w:rPr>
          <w:b w:val="false"/>
          <w:bCs/>
          <w:szCs w:val="24"/>
        </w:rPr>
        <w:t xml:space="preserve"> Ivana Gundulića 36</w:t>
      </w:r>
      <w:r>
        <w:rPr>
          <w:b w:val="false"/>
          <w:bCs/>
          <w:szCs w:val="24"/>
        </w:rPr>
        <w:t>,</w:t>
      </w:r>
      <w:r w:rsidR="008F5F56">
        <w:rPr>
          <w:b w:val="false"/>
          <w:bCs/>
          <w:szCs w:val="24"/>
        </w:rPr>
        <w:t>osobno</w:t>
      </w:r>
    </w:p>
    <w:p w:rsidRDefault="009247F7" w:rsidP="0021535E" w:rsidR="009247F7" w:rsidRPr="001721AE">
      <w:pPr>
        <w:pStyle w:val="Naslov1"/>
        <w:jc w:val="both"/>
        <w:rPr>
          <w:b w:val="false"/>
          <w:bCs/>
          <w:szCs w:val="24"/>
        </w:rPr>
      </w:pPr>
      <w:r>
        <w:rPr>
          <w:b w:val="false"/>
          <w:bCs/>
          <w:szCs w:val="24"/>
        </w:rPr>
        <w:t>Mejrima Maxuni, OIB: 56737207819, V</w:t>
      </w:r>
      <w:r w:rsidRPr="001721AE">
        <w:rPr>
          <w:b w:val="false"/>
          <w:bCs/>
          <w:szCs w:val="24"/>
        </w:rPr>
        <w:t xml:space="preserve">laška 67 i </w:t>
      </w:r>
      <w:r>
        <w:rPr>
          <w:b w:val="false"/>
          <w:bCs/>
          <w:szCs w:val="24"/>
        </w:rPr>
        <w:t>R</w:t>
      </w:r>
      <w:r w:rsidRPr="001721AE">
        <w:rPr>
          <w:b w:val="false"/>
          <w:bCs/>
          <w:szCs w:val="24"/>
        </w:rPr>
        <w:t>udeška 177</w:t>
      </w:r>
      <w:r>
        <w:rPr>
          <w:b w:val="false"/>
          <w:bCs/>
          <w:szCs w:val="24"/>
        </w:rPr>
        <w:t>, Nikola Klaić,</w:t>
      </w:r>
      <w:r w:rsidR="00A82651">
        <w:rPr>
          <w:b w:val="false"/>
          <w:bCs/>
          <w:szCs w:val="24"/>
        </w:rPr>
        <w:t xml:space="preserve"> odvjetnik</w:t>
      </w:r>
      <w:r>
        <w:rPr>
          <w:b w:val="false"/>
          <w:bCs/>
          <w:szCs w:val="24"/>
        </w:rPr>
        <w:t xml:space="preserve"> </w:t>
      </w:r>
    </w:p>
    <w:p w:rsidRDefault="009247F7" w:rsidP="0021535E" w:rsidR="009247F7" w:rsidRPr="001721AE">
      <w:pPr>
        <w:pStyle w:val="Naslov1"/>
        <w:jc w:val="both"/>
        <w:rPr>
          <w:b w:val="false"/>
          <w:bCs/>
          <w:szCs w:val="24"/>
        </w:rPr>
      </w:pPr>
      <w:r>
        <w:rPr>
          <w:b w:val="false"/>
          <w:bCs/>
          <w:szCs w:val="24"/>
        </w:rPr>
        <w:t xml:space="preserve">IMAGO REKLAMNA AGENCIJA, OIB: 41856116339, </w:t>
      </w:r>
      <w:r w:rsidRPr="001721AE">
        <w:rPr>
          <w:b w:val="false"/>
          <w:bCs/>
          <w:szCs w:val="24"/>
        </w:rPr>
        <w:t>UL.</w:t>
      </w:r>
      <w:r>
        <w:rPr>
          <w:b w:val="false"/>
          <w:bCs/>
          <w:szCs w:val="24"/>
        </w:rPr>
        <w:t xml:space="preserve"> </w:t>
      </w:r>
      <w:r w:rsidRPr="001721AE">
        <w:rPr>
          <w:b w:val="false"/>
          <w:bCs/>
          <w:szCs w:val="24"/>
        </w:rPr>
        <w:t>GRADA VUKOVARA 271 ZAGREB</w:t>
      </w:r>
      <w:r>
        <w:rPr>
          <w:b w:val="false"/>
          <w:bCs/>
          <w:szCs w:val="24"/>
        </w:rPr>
        <w:t xml:space="preserve">, </w:t>
      </w:r>
      <w:r w:rsidR="00A82651" w:rsidRPr="00A82651">
        <w:rPr>
          <w:b w:val="false"/>
        </w:rPr>
        <w:t xml:space="preserve">zastupano po </w:t>
      </w:r>
      <w:r w:rsidR="00A82651" w:rsidRPr="00A82651">
        <w:rPr>
          <w:b w:val="false"/>
          <w:szCs w:val="24"/>
        </w:rPr>
        <w:t>Ivana Delalić, odvjetnica</w:t>
      </w:r>
    </w:p>
    <w:p w:rsidRDefault="009247F7" w:rsidP="0021535E" w:rsidR="009247F7" w:rsidRPr="001721AE">
      <w:pPr>
        <w:pStyle w:val="Naslov1"/>
        <w:jc w:val="both"/>
        <w:rPr>
          <w:b w:val="false"/>
          <w:bCs/>
          <w:szCs w:val="24"/>
        </w:rPr>
      </w:pPr>
      <w:r w:rsidRPr="001721AE">
        <w:rPr>
          <w:b w:val="false"/>
          <w:bCs/>
          <w:szCs w:val="24"/>
        </w:rPr>
        <w:t>NIKOL</w:t>
      </w:r>
      <w:r>
        <w:rPr>
          <w:b w:val="false"/>
          <w:bCs/>
          <w:szCs w:val="24"/>
        </w:rPr>
        <w:t xml:space="preserve">A HRANILOVIĆ, OIB: 81548231629, </w:t>
      </w:r>
      <w:r w:rsidRPr="001721AE">
        <w:rPr>
          <w:b w:val="false"/>
          <w:bCs/>
          <w:szCs w:val="24"/>
        </w:rPr>
        <w:t>ZAGREB, TRNSKO 1</w:t>
      </w:r>
      <w:r>
        <w:rPr>
          <w:b w:val="false"/>
          <w:bCs/>
          <w:szCs w:val="24"/>
        </w:rPr>
        <w:t>,</w:t>
      </w:r>
      <w:r w:rsidRPr="001721AE">
        <w:rPr>
          <w:b w:val="false"/>
          <w:bCs/>
          <w:szCs w:val="24"/>
        </w:rPr>
        <w:t xml:space="preserve"> </w:t>
      </w:r>
      <w:r w:rsidR="00AB155E">
        <w:rPr>
          <w:b w:val="false"/>
          <w:bCs/>
          <w:szCs w:val="24"/>
        </w:rPr>
        <w:t xml:space="preserve">zastupano Nikola Klaić, odvjetnik </w:t>
      </w:r>
    </w:p>
    <w:p w:rsidRDefault="009247F7" w:rsidP="0021535E" w:rsidR="009247F7">
      <w:pPr>
        <w:pStyle w:val="Naslov1"/>
        <w:jc w:val="both"/>
        <w:rPr>
          <w:b w:val="false"/>
        </w:rPr>
      </w:pPr>
      <w:r>
        <w:rPr>
          <w:b w:val="false"/>
          <w:bCs/>
          <w:szCs w:val="24"/>
        </w:rPr>
        <w:t xml:space="preserve">ELEKTRO TERMIČKI SUSTAVI, OIB: 66950824428, </w:t>
      </w:r>
      <w:r w:rsidR="003B419D">
        <w:rPr>
          <w:b w:val="false"/>
          <w:bCs/>
          <w:szCs w:val="24"/>
        </w:rPr>
        <w:t>NOVA GRADIŠKA</w:t>
      </w:r>
      <w:r w:rsidRPr="001721AE">
        <w:rPr>
          <w:b w:val="false"/>
          <w:bCs/>
          <w:szCs w:val="24"/>
        </w:rPr>
        <w:t>, BARUNA TRENKA</w:t>
      </w:r>
      <w:r>
        <w:rPr>
          <w:b w:val="false"/>
        </w:rPr>
        <w:t xml:space="preserve">, </w:t>
      </w:r>
      <w:r w:rsidR="0011425A">
        <w:rPr>
          <w:b w:val="false"/>
        </w:rPr>
        <w:t xml:space="preserve">Javorko Novak, odvjetnik </w:t>
      </w:r>
    </w:p>
    <w:p w:rsidRDefault="009247F7" w:rsidP="0021535E" w:rsidR="009247F7" w:rsidRPr="001721AE">
      <w:pPr>
        <w:pStyle w:val="Naslov1"/>
        <w:jc w:val="both"/>
        <w:rPr>
          <w:b w:val="false"/>
        </w:rPr>
      </w:pPr>
      <w:r>
        <w:rPr>
          <w:b w:val="false"/>
        </w:rPr>
        <w:t>Sandra Evačić, OIB:</w:t>
      </w:r>
      <w:r w:rsidRPr="001721AE">
        <w:rPr>
          <w:b w:val="false"/>
        </w:rPr>
        <w:tab/>
        <w:t>94901767307</w:t>
      </w:r>
      <w:r>
        <w:rPr>
          <w:b w:val="false"/>
        </w:rPr>
        <w:t>,</w:t>
      </w:r>
      <w:r w:rsidRPr="001721AE">
        <w:rPr>
          <w:b w:val="false"/>
        </w:rPr>
        <w:tab/>
        <w:t xml:space="preserve"> III Pile 29 Zagreb</w:t>
      </w:r>
      <w:r>
        <w:rPr>
          <w:b w:val="false"/>
        </w:rPr>
        <w:t xml:space="preserve">, </w:t>
      </w:r>
      <w:r w:rsidR="008F5F56">
        <w:rPr>
          <w:b w:val="false"/>
        </w:rPr>
        <w:t>osobno</w:t>
      </w:r>
    </w:p>
    <w:p w:rsidRDefault="009247F7" w:rsidP="0021535E" w:rsidR="009247F7">
      <w:pPr>
        <w:pStyle w:val="Naslov1"/>
        <w:jc w:val="both"/>
        <w:rPr>
          <w:b w:val="false"/>
        </w:rPr>
      </w:pPr>
      <w:r>
        <w:rPr>
          <w:b w:val="false"/>
        </w:rPr>
        <w:t xml:space="preserve">Ivica Kovačević, OIB: </w:t>
      </w:r>
      <w:r w:rsidRPr="001721AE">
        <w:rPr>
          <w:b w:val="false"/>
        </w:rPr>
        <w:t>00256047224</w:t>
      </w:r>
      <w:r>
        <w:rPr>
          <w:b w:val="false"/>
        </w:rPr>
        <w:t>,</w:t>
      </w:r>
      <w:r w:rsidRPr="001721AE">
        <w:rPr>
          <w:b w:val="false"/>
        </w:rPr>
        <w:t xml:space="preserve"> III Pile 29  Zagreb</w:t>
      </w:r>
      <w:r>
        <w:rPr>
          <w:b w:val="false"/>
        </w:rPr>
        <w:t xml:space="preserve">, </w:t>
      </w:r>
      <w:r w:rsidR="0011425A">
        <w:rPr>
          <w:b w:val="false"/>
        </w:rPr>
        <w:t>osobno</w:t>
      </w:r>
    </w:p>
    <w:p w:rsidRDefault="00AB155E" w:rsidP="00AB155E" w:rsidR="00AB155E" w:rsidRPr="00B47E09">
      <w:pPr>
        <w:rPr>
          <w:sz w:val="24"/>
          <w:szCs w:val="24"/>
        </w:rPr>
      </w:pPr>
      <w:r w:rsidRPr="00B47E09">
        <w:rPr>
          <w:sz w:val="24"/>
          <w:szCs w:val="24"/>
        </w:rPr>
        <w:t xml:space="preserve">Maxuni Merima, </w:t>
      </w:r>
      <w:r w:rsidRPr="00B47E09">
        <w:rPr>
          <w:bCs/>
          <w:sz w:val="24"/>
          <w:szCs w:val="24"/>
        </w:rPr>
        <w:t>zastupano</w:t>
      </w:r>
      <w:r w:rsidR="00B47E09">
        <w:rPr>
          <w:bCs/>
          <w:sz w:val="24"/>
          <w:szCs w:val="24"/>
        </w:rPr>
        <w:t xml:space="preserve"> po</w:t>
      </w:r>
      <w:r w:rsidRPr="00B47E09">
        <w:rPr>
          <w:bCs/>
          <w:sz w:val="24"/>
          <w:szCs w:val="24"/>
        </w:rPr>
        <w:t xml:space="preserve"> Nikola Klaić, odvjetnik</w:t>
      </w:r>
    </w:p>
    <w:p w:rsidRDefault="009247F7" w:rsidP="0021535E" w:rsidR="009247F7" w:rsidRPr="0021535E">
      <w:pPr>
        <w:rPr>
          <w:sz w:val="24"/>
          <w:szCs w:val="24"/>
        </w:rPr>
      </w:pPr>
      <w:r w:rsidRPr="0021535E">
        <w:rPr>
          <w:sz w:val="24"/>
          <w:szCs w:val="24"/>
        </w:rPr>
        <w:t>AL</w:t>
      </w:r>
      <w:r w:rsidR="00A82651">
        <w:rPr>
          <w:sz w:val="24"/>
          <w:szCs w:val="24"/>
        </w:rPr>
        <w:t>PHA</w:t>
      </w:r>
      <w:r w:rsidR="00666156">
        <w:rPr>
          <w:sz w:val="24"/>
          <w:szCs w:val="24"/>
        </w:rPr>
        <w:t xml:space="preserve"> C</w:t>
      </w:r>
      <w:r w:rsidRPr="0021535E">
        <w:rPr>
          <w:sz w:val="24"/>
          <w:szCs w:val="24"/>
        </w:rPr>
        <w:t xml:space="preserve">ROM , </w:t>
      </w:r>
      <w:r w:rsidR="0011425A">
        <w:rPr>
          <w:sz w:val="24"/>
          <w:szCs w:val="24"/>
        </w:rPr>
        <w:t xml:space="preserve">zastupano po Jakša Lucarić, odvjetnik </w:t>
      </w:r>
    </w:p>
    <w:p w:rsidRDefault="009247F7" w:rsidP="0021535E" w:rsidR="00003132">
      <w:pPr>
        <w:rPr>
          <w:sz w:val="24"/>
          <w:szCs w:val="24"/>
        </w:rPr>
      </w:pPr>
      <w:r w:rsidRPr="0021535E">
        <w:rPr>
          <w:sz w:val="24"/>
          <w:szCs w:val="24"/>
        </w:rPr>
        <w:t xml:space="preserve">Stjepan Dumančić, </w:t>
      </w:r>
      <w:r w:rsidR="00AB155E">
        <w:rPr>
          <w:sz w:val="24"/>
          <w:szCs w:val="24"/>
        </w:rPr>
        <w:t>osobno uz odvjetnika Nikola Klaić</w:t>
      </w:r>
    </w:p>
    <w:p w:rsidRDefault="00F325D6" w:rsidP="00003132" w:rsidR="00F325D6" w:rsidRPr="00A82651">
      <w:pPr>
        <w:pStyle w:val="Bezproreda"/>
        <w:rPr>
          <w:rFonts w:hAnsi="Times New Roman" w:ascii="Times New Roman"/>
          <w:sz w:val="24"/>
          <w:szCs w:val="24"/>
        </w:rPr>
      </w:pPr>
      <w:r w:rsidRPr="00A82651">
        <w:rPr>
          <w:rFonts w:hAnsi="Times New Roman" w:ascii="Times New Roman"/>
          <w:sz w:val="24"/>
          <w:szCs w:val="24"/>
        </w:rPr>
        <w:t xml:space="preserve">DELTA NEKRETNINE d.o.o., zastupano Dea Frua, vježbenica </w:t>
      </w:r>
    </w:p>
    <w:p w:rsidRDefault="00A82651" w:rsidP="00F325D6" w:rsidR="00F325D6" w:rsidRPr="00A82651">
      <w:pPr>
        <w:rPr>
          <w:sz w:val="24"/>
          <w:szCs w:val="24"/>
        </w:rPr>
      </w:pPr>
      <w:r>
        <w:rPr>
          <w:sz w:val="24"/>
          <w:szCs w:val="24"/>
        </w:rPr>
        <w:t xml:space="preserve">MAĐER JOSIP, OIB: </w:t>
      </w:r>
      <w:r w:rsidR="00066DEE" w:rsidRPr="00A82651">
        <w:rPr>
          <w:sz w:val="24"/>
          <w:szCs w:val="24"/>
        </w:rPr>
        <w:t xml:space="preserve">81760014433, </w:t>
      </w:r>
      <w:r w:rsidR="00666156" w:rsidRPr="00A82651">
        <w:rPr>
          <w:sz w:val="24"/>
          <w:szCs w:val="24"/>
        </w:rPr>
        <w:t xml:space="preserve">ZAGREB, REMETINAČKI GAJ 27 A, osobno </w:t>
      </w:r>
    </w:p>
    <w:p w:rsidRDefault="0011425A" w:rsidP="00F325D6" w:rsidR="0011425A"/>
    <w:p w:rsidRDefault="005C66D4" w:rsidP="00F325D6" w:rsidR="0011425A" w:rsidRPr="00A82651">
      <w:pPr>
        <w:rPr>
          <w:sz w:val="24"/>
          <w:szCs w:val="24"/>
        </w:rPr>
      </w:pPr>
      <w:r w:rsidRPr="00A82651">
        <w:rPr>
          <w:sz w:val="24"/>
          <w:szCs w:val="24"/>
        </w:rPr>
        <w:t>Kao j</w:t>
      </w:r>
      <w:r w:rsidR="0011425A" w:rsidRPr="00A82651">
        <w:rPr>
          <w:sz w:val="24"/>
          <w:szCs w:val="24"/>
        </w:rPr>
        <w:t>avnost Ivan Rački.</w:t>
      </w:r>
    </w:p>
    <w:p w:rsidRDefault="0011425A" w:rsidP="00F325D6" w:rsidR="0011425A" w:rsidRPr="00F325D6"/>
    <w:p w:rsidRDefault="00407F8C" w:rsidP="00033B31" w:rsidR="006A4FAF" w:rsidRPr="00280D1D">
      <w:pPr>
        <w:pStyle w:val="Naslov1"/>
        <w:ind w:firstLine="360"/>
        <w:jc w:val="both"/>
        <w:rPr>
          <w:b w:val="false"/>
          <w:szCs w:val="24"/>
        </w:rPr>
      </w:pPr>
      <w:r w:rsidRPr="00280D1D">
        <w:rPr>
          <w:b w:val="false"/>
          <w:szCs w:val="24"/>
        </w:rPr>
        <w:t xml:space="preserve">Utvrđuje </w:t>
      </w:r>
      <w:r w:rsidR="006A4FAF" w:rsidRPr="00280D1D">
        <w:rPr>
          <w:b w:val="false"/>
          <w:szCs w:val="24"/>
        </w:rPr>
        <w:t xml:space="preserve">se da je </w:t>
      </w:r>
      <w:r w:rsidR="0064196D" w:rsidRPr="00280D1D">
        <w:rPr>
          <w:b w:val="false"/>
          <w:szCs w:val="24"/>
        </w:rPr>
        <w:t>rješenje o otvaranju steča</w:t>
      </w:r>
      <w:r w:rsidR="00A57D3D" w:rsidRPr="00280D1D">
        <w:rPr>
          <w:b w:val="false"/>
          <w:szCs w:val="24"/>
        </w:rPr>
        <w:t xml:space="preserve">jnog postupka nad dužnikom od </w:t>
      </w:r>
      <w:r w:rsidR="009247F7">
        <w:rPr>
          <w:b w:val="false"/>
          <w:szCs w:val="24"/>
        </w:rPr>
        <w:t>26. srpnja</w:t>
      </w:r>
      <w:r w:rsidR="00AA7CD0" w:rsidRPr="00280D1D">
        <w:rPr>
          <w:b w:val="false"/>
          <w:szCs w:val="24"/>
        </w:rPr>
        <w:t xml:space="preserve"> </w:t>
      </w:r>
      <w:r w:rsidR="007C6B1D" w:rsidRPr="00280D1D">
        <w:rPr>
          <w:b w:val="false"/>
          <w:szCs w:val="24"/>
        </w:rPr>
        <w:t>2017</w:t>
      </w:r>
      <w:r w:rsidR="0064196D" w:rsidRPr="00280D1D">
        <w:rPr>
          <w:b w:val="false"/>
          <w:szCs w:val="24"/>
        </w:rPr>
        <w:t xml:space="preserve">., </w:t>
      </w:r>
      <w:r w:rsidR="00A57D3D" w:rsidRPr="00280D1D">
        <w:rPr>
          <w:b w:val="false"/>
          <w:szCs w:val="24"/>
        </w:rPr>
        <w:t xml:space="preserve">broj gornji, </w:t>
      </w:r>
      <w:r w:rsidR="0064196D" w:rsidRPr="00280D1D">
        <w:rPr>
          <w:b w:val="false"/>
          <w:szCs w:val="24"/>
        </w:rPr>
        <w:t>kojim je određeno današnje ispitno i izvještajno ročište</w:t>
      </w:r>
      <w:r w:rsidR="006A4FAF" w:rsidRPr="00280D1D">
        <w:rPr>
          <w:b w:val="false"/>
          <w:szCs w:val="24"/>
        </w:rPr>
        <w:t xml:space="preserve"> objavlj</w:t>
      </w:r>
      <w:r w:rsidR="00B97A43" w:rsidRPr="00280D1D">
        <w:rPr>
          <w:b w:val="false"/>
          <w:szCs w:val="24"/>
        </w:rPr>
        <w:t>en</w:t>
      </w:r>
      <w:r w:rsidR="0064196D" w:rsidRPr="00280D1D">
        <w:rPr>
          <w:b w:val="false"/>
          <w:szCs w:val="24"/>
        </w:rPr>
        <w:t>o</w:t>
      </w:r>
      <w:r w:rsidR="00B97A43" w:rsidRPr="00280D1D">
        <w:rPr>
          <w:b w:val="false"/>
          <w:szCs w:val="24"/>
        </w:rPr>
        <w:t xml:space="preserve"> </w:t>
      </w:r>
      <w:r w:rsidR="004642DE" w:rsidRPr="00280D1D">
        <w:rPr>
          <w:b w:val="false"/>
          <w:szCs w:val="24"/>
        </w:rPr>
        <w:t xml:space="preserve">na mrežnoj stranici e-oglasna ploča Trgovačkog suda u Zagrebu </w:t>
      </w:r>
      <w:r w:rsidR="00F972B8" w:rsidRPr="00280D1D">
        <w:rPr>
          <w:b w:val="false"/>
          <w:szCs w:val="24"/>
        </w:rPr>
        <w:t xml:space="preserve">istog dana, tj. </w:t>
      </w:r>
      <w:r w:rsidR="009247F7">
        <w:rPr>
          <w:b w:val="false"/>
          <w:szCs w:val="24"/>
        </w:rPr>
        <w:t>26. srpnja</w:t>
      </w:r>
      <w:r w:rsidR="00C73FB5" w:rsidRPr="00280D1D">
        <w:rPr>
          <w:b w:val="false"/>
          <w:szCs w:val="24"/>
        </w:rPr>
        <w:t xml:space="preserve"> 2017</w:t>
      </w:r>
      <w:r w:rsidR="00702714" w:rsidRPr="00280D1D">
        <w:rPr>
          <w:b w:val="false"/>
          <w:szCs w:val="24"/>
        </w:rPr>
        <w:t>.</w:t>
      </w:r>
    </w:p>
    <w:p w:rsidRDefault="006A4FAF" w:rsidP="006A4FAF" w:rsidR="006A4FAF" w:rsidRPr="00280D1D">
      <w:pPr>
        <w:rPr>
          <w:bCs/>
          <w:sz w:val="24"/>
          <w:szCs w:val="24"/>
        </w:rPr>
      </w:pPr>
    </w:p>
    <w:p w:rsidRDefault="000F4ADA" w:rsidP="006A4FAF" w:rsidR="00D72512" w:rsidRPr="00280D1D">
      <w:pPr>
        <w:ind w:firstLine="360"/>
        <w:jc w:val="both"/>
        <w:rPr>
          <w:sz w:val="24"/>
          <w:szCs w:val="24"/>
        </w:rPr>
      </w:pPr>
      <w:r w:rsidRPr="00280D1D">
        <w:rPr>
          <w:sz w:val="24"/>
          <w:szCs w:val="24"/>
        </w:rPr>
        <w:t>S</w:t>
      </w:r>
      <w:r w:rsidR="00320681" w:rsidRPr="00280D1D">
        <w:rPr>
          <w:sz w:val="24"/>
          <w:szCs w:val="24"/>
        </w:rPr>
        <w:t>ud</w:t>
      </w:r>
      <w:r w:rsidR="006A4FAF" w:rsidRPr="00280D1D">
        <w:rPr>
          <w:sz w:val="24"/>
          <w:szCs w:val="24"/>
        </w:rPr>
        <w:t xml:space="preserve"> otvara r</w:t>
      </w:r>
      <w:r w:rsidR="009045A8" w:rsidRPr="00280D1D">
        <w:rPr>
          <w:sz w:val="24"/>
          <w:szCs w:val="24"/>
        </w:rPr>
        <w:t>očište</w:t>
      </w:r>
      <w:r w:rsidR="006A4FAF" w:rsidRPr="00280D1D">
        <w:rPr>
          <w:sz w:val="24"/>
          <w:szCs w:val="24"/>
        </w:rPr>
        <w:t xml:space="preserve"> i objavljuje da je predmet današnjeg ročišta ispitivanje prijavljenih tražbina prema iznosima i isplatnom redu kako su uneseni u tablice koje je sastavio stečajni upravitelj i koje tab</w:t>
      </w:r>
      <w:r w:rsidR="00150D16" w:rsidRPr="00280D1D">
        <w:rPr>
          <w:sz w:val="24"/>
          <w:szCs w:val="24"/>
        </w:rPr>
        <w:t>lice su sukladno odredbi čl. 259</w:t>
      </w:r>
      <w:r w:rsidR="00E47FFC" w:rsidRPr="00280D1D">
        <w:rPr>
          <w:sz w:val="24"/>
          <w:szCs w:val="24"/>
        </w:rPr>
        <w:t>. Stečajnog zakona (</w:t>
      </w:r>
      <w:r w:rsidR="006A4FAF" w:rsidRPr="00280D1D">
        <w:rPr>
          <w:sz w:val="24"/>
          <w:szCs w:val="24"/>
        </w:rPr>
        <w:t xml:space="preserve"> </w:t>
      </w:r>
      <w:r w:rsidR="00E47FFC" w:rsidRPr="00280D1D">
        <w:rPr>
          <w:sz w:val="24"/>
          <w:szCs w:val="24"/>
        </w:rPr>
        <w:t xml:space="preserve">u daljnjem tekstu SZ-a, NN 71/15) </w:t>
      </w:r>
      <w:r w:rsidR="006A4FAF" w:rsidRPr="00280D1D">
        <w:rPr>
          <w:sz w:val="24"/>
          <w:szCs w:val="24"/>
        </w:rPr>
        <w:t xml:space="preserve">bile objavljene </w:t>
      </w:r>
      <w:r w:rsidR="000D28B2" w:rsidRPr="00280D1D">
        <w:rPr>
          <w:sz w:val="24"/>
          <w:szCs w:val="24"/>
        </w:rPr>
        <w:t xml:space="preserve">na mrežnoj stranici e-oglasna ploča Trgovačkog suda u Zagrebu </w:t>
      </w:r>
      <w:r w:rsidR="006A4FAF" w:rsidRPr="00280D1D">
        <w:rPr>
          <w:sz w:val="24"/>
          <w:szCs w:val="24"/>
        </w:rPr>
        <w:t xml:space="preserve">i nalazile su se na uvidu u sobi </w:t>
      </w:r>
      <w:r w:rsidR="00F972B8" w:rsidRPr="00280D1D">
        <w:rPr>
          <w:sz w:val="24"/>
          <w:szCs w:val="24"/>
        </w:rPr>
        <w:t>55</w:t>
      </w:r>
      <w:r w:rsidR="00BB6FEA" w:rsidRPr="00280D1D">
        <w:rPr>
          <w:bCs/>
          <w:sz w:val="24"/>
          <w:szCs w:val="24"/>
        </w:rPr>
        <w:t>/II</w:t>
      </w:r>
      <w:r w:rsidR="00F972B8" w:rsidRPr="00280D1D">
        <w:rPr>
          <w:bCs/>
          <w:sz w:val="24"/>
          <w:szCs w:val="24"/>
        </w:rPr>
        <w:t>I</w:t>
      </w:r>
      <w:r w:rsidR="00BB6FEA" w:rsidRPr="00280D1D">
        <w:rPr>
          <w:bCs/>
          <w:sz w:val="24"/>
          <w:szCs w:val="24"/>
        </w:rPr>
        <w:t xml:space="preserve"> (</w:t>
      </w:r>
      <w:r w:rsidR="00BF5E8F" w:rsidRPr="00280D1D">
        <w:rPr>
          <w:bCs/>
          <w:sz w:val="24"/>
          <w:szCs w:val="24"/>
        </w:rPr>
        <w:t>dvorišna</w:t>
      </w:r>
      <w:r w:rsidR="00BB6FEA" w:rsidRPr="00280D1D">
        <w:rPr>
          <w:bCs/>
          <w:sz w:val="24"/>
          <w:szCs w:val="24"/>
        </w:rPr>
        <w:t xml:space="preserve"> zgrada) </w:t>
      </w:r>
      <w:r w:rsidR="006A4FAF" w:rsidRPr="00280D1D">
        <w:rPr>
          <w:sz w:val="24"/>
          <w:szCs w:val="24"/>
        </w:rPr>
        <w:t xml:space="preserve">u Trgovačkom sudu u Zagrebu.    </w:t>
      </w:r>
    </w:p>
    <w:p w:rsidRDefault="00AA7CD0" w:rsidP="007657B8" w:rsidR="00AA7CD0" w:rsidRPr="00280D1D">
      <w:pPr>
        <w:ind w:firstLine="360"/>
        <w:jc w:val="both"/>
        <w:rPr>
          <w:sz w:val="24"/>
          <w:szCs w:val="24"/>
        </w:rPr>
      </w:pPr>
    </w:p>
    <w:p w:rsidRDefault="006A4FAF" w:rsidP="007657B8" w:rsidR="006A4FAF" w:rsidRPr="00280D1D">
      <w:pPr>
        <w:ind w:firstLine="360"/>
        <w:jc w:val="both"/>
        <w:rPr>
          <w:sz w:val="24"/>
          <w:szCs w:val="24"/>
        </w:rPr>
      </w:pPr>
      <w:r w:rsidRPr="00280D1D">
        <w:rPr>
          <w:sz w:val="24"/>
          <w:szCs w:val="24"/>
        </w:rPr>
        <w:t xml:space="preserve">Uz tablice su bile izložene i prijave svih vjerovnika koje su stigle u roku objave </w:t>
      </w:r>
      <w:r w:rsidR="0064196D" w:rsidRPr="00280D1D">
        <w:rPr>
          <w:sz w:val="24"/>
          <w:szCs w:val="24"/>
        </w:rPr>
        <w:t>koji je određen rješenjem o otvaranju steč</w:t>
      </w:r>
      <w:r w:rsidR="000D28B2" w:rsidRPr="00280D1D">
        <w:rPr>
          <w:sz w:val="24"/>
          <w:szCs w:val="24"/>
        </w:rPr>
        <w:t xml:space="preserve">ajnog postupka nad dužnikom </w:t>
      </w:r>
      <w:r w:rsidR="009247F7">
        <w:rPr>
          <w:sz w:val="24"/>
          <w:szCs w:val="24"/>
        </w:rPr>
        <w:t>od 26. srpnja 2017</w:t>
      </w:r>
      <w:r w:rsidR="000F0EBC" w:rsidRPr="00280D1D">
        <w:rPr>
          <w:bCs/>
          <w:sz w:val="24"/>
          <w:szCs w:val="24"/>
        </w:rPr>
        <w:t>.</w:t>
      </w:r>
    </w:p>
    <w:p w:rsidRDefault="007657B8" w:rsidP="00C76C38" w:rsidR="007657B8" w:rsidRPr="00280D1D">
      <w:pPr>
        <w:jc w:val="both"/>
        <w:rPr>
          <w:sz w:val="24"/>
          <w:szCs w:val="24"/>
        </w:rPr>
      </w:pPr>
    </w:p>
    <w:p w:rsidRDefault="001B7518" w:rsidP="000D28B2" w:rsidR="000D28B2" w:rsidRPr="00280D1D">
      <w:pPr>
        <w:ind w:firstLine="360"/>
        <w:jc w:val="both"/>
        <w:rPr>
          <w:sz w:val="24"/>
          <w:szCs w:val="24"/>
        </w:rPr>
      </w:pPr>
      <w:r w:rsidRPr="00280D1D">
        <w:rPr>
          <w:sz w:val="24"/>
          <w:szCs w:val="24"/>
        </w:rPr>
        <w:t>Sud</w:t>
      </w:r>
      <w:r w:rsidR="006A4FAF" w:rsidRPr="00280D1D">
        <w:rPr>
          <w:sz w:val="24"/>
          <w:szCs w:val="24"/>
        </w:rPr>
        <w:t xml:space="preserve"> obavještava vjerovnike da sukladno čl. </w:t>
      </w:r>
      <w:r w:rsidR="00150D16" w:rsidRPr="00280D1D">
        <w:rPr>
          <w:sz w:val="24"/>
          <w:szCs w:val="24"/>
        </w:rPr>
        <w:t>265</w:t>
      </w:r>
      <w:r w:rsidR="006A4FAF" w:rsidRPr="00280D1D">
        <w:rPr>
          <w:sz w:val="24"/>
          <w:szCs w:val="24"/>
        </w:rPr>
        <w:t xml:space="preserve">. SZ-a oni vjerovnici kojima je </w:t>
      </w:r>
      <w:r w:rsidR="00AB50AD" w:rsidRPr="00280D1D">
        <w:rPr>
          <w:sz w:val="24"/>
          <w:szCs w:val="24"/>
        </w:rPr>
        <w:t>tražbina priznata</w:t>
      </w:r>
      <w:r w:rsidR="006A4FAF" w:rsidRPr="00280D1D">
        <w:rPr>
          <w:sz w:val="24"/>
          <w:szCs w:val="24"/>
        </w:rPr>
        <w:t xml:space="preserve"> neće dob</w:t>
      </w:r>
      <w:r w:rsidR="007657B8" w:rsidRPr="00280D1D">
        <w:rPr>
          <w:sz w:val="24"/>
          <w:szCs w:val="24"/>
        </w:rPr>
        <w:t xml:space="preserve">iti poseban otpravak rješenja o </w:t>
      </w:r>
      <w:r w:rsidR="006A4FAF" w:rsidRPr="00280D1D">
        <w:rPr>
          <w:sz w:val="24"/>
          <w:szCs w:val="24"/>
        </w:rPr>
        <w:t>utvrđenoj tražbini, osim ako to posebno ne zatraže i plate trošak rješenja.</w:t>
      </w:r>
    </w:p>
    <w:p w:rsidRDefault="000D28B2" w:rsidP="000D28B2" w:rsidR="000D28B2" w:rsidRPr="00280D1D">
      <w:pPr>
        <w:ind w:firstLine="360"/>
        <w:jc w:val="both"/>
        <w:rPr>
          <w:sz w:val="24"/>
          <w:szCs w:val="24"/>
        </w:rPr>
      </w:pPr>
    </w:p>
    <w:p w:rsidRDefault="000D28B2" w:rsidP="009045A8" w:rsidR="000D28B2" w:rsidRPr="00280D1D">
      <w:pPr>
        <w:ind w:firstLine="360"/>
        <w:jc w:val="both"/>
        <w:rPr>
          <w:sz w:val="24"/>
          <w:szCs w:val="24"/>
        </w:rPr>
      </w:pPr>
      <w:r w:rsidRPr="00280D1D">
        <w:rPr>
          <w:sz w:val="24"/>
          <w:szCs w:val="24"/>
        </w:rPr>
        <w:t>Rješenje o utvrđenim</w:t>
      </w:r>
      <w:r w:rsidR="009045A8" w:rsidRPr="00280D1D">
        <w:rPr>
          <w:sz w:val="24"/>
          <w:szCs w:val="24"/>
        </w:rPr>
        <w:t xml:space="preserve"> i osporenim tražbinama objavit</w:t>
      </w:r>
      <w:r w:rsidRPr="00280D1D">
        <w:rPr>
          <w:sz w:val="24"/>
          <w:szCs w:val="24"/>
        </w:rPr>
        <w:t xml:space="preserve"> će se na mrežnoj stranici e-oglasna pl</w:t>
      </w:r>
      <w:r w:rsidR="009045A8" w:rsidRPr="00280D1D">
        <w:rPr>
          <w:sz w:val="24"/>
          <w:szCs w:val="24"/>
        </w:rPr>
        <w:t>oča sudova (čl. 265. st. 2. SZ</w:t>
      </w:r>
      <w:r w:rsidRPr="00280D1D">
        <w:rPr>
          <w:sz w:val="24"/>
          <w:szCs w:val="24"/>
        </w:rPr>
        <w:t xml:space="preserve">). </w:t>
      </w:r>
    </w:p>
    <w:p w:rsidRDefault="000D28B2" w:rsidP="000D28B2" w:rsidR="000D28B2" w:rsidRPr="00280D1D">
      <w:pPr>
        <w:ind w:firstLine="360"/>
        <w:jc w:val="both"/>
        <w:rPr>
          <w:sz w:val="24"/>
          <w:szCs w:val="24"/>
        </w:rPr>
      </w:pPr>
    </w:p>
    <w:p w:rsidRDefault="000D28B2" w:rsidP="000D28B2" w:rsidR="000D28B2" w:rsidRPr="00280D1D">
      <w:pPr>
        <w:ind w:firstLine="360"/>
        <w:jc w:val="both"/>
        <w:rPr>
          <w:sz w:val="24"/>
          <w:szCs w:val="24"/>
        </w:rPr>
      </w:pPr>
      <w:r w:rsidRPr="00280D1D">
        <w:rPr>
          <w:sz w:val="24"/>
          <w:szCs w:val="24"/>
        </w:rPr>
        <w:t>Vjerovnici čije tražbine budu osporene (čl. 266. SZ</w:t>
      </w:r>
      <w:r w:rsidR="009045A8" w:rsidRPr="00280D1D">
        <w:rPr>
          <w:sz w:val="24"/>
          <w:szCs w:val="24"/>
        </w:rPr>
        <w:t xml:space="preserve">) bit </w:t>
      </w:r>
      <w:r w:rsidRPr="00280D1D">
        <w:rPr>
          <w:sz w:val="24"/>
          <w:szCs w:val="24"/>
        </w:rPr>
        <w:t>će upućeni na parnicu u roku od 8 dana od dana pravomoćnosti rješenja o upućivanju u parnicu, odnosno primitka drugostupanjs</w:t>
      </w:r>
      <w:r w:rsidR="009045A8" w:rsidRPr="00280D1D">
        <w:rPr>
          <w:sz w:val="24"/>
          <w:szCs w:val="24"/>
        </w:rPr>
        <w:t>ke odluke (čl. 267. st. 1. SZ.</w:t>
      </w:r>
      <w:r w:rsidRPr="00280D1D">
        <w:rPr>
          <w:sz w:val="24"/>
          <w:szCs w:val="24"/>
        </w:rPr>
        <w:t xml:space="preserve">). </w:t>
      </w:r>
    </w:p>
    <w:p w:rsidRDefault="00DF1CEC" w:rsidP="005B000E" w:rsidR="00DF1CEC" w:rsidRPr="00280D1D">
      <w:pPr>
        <w:jc w:val="both"/>
        <w:rPr>
          <w:sz w:val="24"/>
          <w:szCs w:val="24"/>
        </w:rPr>
      </w:pPr>
    </w:p>
    <w:p w:rsidRDefault="000D28B2" w:rsidP="000D28B2" w:rsidR="00BA2A64">
      <w:pPr>
        <w:ind w:firstLine="360"/>
        <w:jc w:val="both"/>
        <w:rPr>
          <w:sz w:val="24"/>
          <w:szCs w:val="24"/>
        </w:rPr>
      </w:pPr>
      <w:r w:rsidRPr="00280D1D">
        <w:rPr>
          <w:sz w:val="24"/>
          <w:szCs w:val="24"/>
        </w:rPr>
        <w:lastRenderedPageBreak/>
        <w:t>Poziva se stečajni upravitelj određeno očitovati osporava li ili priznaje svaku prijavljenu tražbinu</w:t>
      </w:r>
      <w:r w:rsidR="002A3A8D" w:rsidRPr="00280D1D">
        <w:rPr>
          <w:sz w:val="24"/>
          <w:szCs w:val="24"/>
        </w:rPr>
        <w:t xml:space="preserve"> </w:t>
      </w:r>
      <w:r w:rsidR="009045A8" w:rsidRPr="00280D1D">
        <w:rPr>
          <w:sz w:val="24"/>
          <w:szCs w:val="24"/>
        </w:rPr>
        <w:t>(čl. 260. st. 2. SZ</w:t>
      </w:r>
      <w:r w:rsidRPr="00280D1D">
        <w:rPr>
          <w:sz w:val="24"/>
          <w:szCs w:val="24"/>
        </w:rPr>
        <w:t>).</w:t>
      </w:r>
      <w:r w:rsidR="00BA2A64" w:rsidRPr="00280D1D">
        <w:rPr>
          <w:sz w:val="24"/>
          <w:szCs w:val="24"/>
        </w:rPr>
        <w:t xml:space="preserve"> </w:t>
      </w:r>
    </w:p>
    <w:p w:rsidRDefault="00066DEE" w:rsidP="000D28B2" w:rsidR="00066DEE">
      <w:pPr>
        <w:ind w:firstLine="360"/>
        <w:jc w:val="both"/>
        <w:rPr>
          <w:sz w:val="24"/>
          <w:szCs w:val="24"/>
        </w:rPr>
      </w:pPr>
    </w:p>
    <w:p w:rsidRDefault="00066DEE" w:rsidP="00066DEE" w:rsidR="00066DEE">
      <w:pPr>
        <w:overflowPunct/>
        <w:autoSpaceDE/>
        <w:autoSpaceDN/>
        <w:adjustRightInd/>
        <w:ind w:firstLine="36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Utvrđuje se da spisu prileži podnesak Dumančić Stjepana od 28. </w:t>
      </w:r>
      <w:r w:rsidR="00F663D1">
        <w:rPr>
          <w:sz w:val="24"/>
          <w:szCs w:val="24"/>
        </w:rPr>
        <w:t>s</w:t>
      </w:r>
      <w:r>
        <w:rPr>
          <w:sz w:val="24"/>
          <w:szCs w:val="24"/>
        </w:rPr>
        <w:t>vibnja 2018., kojim obavještava sud da njegova tražbina kao bivšeg radnika nije uopće uvrštena u tablicu i nije uopće obrađena, pa traži da se ista obradi ili da se ponovno odgodi ispitno ročište, a stečajni upravitelj razriješi zbog neurednog obavljanja dužnosti temelje</w:t>
      </w:r>
      <w:r w:rsidR="003B419D">
        <w:rPr>
          <w:sz w:val="24"/>
          <w:szCs w:val="24"/>
        </w:rPr>
        <w:t>m</w:t>
      </w:r>
      <w:r>
        <w:rPr>
          <w:sz w:val="24"/>
          <w:szCs w:val="24"/>
        </w:rPr>
        <w:t xml:space="preserve"> čl. 91. St. 2. SZ-a.</w:t>
      </w:r>
    </w:p>
    <w:p w:rsidRDefault="003B419D" w:rsidP="00066DEE" w:rsidR="003B419D">
      <w:pPr>
        <w:overflowPunct/>
        <w:autoSpaceDE/>
        <w:autoSpaceDN/>
        <w:adjustRightInd/>
        <w:ind w:firstLine="360"/>
        <w:jc w:val="both"/>
        <w:textAlignment w:val="auto"/>
        <w:rPr>
          <w:sz w:val="24"/>
          <w:szCs w:val="24"/>
        </w:rPr>
      </w:pPr>
    </w:p>
    <w:p w:rsidRDefault="003B419D" w:rsidP="00066DEE" w:rsidR="003B419D" w:rsidRPr="003B419D">
      <w:pPr>
        <w:overflowPunct/>
        <w:autoSpaceDE/>
        <w:autoSpaceDN/>
        <w:adjustRightInd/>
        <w:ind w:firstLine="36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Vezano za tražbinu Stjepana Dumančić u ukupnom bruto iznosu od 553.179,57 kn u I višem isplatnom redu stečajni upravitelj izjavljuje da istu osporava. Nadalje, utvrđuje se da vjerovnik </w:t>
      </w:r>
      <w:r w:rsidRPr="003B419D">
        <w:rPr>
          <w:bCs/>
          <w:sz w:val="24"/>
          <w:szCs w:val="24"/>
        </w:rPr>
        <w:t>ELEKTRO TERMIČKI SUSTAVI, izjavljuje da  je prijavio tražbinu u ukupnom iznosu od 906.138,51 kn i to kao razlučni vjerovnik i kao stečajni vjerovnik, pa smatra da</w:t>
      </w:r>
      <w:r>
        <w:rPr>
          <w:bCs/>
          <w:sz w:val="24"/>
          <w:szCs w:val="24"/>
        </w:rPr>
        <w:t xml:space="preserve"> </w:t>
      </w:r>
      <w:r w:rsidR="00DC6A6F">
        <w:rPr>
          <w:bCs/>
          <w:sz w:val="24"/>
          <w:szCs w:val="24"/>
        </w:rPr>
        <w:t xml:space="preserve">mu je tražbina trebala biti priznata ili osporena u II. </w:t>
      </w:r>
      <w:r w:rsidR="00D970E0">
        <w:rPr>
          <w:bCs/>
          <w:sz w:val="24"/>
          <w:szCs w:val="24"/>
        </w:rPr>
        <w:t>višem</w:t>
      </w:r>
      <w:r w:rsidR="00DC6A6F">
        <w:rPr>
          <w:bCs/>
          <w:sz w:val="24"/>
          <w:szCs w:val="24"/>
        </w:rPr>
        <w:t xml:space="preserve"> isplatnom redu i sadržana u tablici</w:t>
      </w:r>
      <w:r w:rsidR="00D3712E">
        <w:rPr>
          <w:bCs/>
          <w:sz w:val="24"/>
          <w:szCs w:val="24"/>
        </w:rPr>
        <w:t>,</w:t>
      </w:r>
      <w:r w:rsidR="00DC6A6F">
        <w:rPr>
          <w:bCs/>
          <w:sz w:val="24"/>
          <w:szCs w:val="24"/>
        </w:rPr>
        <w:t xml:space="preserve"> što stečajni upravitelj nije učinio. </w:t>
      </w:r>
      <w:r>
        <w:rPr>
          <w:bCs/>
          <w:szCs w:val="24"/>
        </w:rPr>
        <w:t xml:space="preserve"> </w:t>
      </w:r>
    </w:p>
    <w:p w:rsidRDefault="00066DEE" w:rsidP="00066DEE" w:rsidR="00066DEE">
      <w:pPr>
        <w:overflowPunct/>
        <w:autoSpaceDE/>
        <w:autoSpaceDN/>
        <w:adjustRightInd/>
        <w:ind w:firstLine="360"/>
        <w:jc w:val="both"/>
        <w:textAlignment w:val="auto"/>
        <w:rPr>
          <w:sz w:val="24"/>
          <w:szCs w:val="24"/>
        </w:rPr>
      </w:pPr>
    </w:p>
    <w:p w:rsidRDefault="00D3712E" w:rsidP="00066DEE" w:rsidR="00D3712E">
      <w:pPr>
        <w:overflowPunct/>
        <w:autoSpaceDE/>
        <w:autoSpaceDN/>
        <w:adjustRightInd/>
        <w:ind w:firstLine="360"/>
        <w:jc w:val="both"/>
        <w:textAlignment w:val="auto"/>
        <w:rPr>
          <w:sz w:val="24"/>
          <w:szCs w:val="24"/>
        </w:rPr>
      </w:pPr>
    </w:p>
    <w:p w:rsidRDefault="00D3712E" w:rsidP="00066DEE" w:rsidR="00D3712E">
      <w:pPr>
        <w:overflowPunct/>
        <w:autoSpaceDE/>
        <w:autoSpaceDN/>
        <w:adjustRightInd/>
        <w:ind w:firstLine="36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Stečajni upravitelj smatra da se tražbina tog vjerovnika ima priznati upravo onako kako je to učinio stečajni upravitelj u iskazanoj tablici i da ima pravo odvojenog namirenja </w:t>
      </w:r>
      <w:r w:rsidR="006A1F0B">
        <w:rPr>
          <w:sz w:val="24"/>
          <w:szCs w:val="24"/>
        </w:rPr>
        <w:t>i to</w:t>
      </w:r>
      <w:r>
        <w:rPr>
          <w:sz w:val="24"/>
          <w:szCs w:val="24"/>
        </w:rPr>
        <w:t xml:space="preserve"> 600.000,00 kn kao razlučni, a za ostatak tražbine u II. višem isplatnom redu. </w:t>
      </w:r>
    </w:p>
    <w:p w:rsidRDefault="00A82651" w:rsidP="00066DEE" w:rsidR="00A82651">
      <w:pPr>
        <w:overflowPunct/>
        <w:autoSpaceDE/>
        <w:autoSpaceDN/>
        <w:adjustRightInd/>
        <w:ind w:firstLine="360"/>
        <w:jc w:val="both"/>
        <w:textAlignment w:val="auto"/>
        <w:rPr>
          <w:sz w:val="24"/>
          <w:szCs w:val="24"/>
        </w:rPr>
      </w:pPr>
    </w:p>
    <w:p w:rsidRDefault="00A82651" w:rsidP="00066DEE" w:rsidR="00A82651" w:rsidRPr="00280D1D">
      <w:pPr>
        <w:overflowPunct/>
        <w:autoSpaceDE/>
        <w:autoSpaceDN/>
        <w:adjustRightInd/>
        <w:ind w:firstLine="360"/>
        <w:jc w:val="both"/>
        <w:textAlignment w:val="auto"/>
        <w:rPr>
          <w:sz w:val="24"/>
          <w:szCs w:val="24"/>
        </w:rPr>
        <w:sectPr w:rsidSect="00895E2C" w:rsidR="00A82651" w:rsidRPr="00280D1D">
          <w:headerReference w:type="even" r:id="rId11"/>
          <w:headerReference w:type="default" r:id="rId12"/>
          <w:headerReference w:type="first" r:id="rId13"/>
          <w:pgSz w:h="15840" w:w="12240"/>
          <w:pgMar w:gutter="0" w:footer="709" w:header="709" w:left="1418" w:bottom="958" w:right="1418" w:top="568"/>
          <w:cols w:space="708"/>
          <w:titlePg/>
          <w:docGrid w:linePitch="360"/>
        </w:sectPr>
      </w:pPr>
    </w:p>
    <w:p w:rsidRDefault="007657B8" w:rsidP="00066DEE" w:rsidR="007657B8" w:rsidRPr="00280D1D">
      <w:pPr>
        <w:ind w:firstLine="360"/>
        <w:jc w:val="both"/>
        <w:rPr>
          <w:sz w:val="24"/>
          <w:szCs w:val="24"/>
        </w:rPr>
      </w:pPr>
      <w:r w:rsidRPr="00280D1D">
        <w:rPr>
          <w:sz w:val="24"/>
          <w:szCs w:val="24"/>
        </w:rPr>
        <w:lastRenderedPageBreak/>
        <w:t>Prelazi se na ispitivanje svake pojedine tražbine.</w:t>
      </w:r>
    </w:p>
    <w:p w:rsidRDefault="007657B8" w:rsidP="007657B8" w:rsidR="007657B8" w:rsidRPr="00280D1D">
      <w:pPr>
        <w:jc w:val="both"/>
        <w:rPr>
          <w:sz w:val="24"/>
          <w:szCs w:val="24"/>
        </w:rPr>
      </w:pPr>
    </w:p>
    <w:p w:rsidRDefault="0064196D" w:rsidP="00632F42" w:rsidR="00C76C38" w:rsidRPr="00280D1D">
      <w:pPr>
        <w:ind w:firstLine="360"/>
        <w:jc w:val="both"/>
        <w:rPr>
          <w:sz w:val="24"/>
          <w:szCs w:val="24"/>
        </w:rPr>
      </w:pPr>
      <w:r w:rsidRPr="00280D1D">
        <w:rPr>
          <w:sz w:val="24"/>
          <w:szCs w:val="24"/>
        </w:rPr>
        <w:t>Stečajni</w:t>
      </w:r>
      <w:r w:rsidR="00C76C38" w:rsidRPr="00280D1D">
        <w:rPr>
          <w:sz w:val="24"/>
          <w:szCs w:val="24"/>
        </w:rPr>
        <w:t xml:space="preserve"> upravitelj izjavljuje da </w:t>
      </w:r>
      <w:r w:rsidR="0089076F" w:rsidRPr="00280D1D">
        <w:rPr>
          <w:sz w:val="24"/>
          <w:szCs w:val="24"/>
        </w:rPr>
        <w:t xml:space="preserve">u ovom stečajnom postupku </w:t>
      </w:r>
      <w:r w:rsidR="00320681" w:rsidRPr="00280D1D">
        <w:rPr>
          <w:sz w:val="24"/>
          <w:szCs w:val="24"/>
        </w:rPr>
        <w:t xml:space="preserve">ima </w:t>
      </w:r>
      <w:r w:rsidR="0089076F" w:rsidRPr="00280D1D">
        <w:rPr>
          <w:sz w:val="24"/>
          <w:szCs w:val="24"/>
        </w:rPr>
        <w:t>vjerovnika</w:t>
      </w:r>
      <w:r w:rsidR="00271875" w:rsidRPr="00280D1D">
        <w:rPr>
          <w:sz w:val="24"/>
          <w:szCs w:val="24"/>
        </w:rPr>
        <w:t xml:space="preserve"> I. </w:t>
      </w:r>
      <w:r w:rsidR="00143B09" w:rsidRPr="00280D1D">
        <w:rPr>
          <w:sz w:val="24"/>
          <w:szCs w:val="24"/>
        </w:rPr>
        <w:t xml:space="preserve">i II. </w:t>
      </w:r>
      <w:r w:rsidR="0089076F" w:rsidRPr="00280D1D">
        <w:rPr>
          <w:sz w:val="24"/>
          <w:szCs w:val="24"/>
        </w:rPr>
        <w:t>višeg isplatnog reda</w:t>
      </w:r>
      <w:r w:rsidR="007762AC" w:rsidRPr="00280D1D">
        <w:rPr>
          <w:sz w:val="24"/>
          <w:szCs w:val="24"/>
        </w:rPr>
        <w:t>.</w:t>
      </w:r>
      <w:r w:rsidR="0089076F" w:rsidRPr="00280D1D">
        <w:rPr>
          <w:sz w:val="24"/>
          <w:szCs w:val="24"/>
        </w:rPr>
        <w:t xml:space="preserve"> </w:t>
      </w:r>
    </w:p>
    <w:p w:rsidRDefault="009857F6" w:rsidP="00DB5D14" w:rsidR="009857F6" w:rsidRPr="00280D1D">
      <w:pPr>
        <w:jc w:val="both"/>
        <w:rPr>
          <w:bCs/>
          <w:sz w:val="24"/>
          <w:szCs w:val="24"/>
        </w:rPr>
      </w:pPr>
    </w:p>
    <w:p w:rsidRDefault="0064196D" w:rsidP="00F972B8" w:rsidR="00F972B8" w:rsidRPr="00280D1D">
      <w:pPr>
        <w:ind w:firstLine="360"/>
        <w:jc w:val="both"/>
        <w:rPr>
          <w:sz w:val="24"/>
          <w:szCs w:val="24"/>
        </w:rPr>
      </w:pPr>
      <w:r w:rsidRPr="00280D1D">
        <w:rPr>
          <w:sz w:val="24"/>
          <w:szCs w:val="24"/>
        </w:rPr>
        <w:t>Stečajni</w:t>
      </w:r>
      <w:r w:rsidR="00DF0F9D" w:rsidRPr="00280D1D">
        <w:rPr>
          <w:sz w:val="24"/>
          <w:szCs w:val="24"/>
        </w:rPr>
        <w:t xml:space="preserve"> upravitelj čita pr</w:t>
      </w:r>
      <w:r w:rsidRPr="00280D1D">
        <w:rPr>
          <w:sz w:val="24"/>
          <w:szCs w:val="24"/>
        </w:rPr>
        <w:t>ijavljene</w:t>
      </w:r>
      <w:r w:rsidR="00150D16" w:rsidRPr="00280D1D">
        <w:rPr>
          <w:sz w:val="24"/>
          <w:szCs w:val="24"/>
        </w:rPr>
        <w:t xml:space="preserve"> tražbine vjerovnika</w:t>
      </w:r>
      <w:r w:rsidR="00563891" w:rsidRPr="00280D1D">
        <w:rPr>
          <w:sz w:val="24"/>
          <w:szCs w:val="24"/>
        </w:rPr>
        <w:t xml:space="preserve"> I</w:t>
      </w:r>
      <w:r w:rsidR="00DF0F9D" w:rsidRPr="00280D1D">
        <w:rPr>
          <w:sz w:val="24"/>
          <w:szCs w:val="24"/>
        </w:rPr>
        <w:t xml:space="preserve">. </w:t>
      </w:r>
      <w:r w:rsidR="00143B09" w:rsidRPr="00280D1D">
        <w:rPr>
          <w:sz w:val="24"/>
          <w:szCs w:val="24"/>
        </w:rPr>
        <w:t xml:space="preserve">i II. </w:t>
      </w:r>
      <w:r w:rsidR="00DF0F9D" w:rsidRPr="00280D1D">
        <w:rPr>
          <w:sz w:val="24"/>
          <w:szCs w:val="24"/>
        </w:rPr>
        <w:t>višeg isplatnog reda</w:t>
      </w:r>
      <w:r w:rsidR="007762AC" w:rsidRPr="00280D1D">
        <w:rPr>
          <w:sz w:val="24"/>
          <w:szCs w:val="24"/>
        </w:rPr>
        <w:t>.</w:t>
      </w:r>
    </w:p>
    <w:p w:rsidRDefault="007762AC" w:rsidP="00DF0F9D" w:rsidR="007762AC" w:rsidRPr="00280D1D">
      <w:pPr>
        <w:ind w:firstLine="360"/>
        <w:jc w:val="both"/>
        <w:rPr>
          <w:sz w:val="24"/>
          <w:szCs w:val="24"/>
        </w:rPr>
      </w:pPr>
    </w:p>
    <w:p w:rsidRDefault="007762AC" w:rsidP="007762AC" w:rsidR="007762AC" w:rsidRPr="00280D1D">
      <w:pPr>
        <w:ind w:firstLine="360"/>
        <w:jc w:val="both"/>
        <w:rPr>
          <w:sz w:val="24"/>
          <w:szCs w:val="24"/>
        </w:rPr>
      </w:pPr>
      <w:r w:rsidRPr="00280D1D">
        <w:rPr>
          <w:sz w:val="24"/>
          <w:szCs w:val="24"/>
        </w:rPr>
        <w:t>Stečajni upravitelj priznaje sljedeće prijavljene tražbine vjerovnika</w:t>
      </w:r>
      <w:r w:rsidR="00257192" w:rsidRPr="00280D1D">
        <w:rPr>
          <w:sz w:val="24"/>
          <w:szCs w:val="24"/>
        </w:rPr>
        <w:t xml:space="preserve"> I. i</w:t>
      </w:r>
      <w:r w:rsidR="00143B09" w:rsidRPr="00280D1D">
        <w:rPr>
          <w:sz w:val="24"/>
          <w:szCs w:val="24"/>
        </w:rPr>
        <w:t xml:space="preserve"> II.</w:t>
      </w:r>
      <w:r w:rsidR="00271875" w:rsidRPr="00280D1D">
        <w:rPr>
          <w:sz w:val="24"/>
          <w:szCs w:val="24"/>
        </w:rPr>
        <w:t xml:space="preserve"> </w:t>
      </w:r>
      <w:r w:rsidRPr="00280D1D">
        <w:rPr>
          <w:sz w:val="24"/>
          <w:szCs w:val="24"/>
        </w:rPr>
        <w:t>višeg isplatnog reda upisane u tablici :</w:t>
      </w:r>
    </w:p>
    <w:p w:rsidRDefault="00687917" w:rsidP="008D2F0C" w:rsidR="00687917" w:rsidRPr="00280D1D">
      <w:pPr>
        <w:jc w:val="both"/>
        <w:rPr>
          <w:sz w:val="24"/>
          <w:szCs w:val="24"/>
        </w:rPr>
      </w:pPr>
    </w:p>
    <w:p w:rsidRDefault="001D2FF3" w:rsidP="009E3AAC" w:rsidR="009E3AAC" w:rsidRPr="00280D1D">
      <w:pPr>
        <w:rPr>
          <w:sz w:val="24"/>
          <w:szCs w:val="24"/>
        </w:rPr>
      </w:pPr>
      <w:r>
        <w:rPr>
          <w:b/>
          <w:bCs/>
          <w:sz w:val="24"/>
          <w:szCs w:val="24"/>
        </w:rPr>
        <w:t>I. viši isplatni</w:t>
      </w:r>
      <w:r w:rsidR="009E3AAC" w:rsidRPr="00280D1D">
        <w:rPr>
          <w:b/>
          <w:bCs/>
          <w:sz w:val="24"/>
          <w:szCs w:val="24"/>
        </w:rPr>
        <w:t xml:space="preserve"> red</w:t>
      </w:r>
    </w:p>
    <w:p w:rsidRDefault="009E3AAC" w:rsidP="009E3AAC" w:rsidR="009E3AAC" w:rsidRPr="00280D1D">
      <w:pPr>
        <w:tabs>
          <w:tab w:pos="1002" w:val="left"/>
        </w:tabs>
        <w:rPr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439"/>
        <w:gridCol w:w="3331"/>
        <w:gridCol w:w="1174"/>
        <w:gridCol w:w="1587"/>
        <w:gridCol w:w="1814"/>
        <w:gridCol w:w="945"/>
        <w:gridCol w:w="2091"/>
        <w:gridCol w:w="1381"/>
        <w:gridCol w:w="824"/>
        <w:gridCol w:w="945"/>
      </w:tblGrid>
      <w:tr w:rsidTr="00B63D20" w:rsidR="009247F7" w:rsidRPr="001F35FA">
        <w:trPr>
          <w:trHeight w:val="1200"/>
        </w:trPr>
        <w:tc>
          <w:tcPr>
            <w:tcW w:type="pct" w:w="23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 xml:space="preserve">RB </w:t>
            </w:r>
          </w:p>
        </w:tc>
        <w:tc>
          <w:tcPr>
            <w:tcW w:type="pct" w:w="526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>Ime i prezime / tvrtka  vjerovnika</w:t>
            </w:r>
          </w:p>
        </w:tc>
        <w:tc>
          <w:tcPr>
            <w:tcW w:type="pct" w:w="497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666DAB" w:rsidR="009247F7" w:rsidRPr="00666DAB">
            <w:pPr>
              <w:ind w:firstLineChars="400" w:firstLine="643"/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 xml:space="preserve">    OIB vjerovnika </w:t>
            </w:r>
          </w:p>
        </w:tc>
        <w:tc>
          <w:tcPr>
            <w:tcW w:type="pct" w:w="635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pct" w:w="71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A4C50" w:rsidP="00B63D20" w:rsidR="009247F7" w:rsidRPr="00666DAB">
            <w:pPr>
              <w:rPr>
                <w:rFonts w:cs="Calibri"/>
                <w:sz w:val="16"/>
                <w:szCs w:val="16"/>
                <w:u w:val="single"/>
              </w:rPr>
            </w:pPr>
            <w:hyperlink r:id="rId14" w:anchor="List1!#REF!" w:history="true">
              <w:r w:rsidR="009247F7" w:rsidRPr="00666DAB">
                <w:rPr>
                  <w:rFonts w:cs="Calibri"/>
                  <w:sz w:val="16"/>
                  <w:szCs w:val="16"/>
                  <w:u w:val="single"/>
                </w:rPr>
                <w:t>Iznos prijavljene tražbine (kn)[1]</w:t>
              </w:r>
            </w:hyperlink>
          </w:p>
        </w:tc>
        <w:tc>
          <w:tcPr>
            <w:tcW w:type="pct" w:w="399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 xml:space="preserve">Pravna osnova prijave </w:t>
            </w:r>
          </w:p>
        </w:tc>
        <w:tc>
          <w:tcPr>
            <w:tcW w:type="pct" w:w="82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>Iznos priznate tražbine  (kn)</w:t>
            </w:r>
          </w:p>
        </w:tc>
        <w:tc>
          <w:tcPr>
            <w:tcW w:type="pct" w:w="408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>Prav.osnovprizn. Tražb.</w:t>
            </w:r>
          </w:p>
        </w:tc>
        <w:tc>
          <w:tcPr>
            <w:tcW w:type="pct" w:w="37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rFonts w:cs="Calibri"/>
                <w:b/>
                <w:bCs/>
                <w:color w:val="000000"/>
                <w:sz w:val="16"/>
                <w:szCs w:val="16"/>
              </w:rPr>
              <w:t>IZNOS OSPOR. TRAŽB.</w:t>
            </w:r>
          </w:p>
        </w:tc>
        <w:tc>
          <w:tcPr>
            <w:tcW w:type="pct" w:w="399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 xml:space="preserve">Oznaka ovršne isprave </w:t>
            </w:r>
          </w:p>
        </w:tc>
      </w:tr>
      <w:tr w:rsidTr="00B63D20" w:rsidR="009247F7" w:rsidRPr="001F35FA">
        <w:trPr>
          <w:trHeight w:val="450"/>
        </w:trPr>
        <w:tc>
          <w:tcPr>
            <w:tcW w:type="pct" w:w="23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526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635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71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rFonts w:cs="Calibri"/>
                <w:sz w:val="16"/>
                <w:szCs w:val="16"/>
                <w:u w:val="single"/>
              </w:rPr>
            </w:pPr>
          </w:p>
        </w:tc>
        <w:tc>
          <w:tcPr>
            <w:tcW w:type="pct" w:w="399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82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408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7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99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Tr="00B63D20" w:rsidR="009247F7" w:rsidRPr="001F35FA">
        <w:trPr>
          <w:trHeight w:val="840"/>
        </w:trPr>
        <w:tc>
          <w:tcPr>
            <w:tcW w:type="pct" w:w="23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type="pct" w:w="52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 xml:space="preserve">Sandra Evačić </w:t>
            </w:r>
          </w:p>
        </w:tc>
        <w:tc>
          <w:tcPr>
            <w:tcW w:type="pct" w:w="49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94901767307</w:t>
            </w:r>
          </w:p>
        </w:tc>
        <w:tc>
          <w:tcPr>
            <w:tcW w:type="pct" w:w="63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 xml:space="preserve"> III Pile 29 Zagreb</w:t>
            </w:r>
          </w:p>
        </w:tc>
        <w:tc>
          <w:tcPr>
            <w:tcW w:type="pct" w:w="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 xml:space="preserve">  </w:t>
            </w:r>
            <w:r w:rsidRPr="00666DAB">
              <w:rPr>
                <w:b/>
                <w:bCs/>
                <w:color w:val="000000"/>
                <w:sz w:val="16"/>
                <w:szCs w:val="16"/>
              </w:rPr>
              <w:t>BRUTO 8.707,30</w:t>
            </w:r>
          </w:p>
        </w:tc>
        <w:tc>
          <w:tcPr>
            <w:tcW w:type="pct" w:w="39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obračunska lista</w:t>
            </w:r>
          </w:p>
        </w:tc>
        <w:tc>
          <w:tcPr>
            <w:tcW w:type="pct" w:w="8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 xml:space="preserve">  BRUTO   8.707,30</w:t>
            </w:r>
          </w:p>
        </w:tc>
        <w:tc>
          <w:tcPr>
            <w:tcW w:type="pct" w:w="40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radni odnos</w:t>
            </w:r>
          </w:p>
        </w:tc>
        <w:tc>
          <w:tcPr>
            <w:tcW w:type="pct" w:w="37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9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obračunska lista</w:t>
            </w:r>
          </w:p>
        </w:tc>
      </w:tr>
      <w:tr w:rsidTr="00B63D20" w:rsidR="009247F7" w:rsidRPr="001F35FA">
        <w:trPr>
          <w:trHeight w:val="570"/>
        </w:trPr>
        <w:tc>
          <w:tcPr>
            <w:tcW w:type="pct" w:w="23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52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3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NETO 6.965,84</w:t>
            </w:r>
          </w:p>
        </w:tc>
        <w:tc>
          <w:tcPr>
            <w:tcW w:type="pct" w:w="39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NETO 6.965,84</w:t>
            </w:r>
          </w:p>
        </w:tc>
        <w:tc>
          <w:tcPr>
            <w:tcW w:type="pct" w:w="40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37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39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</w:tr>
      <w:tr w:rsidTr="00B63D20" w:rsidR="009247F7" w:rsidRPr="001F35FA">
        <w:trPr>
          <w:trHeight w:val="560"/>
        </w:trPr>
        <w:tc>
          <w:tcPr>
            <w:tcW w:type="pct" w:w="23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type="pct" w:w="52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Ivica Kovačević</w:t>
            </w:r>
          </w:p>
        </w:tc>
        <w:tc>
          <w:tcPr>
            <w:tcW w:type="pct" w:w="49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256047224</w:t>
            </w:r>
          </w:p>
        </w:tc>
        <w:tc>
          <w:tcPr>
            <w:tcW w:type="pct" w:w="63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 xml:space="preserve"> III Pile 29  Zagreb</w:t>
            </w:r>
          </w:p>
        </w:tc>
        <w:tc>
          <w:tcPr>
            <w:tcW w:type="pct" w:w="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>BRUTO 3.957,80</w:t>
            </w:r>
          </w:p>
        </w:tc>
        <w:tc>
          <w:tcPr>
            <w:tcW w:type="pct" w:w="39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obračunska lista</w:t>
            </w:r>
          </w:p>
        </w:tc>
        <w:tc>
          <w:tcPr>
            <w:tcW w:type="pct" w:w="8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>BRUTO 3.957,80</w:t>
            </w:r>
          </w:p>
        </w:tc>
        <w:tc>
          <w:tcPr>
            <w:tcW w:type="pct" w:w="40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radni odnos</w:t>
            </w:r>
          </w:p>
        </w:tc>
        <w:tc>
          <w:tcPr>
            <w:tcW w:type="pct" w:w="37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9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obračunska lista</w:t>
            </w:r>
          </w:p>
        </w:tc>
      </w:tr>
      <w:tr w:rsidTr="00B63D20" w:rsidR="009247F7" w:rsidRPr="001F35FA">
        <w:trPr>
          <w:trHeight w:val="570"/>
        </w:trPr>
        <w:tc>
          <w:tcPr>
            <w:tcW w:type="pct" w:w="23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52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3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NETO 3.166,24</w:t>
            </w:r>
          </w:p>
        </w:tc>
        <w:tc>
          <w:tcPr>
            <w:tcW w:type="pct" w:w="39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NETO 3.166,24</w:t>
            </w:r>
          </w:p>
        </w:tc>
        <w:tc>
          <w:tcPr>
            <w:tcW w:type="pct" w:w="40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37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39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</w:tr>
      <w:tr w:rsidTr="00B63D20" w:rsidR="009247F7" w:rsidRPr="001F35FA">
        <w:trPr>
          <w:trHeight w:val="560"/>
        </w:trPr>
        <w:tc>
          <w:tcPr>
            <w:tcW w:type="pct" w:w="23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type="pct" w:w="52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Danica  Češnjaj</w:t>
            </w:r>
          </w:p>
        </w:tc>
        <w:tc>
          <w:tcPr>
            <w:tcW w:type="pct" w:w="49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54938382455</w:t>
            </w:r>
          </w:p>
        </w:tc>
        <w:tc>
          <w:tcPr>
            <w:tcW w:type="pct" w:w="63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 xml:space="preserve"> Trnsko 9D Zagreb</w:t>
            </w:r>
          </w:p>
        </w:tc>
        <w:tc>
          <w:tcPr>
            <w:tcW w:type="pct" w:w="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>BRUTO 3.815,08</w:t>
            </w:r>
          </w:p>
        </w:tc>
        <w:tc>
          <w:tcPr>
            <w:tcW w:type="pct" w:w="39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obračunska lista</w:t>
            </w:r>
          </w:p>
        </w:tc>
        <w:tc>
          <w:tcPr>
            <w:tcW w:type="pct" w:w="8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>BRUTO 3.815,08</w:t>
            </w:r>
          </w:p>
        </w:tc>
        <w:tc>
          <w:tcPr>
            <w:tcW w:type="pct" w:w="40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radni odnos</w:t>
            </w:r>
          </w:p>
        </w:tc>
        <w:tc>
          <w:tcPr>
            <w:tcW w:type="pct" w:w="37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9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obračunska lista</w:t>
            </w:r>
          </w:p>
        </w:tc>
      </w:tr>
      <w:tr w:rsidTr="00B63D20" w:rsidR="009247F7" w:rsidRPr="001F35FA">
        <w:trPr>
          <w:trHeight w:val="570"/>
        </w:trPr>
        <w:tc>
          <w:tcPr>
            <w:tcW w:type="pct" w:w="23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52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3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NETO 3.052,06</w:t>
            </w:r>
          </w:p>
        </w:tc>
        <w:tc>
          <w:tcPr>
            <w:tcW w:type="pct" w:w="39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center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NETO 3.052,06</w:t>
            </w:r>
          </w:p>
        </w:tc>
        <w:tc>
          <w:tcPr>
            <w:tcW w:type="pct" w:w="40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37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39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</w:tr>
      <w:tr w:rsidTr="00B63D20" w:rsidR="009247F7" w:rsidRPr="001F35FA">
        <w:trPr>
          <w:trHeight w:val="1120"/>
        </w:trPr>
        <w:tc>
          <w:tcPr>
            <w:tcW w:type="pct" w:w="23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type="pct" w:w="52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Sanja  Stojanović</w:t>
            </w:r>
          </w:p>
        </w:tc>
        <w:tc>
          <w:tcPr>
            <w:tcW w:type="pct" w:w="49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16828514580</w:t>
            </w:r>
          </w:p>
        </w:tc>
        <w:tc>
          <w:tcPr>
            <w:tcW w:type="pct" w:w="63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 xml:space="preserve"> Samoborska cesta 97</w:t>
            </w:r>
          </w:p>
        </w:tc>
        <w:tc>
          <w:tcPr>
            <w:tcW w:type="pct" w:w="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>BRUTO 3.843,48</w:t>
            </w:r>
          </w:p>
        </w:tc>
        <w:tc>
          <w:tcPr>
            <w:tcW w:type="pct" w:w="39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obračunska lista</w:t>
            </w:r>
          </w:p>
        </w:tc>
        <w:tc>
          <w:tcPr>
            <w:tcW w:type="pct" w:w="8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>BRUTO 3.843,48</w:t>
            </w:r>
          </w:p>
        </w:tc>
        <w:tc>
          <w:tcPr>
            <w:tcW w:type="pct" w:w="40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radni odnos</w:t>
            </w:r>
          </w:p>
        </w:tc>
        <w:tc>
          <w:tcPr>
            <w:tcW w:type="pct" w:w="37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9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obračunska lista</w:t>
            </w:r>
          </w:p>
        </w:tc>
      </w:tr>
      <w:tr w:rsidTr="00B63D20" w:rsidR="009247F7" w:rsidRPr="001F35FA">
        <w:trPr>
          <w:trHeight w:val="570"/>
        </w:trPr>
        <w:tc>
          <w:tcPr>
            <w:tcW w:type="pct" w:w="23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52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 xml:space="preserve"> Zagreb</w:t>
            </w: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 xml:space="preserve">NETO 3.074,78 </w:t>
            </w:r>
          </w:p>
        </w:tc>
        <w:tc>
          <w:tcPr>
            <w:tcW w:type="pct" w:w="39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 xml:space="preserve">NETO 3.074,78 </w:t>
            </w:r>
          </w:p>
        </w:tc>
        <w:tc>
          <w:tcPr>
            <w:tcW w:type="pct" w:w="40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37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39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</w:tr>
      <w:tr w:rsidTr="00B63D20" w:rsidR="009247F7" w:rsidRPr="001F35FA">
        <w:trPr>
          <w:trHeight w:val="560"/>
        </w:trPr>
        <w:tc>
          <w:tcPr>
            <w:tcW w:type="pct" w:w="233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type="pct" w:w="526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Igor  Šinkovec</w:t>
            </w:r>
          </w:p>
        </w:tc>
        <w:tc>
          <w:tcPr>
            <w:tcW w:type="pct" w:w="497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19392050199</w:t>
            </w:r>
          </w:p>
        </w:tc>
        <w:tc>
          <w:tcPr>
            <w:tcW w:type="pct" w:w="635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 xml:space="preserve"> Preradovićeva 15 Samobor</w:t>
            </w:r>
          </w:p>
        </w:tc>
        <w:tc>
          <w:tcPr>
            <w:tcW w:type="pct" w:w="713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>BRUTO  8.801,65</w:t>
            </w:r>
          </w:p>
        </w:tc>
        <w:tc>
          <w:tcPr>
            <w:tcW w:type="pct" w:w="399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obračunska lista</w:t>
            </w:r>
          </w:p>
        </w:tc>
        <w:tc>
          <w:tcPr>
            <w:tcW w:type="pct" w:w="820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>BRUTO  8.801,65</w:t>
            </w:r>
          </w:p>
        </w:tc>
        <w:tc>
          <w:tcPr>
            <w:tcW w:type="pct" w:w="408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radni odnos</w:t>
            </w:r>
          </w:p>
        </w:tc>
        <w:tc>
          <w:tcPr>
            <w:tcW w:type="pct" w:w="372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99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obračunska lista</w:t>
            </w:r>
          </w:p>
        </w:tc>
      </w:tr>
      <w:tr w:rsidTr="00B63D20" w:rsidR="009247F7" w:rsidRPr="001F35FA">
        <w:trPr>
          <w:trHeight w:val="570"/>
        </w:trPr>
        <w:tc>
          <w:tcPr>
            <w:tcW w:type="pct" w:w="23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52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3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NETO 7.041,32</w:t>
            </w:r>
          </w:p>
        </w:tc>
        <w:tc>
          <w:tcPr>
            <w:tcW w:type="pct" w:w="39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NETO 7.041,32</w:t>
            </w:r>
          </w:p>
        </w:tc>
        <w:tc>
          <w:tcPr>
            <w:tcW w:type="pct" w:w="40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37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39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</w:tr>
      <w:tr w:rsidTr="00B63D20" w:rsidR="009247F7" w:rsidRPr="001F35FA">
        <w:trPr>
          <w:trHeight w:val="560"/>
        </w:trPr>
        <w:tc>
          <w:tcPr>
            <w:tcW w:type="pct" w:w="23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type="pct" w:w="52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Tajana Kožulj</w:t>
            </w:r>
          </w:p>
        </w:tc>
        <w:tc>
          <w:tcPr>
            <w:tcW w:type="pct" w:w="49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2299909993</w:t>
            </w:r>
          </w:p>
        </w:tc>
        <w:tc>
          <w:tcPr>
            <w:tcW w:type="pct" w:w="63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 xml:space="preserve"> Side Košutića 28  Zagreb</w:t>
            </w:r>
          </w:p>
        </w:tc>
        <w:tc>
          <w:tcPr>
            <w:tcW w:type="pct" w:w="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>BRUTO 8.103,75</w:t>
            </w:r>
          </w:p>
        </w:tc>
        <w:tc>
          <w:tcPr>
            <w:tcW w:type="pct" w:w="39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obračunska lista</w:t>
            </w:r>
          </w:p>
        </w:tc>
        <w:tc>
          <w:tcPr>
            <w:tcW w:type="pct" w:w="8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>BRUTO 8.103,75</w:t>
            </w:r>
          </w:p>
        </w:tc>
        <w:tc>
          <w:tcPr>
            <w:tcW w:type="pct" w:w="40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radni odnos</w:t>
            </w:r>
          </w:p>
        </w:tc>
        <w:tc>
          <w:tcPr>
            <w:tcW w:type="pct" w:w="37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9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obračunska lista</w:t>
            </w:r>
          </w:p>
        </w:tc>
      </w:tr>
      <w:tr w:rsidTr="00B63D20" w:rsidR="009247F7" w:rsidRPr="001F35FA">
        <w:trPr>
          <w:trHeight w:val="570"/>
        </w:trPr>
        <w:tc>
          <w:tcPr>
            <w:tcW w:type="pct" w:w="23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52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3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NETO 6.483,00</w:t>
            </w:r>
          </w:p>
        </w:tc>
        <w:tc>
          <w:tcPr>
            <w:tcW w:type="pct" w:w="39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NETO 6.483,00</w:t>
            </w:r>
          </w:p>
        </w:tc>
        <w:tc>
          <w:tcPr>
            <w:tcW w:type="pct" w:w="40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37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39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</w:tr>
      <w:tr w:rsidTr="00B63D20" w:rsidR="009247F7" w:rsidRPr="001F35FA">
        <w:trPr>
          <w:trHeight w:val="840"/>
        </w:trPr>
        <w:tc>
          <w:tcPr>
            <w:tcW w:type="pct" w:w="23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type="pct" w:w="52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Luka  Babić</w:t>
            </w:r>
          </w:p>
        </w:tc>
        <w:tc>
          <w:tcPr>
            <w:tcW w:type="pct" w:w="49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74711430497</w:t>
            </w:r>
          </w:p>
        </w:tc>
        <w:tc>
          <w:tcPr>
            <w:tcW w:type="pct" w:w="63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Božidara Magovca 79 Zagreb</w:t>
            </w:r>
          </w:p>
        </w:tc>
        <w:tc>
          <w:tcPr>
            <w:tcW w:type="pct" w:w="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>BRUTO 12.392,65</w:t>
            </w:r>
          </w:p>
        </w:tc>
        <w:tc>
          <w:tcPr>
            <w:tcW w:type="pct" w:w="39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obračunska lista</w:t>
            </w:r>
          </w:p>
        </w:tc>
        <w:tc>
          <w:tcPr>
            <w:tcW w:type="pct" w:w="8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>BRUTO 12.392,65</w:t>
            </w:r>
          </w:p>
        </w:tc>
        <w:tc>
          <w:tcPr>
            <w:tcW w:type="pct" w:w="40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radni odnos</w:t>
            </w:r>
          </w:p>
        </w:tc>
        <w:tc>
          <w:tcPr>
            <w:tcW w:type="pct" w:w="37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9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obračunska lista</w:t>
            </w:r>
          </w:p>
        </w:tc>
      </w:tr>
      <w:tr w:rsidTr="00B63D20" w:rsidR="009247F7" w:rsidRPr="001F35FA">
        <w:trPr>
          <w:trHeight w:val="570"/>
        </w:trPr>
        <w:tc>
          <w:tcPr>
            <w:tcW w:type="pct" w:w="23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52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3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NETO 9.914,13</w:t>
            </w:r>
          </w:p>
        </w:tc>
        <w:tc>
          <w:tcPr>
            <w:tcW w:type="pct" w:w="39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NETO 9.914,13</w:t>
            </w:r>
          </w:p>
        </w:tc>
        <w:tc>
          <w:tcPr>
            <w:tcW w:type="pct" w:w="40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37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39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</w:tr>
      <w:tr w:rsidTr="00B63D20" w:rsidR="009247F7" w:rsidRPr="001F35FA">
        <w:trPr>
          <w:trHeight w:val="560"/>
        </w:trPr>
        <w:tc>
          <w:tcPr>
            <w:tcW w:type="pct" w:w="23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type="pct" w:w="52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 xml:space="preserve">Slobodan Vukadinović </w:t>
            </w:r>
          </w:p>
        </w:tc>
        <w:tc>
          <w:tcPr>
            <w:tcW w:type="pct" w:w="49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88132905817</w:t>
            </w:r>
          </w:p>
        </w:tc>
        <w:tc>
          <w:tcPr>
            <w:tcW w:type="pct" w:w="63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 xml:space="preserve"> Selska cesta 30 c  Zagreb</w:t>
            </w:r>
          </w:p>
        </w:tc>
        <w:tc>
          <w:tcPr>
            <w:tcW w:type="pct" w:w="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 xml:space="preserve">BRUTO 2.892,24 </w:t>
            </w:r>
          </w:p>
        </w:tc>
        <w:tc>
          <w:tcPr>
            <w:tcW w:type="pct" w:w="39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obračunska lista</w:t>
            </w:r>
          </w:p>
        </w:tc>
        <w:tc>
          <w:tcPr>
            <w:tcW w:type="pct" w:w="8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>BRUTO 2.892,24</w:t>
            </w:r>
          </w:p>
        </w:tc>
        <w:tc>
          <w:tcPr>
            <w:tcW w:type="pct" w:w="40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radni odnos</w:t>
            </w:r>
          </w:p>
        </w:tc>
        <w:tc>
          <w:tcPr>
            <w:tcW w:type="pct" w:w="37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9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obračunska lista</w:t>
            </w:r>
          </w:p>
        </w:tc>
      </w:tr>
      <w:tr w:rsidTr="00B63D20" w:rsidR="009247F7" w:rsidRPr="001F35FA">
        <w:trPr>
          <w:trHeight w:val="570"/>
        </w:trPr>
        <w:tc>
          <w:tcPr>
            <w:tcW w:type="pct" w:w="23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52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3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NETO 2.313,79</w:t>
            </w:r>
          </w:p>
        </w:tc>
        <w:tc>
          <w:tcPr>
            <w:tcW w:type="pct" w:w="39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NETO 2.313,79</w:t>
            </w:r>
          </w:p>
        </w:tc>
        <w:tc>
          <w:tcPr>
            <w:tcW w:type="pct" w:w="40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37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39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</w:tr>
      <w:tr w:rsidTr="00B63D20" w:rsidR="009247F7" w:rsidRPr="001F35FA">
        <w:trPr>
          <w:trHeight w:val="560"/>
        </w:trPr>
        <w:tc>
          <w:tcPr>
            <w:tcW w:type="pct" w:w="23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type="pct" w:w="52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Slađana Vujčetić</w:t>
            </w:r>
          </w:p>
        </w:tc>
        <w:tc>
          <w:tcPr>
            <w:tcW w:type="pct" w:w="49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10396099821</w:t>
            </w:r>
          </w:p>
        </w:tc>
        <w:tc>
          <w:tcPr>
            <w:tcW w:type="pct" w:w="63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 xml:space="preserve"> Ivančani 38  Zagreb</w:t>
            </w:r>
          </w:p>
        </w:tc>
        <w:tc>
          <w:tcPr>
            <w:tcW w:type="pct" w:w="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>BRUTO  5.636,89</w:t>
            </w:r>
          </w:p>
        </w:tc>
        <w:tc>
          <w:tcPr>
            <w:tcW w:type="pct" w:w="39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obračunska lista</w:t>
            </w:r>
          </w:p>
        </w:tc>
        <w:tc>
          <w:tcPr>
            <w:tcW w:type="pct" w:w="8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>BRUTO  5.636,89</w:t>
            </w:r>
          </w:p>
        </w:tc>
        <w:tc>
          <w:tcPr>
            <w:tcW w:type="pct" w:w="40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radni odnos</w:t>
            </w:r>
          </w:p>
        </w:tc>
        <w:tc>
          <w:tcPr>
            <w:tcW w:type="pct" w:w="37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9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obračunska lista</w:t>
            </w:r>
          </w:p>
        </w:tc>
      </w:tr>
      <w:tr w:rsidTr="00B63D20" w:rsidR="009247F7" w:rsidRPr="001F35FA">
        <w:trPr>
          <w:trHeight w:val="570"/>
        </w:trPr>
        <w:tc>
          <w:tcPr>
            <w:tcW w:type="pct" w:w="23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52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3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NETO 4.509,51</w:t>
            </w:r>
          </w:p>
        </w:tc>
        <w:tc>
          <w:tcPr>
            <w:tcW w:type="pct" w:w="39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NETO 4.509,51</w:t>
            </w:r>
          </w:p>
        </w:tc>
        <w:tc>
          <w:tcPr>
            <w:tcW w:type="pct" w:w="40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37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39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</w:p>
        </w:tc>
      </w:tr>
      <w:tr w:rsidTr="00B63D20" w:rsidR="009247F7" w:rsidRPr="001F35FA">
        <w:trPr>
          <w:trHeight w:val="850"/>
        </w:trPr>
        <w:tc>
          <w:tcPr>
            <w:tcW w:type="pct" w:w="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type="pct" w:w="5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agencija za osiguranje radničkih prava</w:t>
            </w:r>
          </w:p>
        </w:tc>
        <w:tc>
          <w:tcPr>
            <w:tcW w:type="pct" w:w="4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43234722109</w:t>
            </w:r>
          </w:p>
        </w:tc>
        <w:tc>
          <w:tcPr>
            <w:tcW w:type="pct" w:w="6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Frankopanska 11 Zagreb</w:t>
            </w: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>101.323,10</w:t>
            </w:r>
          </w:p>
        </w:tc>
        <w:tc>
          <w:tcPr>
            <w:tcW w:type="pct" w:w="3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obračunska lista</w:t>
            </w:r>
          </w:p>
        </w:tc>
        <w:tc>
          <w:tcPr>
            <w:tcW w:type="pct" w:w="8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>101.323,10</w:t>
            </w:r>
          </w:p>
        </w:tc>
        <w:tc>
          <w:tcPr>
            <w:tcW w:type="pct" w:w="4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prijava tražbine</w:t>
            </w:r>
          </w:p>
        </w:tc>
        <w:tc>
          <w:tcPr>
            <w:tcW w:type="pct" w:w="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rješenja</w:t>
            </w:r>
          </w:p>
        </w:tc>
      </w:tr>
      <w:tr w:rsidTr="00B63D20" w:rsidR="009247F7" w:rsidRPr="001F35FA">
        <w:trPr>
          <w:trHeight w:val="850"/>
        </w:trPr>
        <w:tc>
          <w:tcPr>
            <w:tcW w:type="pct" w:w="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type="pct" w:w="5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RH-porezna uprava porez i prirez na plaće</w:t>
            </w:r>
          </w:p>
        </w:tc>
        <w:tc>
          <w:tcPr>
            <w:tcW w:type="pct" w:w="4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pct" w:w="6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PU ZAGREB  Zagreb</w:t>
            </w: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>5.615,23</w:t>
            </w:r>
          </w:p>
        </w:tc>
        <w:tc>
          <w:tcPr>
            <w:tcW w:type="pct" w:w="3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obračunska lista</w:t>
            </w:r>
          </w:p>
        </w:tc>
        <w:tc>
          <w:tcPr>
            <w:tcW w:type="pct" w:w="8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>5.615,23</w:t>
            </w:r>
          </w:p>
        </w:tc>
        <w:tc>
          <w:tcPr>
            <w:tcW w:type="pct" w:w="4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radni odnos</w:t>
            </w:r>
          </w:p>
        </w:tc>
        <w:tc>
          <w:tcPr>
            <w:tcW w:type="pct" w:w="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obračunska lista</w:t>
            </w:r>
          </w:p>
        </w:tc>
      </w:tr>
      <w:tr w:rsidTr="00B63D20" w:rsidR="009247F7" w:rsidRPr="001F35FA">
        <w:trPr>
          <w:trHeight w:val="850"/>
        </w:trPr>
        <w:tc>
          <w:tcPr>
            <w:tcW w:type="pct" w:w="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type="pct" w:w="5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RH-porezna uprava dp za mirovinsko osiguranje</w:t>
            </w:r>
          </w:p>
        </w:tc>
        <w:tc>
          <w:tcPr>
            <w:tcW w:type="pct" w:w="4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pct" w:w="6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PU ZAGREB  Zagreb</w:t>
            </w: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>71.592,49</w:t>
            </w:r>
          </w:p>
        </w:tc>
        <w:tc>
          <w:tcPr>
            <w:tcW w:type="pct" w:w="3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obračunska lista</w:t>
            </w:r>
          </w:p>
        </w:tc>
        <w:tc>
          <w:tcPr>
            <w:tcW w:type="pct" w:w="8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>71.592,49</w:t>
            </w:r>
          </w:p>
        </w:tc>
        <w:tc>
          <w:tcPr>
            <w:tcW w:type="pct" w:w="4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radni odnos</w:t>
            </w:r>
          </w:p>
        </w:tc>
        <w:tc>
          <w:tcPr>
            <w:tcW w:type="pct" w:w="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obračunska lista</w:t>
            </w:r>
          </w:p>
        </w:tc>
      </w:tr>
      <w:tr w:rsidTr="00B63D20" w:rsidR="009247F7" w:rsidRPr="001F35FA">
        <w:trPr>
          <w:trHeight w:val="310"/>
        </w:trPr>
        <w:tc>
          <w:tcPr>
            <w:tcW w:type="pct" w:w="1890"/>
            <w:gridSpan w:val="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:rsidRDefault="009247F7" w:rsidP="00B63D20" w:rsidR="009247F7" w:rsidRPr="00666DAB">
            <w:pPr>
              <w:jc w:val="center"/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ukupno prvi vriši isplatni red</w:t>
            </w: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>236.681,66</w:t>
            </w:r>
          </w:p>
        </w:tc>
        <w:tc>
          <w:tcPr>
            <w:tcW w:type="pct" w:w="3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66DAB">
              <w:rPr>
                <w:b/>
                <w:bCs/>
                <w:color w:val="000000"/>
                <w:sz w:val="16"/>
                <w:szCs w:val="16"/>
              </w:rPr>
              <w:t>236.681,66</w:t>
            </w:r>
          </w:p>
        </w:tc>
        <w:tc>
          <w:tcPr>
            <w:tcW w:type="pct" w:w="4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247F7" w:rsidP="00B63D20" w:rsidR="009247F7" w:rsidRPr="00666DAB">
            <w:pPr>
              <w:rPr>
                <w:color w:val="000000"/>
                <w:sz w:val="16"/>
                <w:szCs w:val="16"/>
              </w:rPr>
            </w:pPr>
            <w:r w:rsidRPr="00666DAB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Default="009E3AAC" w:rsidP="009E3AAC" w:rsidR="009E3AAC" w:rsidRPr="00280D1D">
      <w:pPr>
        <w:tabs>
          <w:tab w:pos="1002" w:val="left"/>
        </w:tabs>
        <w:rPr>
          <w:sz w:val="24"/>
          <w:szCs w:val="24"/>
        </w:rPr>
      </w:pPr>
      <w:r w:rsidRPr="00280D1D">
        <w:rPr>
          <w:sz w:val="24"/>
          <w:szCs w:val="24"/>
        </w:rPr>
        <w:lastRenderedPageBreak/>
        <w:tab/>
      </w:r>
    </w:p>
    <w:p w:rsidRDefault="009E3AAC" w:rsidP="009E3AAC" w:rsidR="009E3AAC" w:rsidRPr="00280D1D">
      <w:pPr>
        <w:rPr>
          <w:sz w:val="24"/>
          <w:szCs w:val="24"/>
        </w:rPr>
      </w:pPr>
    </w:p>
    <w:p w:rsidRDefault="00860209" w:rsidR="00860209" w:rsidRPr="00280D1D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1D2FF3" w:rsidP="004007FD" w:rsidR="009E3AAC" w:rsidRPr="00280D1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II. viši isplatni red: </w:t>
      </w:r>
    </w:p>
    <w:p w:rsidRDefault="0003777F" w:rsidP="004B0B43" w:rsidR="0003777F">
      <w:pPr>
        <w:ind w:firstLine="720"/>
        <w:rPr>
          <w:sz w:val="14"/>
          <w:szCs w:val="14"/>
          <w:lang w:val="pl-PL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356"/>
        <w:gridCol w:w="2811"/>
        <w:gridCol w:w="1119"/>
        <w:gridCol w:w="1791"/>
        <w:gridCol w:w="1045"/>
        <w:gridCol w:w="1434"/>
        <w:gridCol w:w="1053"/>
        <w:gridCol w:w="1434"/>
        <w:gridCol w:w="1045"/>
        <w:gridCol w:w="1017"/>
        <w:gridCol w:w="1426"/>
      </w:tblGrid>
      <w:tr w:rsidTr="00B63D20" w:rsidR="00B63D20" w:rsidRPr="00BB4689">
        <w:trPr>
          <w:trHeight w:val="800"/>
        </w:trPr>
        <w:tc>
          <w:tcPr>
            <w:tcW w:type="pct" w:w="188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color w:val="000000"/>
                <w:sz w:val="14"/>
                <w:szCs w:val="14"/>
              </w:rPr>
            </w:pPr>
            <w:r w:rsidRPr="00666DAB">
              <w:rPr>
                <w:color w:val="000000"/>
                <w:sz w:val="14"/>
                <w:szCs w:val="14"/>
              </w:rPr>
              <w:t>R B Tr</w:t>
            </w:r>
          </w:p>
        </w:tc>
        <w:tc>
          <w:tcPr>
            <w:tcW w:type="pct" w:w="579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color w:val="000000"/>
                <w:sz w:val="14"/>
                <w:szCs w:val="14"/>
              </w:rPr>
            </w:pPr>
            <w:r w:rsidRPr="00666DAB">
              <w:rPr>
                <w:color w:val="000000"/>
                <w:sz w:val="14"/>
                <w:szCs w:val="14"/>
              </w:rPr>
              <w:t>Ime i prezime / tvrtka  ili naziv vjerovnika</w:t>
            </w:r>
          </w:p>
        </w:tc>
        <w:tc>
          <w:tcPr>
            <w:tcW w:type="pct" w:w="522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color w:val="000000"/>
                <w:sz w:val="14"/>
                <w:szCs w:val="14"/>
              </w:rPr>
            </w:pPr>
            <w:r w:rsidRPr="00666DAB">
              <w:rPr>
                <w:color w:val="000000"/>
                <w:sz w:val="14"/>
                <w:szCs w:val="14"/>
              </w:rPr>
              <w:t xml:space="preserve">OIB vjerovnika </w:t>
            </w:r>
          </w:p>
        </w:tc>
        <w:tc>
          <w:tcPr>
            <w:tcW w:type="pct" w:w="553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color w:val="000000"/>
                <w:sz w:val="14"/>
                <w:szCs w:val="14"/>
              </w:rPr>
            </w:pPr>
            <w:r w:rsidRPr="00666DAB">
              <w:rPr>
                <w:color w:val="000000"/>
                <w:sz w:val="14"/>
                <w:szCs w:val="14"/>
              </w:rPr>
              <w:t>Adresa / sjedište vjerovnika</w:t>
            </w:r>
          </w:p>
        </w:tc>
        <w:tc>
          <w:tcPr>
            <w:tcW w:type="pct" w:w="461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A4C50" w:rsidP="00B63D20" w:rsidR="00B63D20" w:rsidRPr="00666DAB">
            <w:pPr>
              <w:rPr>
                <w:rFonts w:cs="Calibri"/>
                <w:sz w:val="14"/>
                <w:szCs w:val="14"/>
                <w:u w:val="single"/>
              </w:rPr>
            </w:pPr>
            <w:hyperlink r:id="rId15" w:anchor="RANGE!#REF!" w:history="true">
              <w:r w:rsidR="00B63D20" w:rsidRPr="00666DAB">
                <w:rPr>
                  <w:rFonts w:cs="Calibri"/>
                  <w:sz w:val="14"/>
                  <w:szCs w:val="14"/>
                  <w:u w:val="single"/>
                </w:rPr>
                <w:t>Iznos prijavljene tražbine (kn)[1]</w:t>
              </w:r>
            </w:hyperlink>
          </w:p>
        </w:tc>
        <w:tc>
          <w:tcPr>
            <w:tcW w:type="pct" w:w="368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color w:val="000000"/>
                <w:sz w:val="14"/>
                <w:szCs w:val="14"/>
              </w:rPr>
            </w:pPr>
            <w:r w:rsidRPr="00666DAB">
              <w:rPr>
                <w:color w:val="000000"/>
                <w:sz w:val="14"/>
                <w:szCs w:val="14"/>
              </w:rPr>
              <w:t>Pravna osnova prijavljene tražbine</w:t>
            </w:r>
          </w:p>
        </w:tc>
        <w:tc>
          <w:tcPr>
            <w:tcW w:type="pct" w:w="464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color w:val="000000"/>
                <w:sz w:val="14"/>
                <w:szCs w:val="14"/>
              </w:rPr>
            </w:pPr>
            <w:r w:rsidRPr="00666DAB">
              <w:rPr>
                <w:color w:val="000000"/>
                <w:sz w:val="14"/>
                <w:szCs w:val="14"/>
              </w:rPr>
              <w:t>Iznos priznate tražbine  (kn)</w:t>
            </w:r>
          </w:p>
        </w:tc>
        <w:tc>
          <w:tcPr>
            <w:tcW w:type="pct" w:w="365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color w:val="000000"/>
                <w:sz w:val="14"/>
                <w:szCs w:val="14"/>
              </w:rPr>
            </w:pPr>
            <w:r w:rsidRPr="00666DAB">
              <w:rPr>
                <w:color w:val="000000"/>
                <w:sz w:val="14"/>
                <w:szCs w:val="14"/>
              </w:rPr>
              <w:t>Pravna osnova priznate tražbine</w:t>
            </w:r>
          </w:p>
        </w:tc>
        <w:tc>
          <w:tcPr>
            <w:tcW w:type="pct" w:w="461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IZNOS OSPOREN TRAŽBINE</w:t>
            </w:r>
          </w:p>
        </w:tc>
        <w:tc>
          <w:tcPr>
            <w:tcW w:type="pct" w:w="451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RAZLOG OSPORAV</w:t>
            </w:r>
          </w:p>
        </w:tc>
        <w:tc>
          <w:tcPr>
            <w:tcW w:type="pct" w:w="588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color w:val="000000"/>
                <w:sz w:val="14"/>
                <w:szCs w:val="14"/>
              </w:rPr>
            </w:pPr>
            <w:r w:rsidRPr="00666DAB">
              <w:rPr>
                <w:color w:val="000000"/>
                <w:sz w:val="14"/>
                <w:szCs w:val="14"/>
              </w:rPr>
              <w:t>Oznaka ovršne isprave ispravi</w:t>
            </w:r>
          </w:p>
        </w:tc>
      </w:tr>
      <w:tr w:rsidTr="00B63D20" w:rsidR="00B63D20" w:rsidRPr="00BB4689">
        <w:trPr>
          <w:trHeight w:val="800"/>
        </w:trPr>
        <w:tc>
          <w:tcPr>
            <w:tcW w:type="pct" w:w="188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:rsidRDefault="00B63D20" w:rsidP="00B63D20" w:rsidR="00B63D20" w:rsidRPr="00666DA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type="pct" w:w="579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:rsidRDefault="00B63D20" w:rsidP="00B63D20" w:rsidR="00B63D20" w:rsidRPr="00666DA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type="pct" w:w="522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:rsidRDefault="00B63D20" w:rsidP="00B63D20" w:rsidR="00B63D20" w:rsidRPr="00666DA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type="pct" w:w="553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:rsidRDefault="00B63D20" w:rsidP="00B63D20" w:rsidR="00B63D20" w:rsidRPr="00666DA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type="pct" w:w="461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:rsidRDefault="00B63D20" w:rsidP="00B63D20" w:rsidR="00B63D20" w:rsidRPr="00666DAB">
            <w:pPr>
              <w:rPr>
                <w:rFonts w:cs="Calibri"/>
                <w:sz w:val="14"/>
                <w:szCs w:val="14"/>
                <w:u w:val="single"/>
              </w:rPr>
            </w:pPr>
          </w:p>
        </w:tc>
        <w:tc>
          <w:tcPr>
            <w:tcW w:type="pct" w:w="368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:rsidRDefault="00B63D20" w:rsidP="00B63D20" w:rsidR="00B63D20" w:rsidRPr="00666DA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type="pct" w:w="464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hideMark/>
          </w:tcPr>
          <w:p w:rsidRDefault="00B63D20" w:rsidP="00B63D20" w:rsidR="00B63D20" w:rsidRPr="00666DA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type="pct" w:w="365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:rsidRDefault="00B63D20" w:rsidP="00B63D20" w:rsidR="00B63D20" w:rsidRPr="00666DA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type="pct" w:w="46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</w:p>
        </w:tc>
        <w:tc>
          <w:tcPr>
            <w:tcW w:type="pct" w:w="45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</w:p>
        </w:tc>
        <w:tc>
          <w:tcPr>
            <w:tcW w:type="pct" w:w="588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:rsidRDefault="00B63D20" w:rsidP="00B63D20" w:rsidR="00B63D20" w:rsidRPr="00666DAB">
            <w:pPr>
              <w:rPr>
                <w:color w:val="000000"/>
                <w:sz w:val="14"/>
                <w:szCs w:val="14"/>
              </w:rPr>
            </w:pPr>
          </w:p>
        </w:tc>
      </w:tr>
      <w:tr w:rsidTr="00B63D20" w:rsidR="00B63D20" w:rsidRPr="00BB4689">
        <w:trPr>
          <w:trHeight w:val="660"/>
        </w:trPr>
        <w:tc>
          <w:tcPr>
            <w:tcW w:type="pct" w:w="1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type="pct" w:w="5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GRAD ZAGREB KOMUNALNI DOPR.</w:t>
            </w:r>
          </w:p>
        </w:tc>
        <w:tc>
          <w:tcPr>
            <w:tcW w:type="pct" w:w="5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6181789437</w:t>
            </w:r>
          </w:p>
        </w:tc>
        <w:tc>
          <w:tcPr>
            <w:tcW w:type="pct" w:w="5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trg.Stjepana Radića 1 ZAGREB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903</w:t>
            </w:r>
            <w:r w:rsidR="00B60121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666DAB">
              <w:rPr>
                <w:rFonts w:cs="Calibri"/>
                <w:color w:val="000000"/>
                <w:sz w:val="14"/>
                <w:szCs w:val="14"/>
              </w:rPr>
              <w:t>981,71</w:t>
            </w:r>
          </w:p>
        </w:tc>
        <w:tc>
          <w:tcPr>
            <w:tcW w:type="pct" w:w="3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Stpn-393/14</w:t>
            </w:r>
          </w:p>
        </w:tc>
        <w:tc>
          <w:tcPr>
            <w:tcW w:type="pct" w:w="4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903981,71</w:t>
            </w:r>
          </w:p>
        </w:tc>
        <w:tc>
          <w:tcPr>
            <w:tcW w:type="pct" w:w="3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Stpn-393-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Stpn-393-</w:t>
            </w:r>
          </w:p>
        </w:tc>
      </w:tr>
      <w:tr w:rsidTr="00B63D20" w:rsidR="00B63D20" w:rsidRPr="00BB4689">
        <w:trPr>
          <w:trHeight w:val="660"/>
        </w:trPr>
        <w:tc>
          <w:tcPr>
            <w:tcW w:type="pct" w:w="1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type="pct" w:w="5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HRVATSKE VODE vodogosp.odjel za gornju savu</w:t>
            </w:r>
          </w:p>
        </w:tc>
        <w:tc>
          <w:tcPr>
            <w:tcW w:type="pct" w:w="5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28921383001</w:t>
            </w:r>
          </w:p>
        </w:tc>
        <w:tc>
          <w:tcPr>
            <w:tcW w:type="pct" w:w="5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ul.grada Vukovara 220 ZAGREB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14</w:t>
            </w:r>
            <w:r w:rsidR="00B60121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666DAB">
              <w:rPr>
                <w:rFonts w:cs="Calibri"/>
                <w:color w:val="000000"/>
                <w:sz w:val="14"/>
                <w:szCs w:val="14"/>
              </w:rPr>
              <w:t>068,08</w:t>
            </w:r>
          </w:p>
        </w:tc>
        <w:tc>
          <w:tcPr>
            <w:tcW w:type="pct" w:w="3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Stpn-393/14</w:t>
            </w:r>
          </w:p>
        </w:tc>
        <w:tc>
          <w:tcPr>
            <w:tcW w:type="pct" w:w="4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14068,08</w:t>
            </w:r>
          </w:p>
        </w:tc>
        <w:tc>
          <w:tcPr>
            <w:tcW w:type="pct" w:w="3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Stpn-393-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 I RJ.O OVRSI-</w:t>
            </w:r>
          </w:p>
        </w:tc>
      </w:tr>
      <w:tr w:rsidTr="00B63D20" w:rsidR="00B63D20" w:rsidRPr="00BB4689">
        <w:trPr>
          <w:trHeight w:val="660"/>
        </w:trPr>
        <w:tc>
          <w:tcPr>
            <w:tcW w:type="pct" w:w="1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type="pct" w:w="5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.HRVATSKE VODE odjel za gornju savu</w:t>
            </w:r>
          </w:p>
        </w:tc>
        <w:tc>
          <w:tcPr>
            <w:tcW w:type="pct" w:w="5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28921383001</w:t>
            </w:r>
          </w:p>
        </w:tc>
        <w:tc>
          <w:tcPr>
            <w:tcW w:type="pct" w:w="5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ul.grada Vukovara 220 ZAGREB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</w:t>
            </w:r>
            <w:r w:rsidR="00B60121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666DAB">
              <w:rPr>
                <w:rFonts w:cs="Calibri"/>
                <w:color w:val="000000"/>
                <w:sz w:val="14"/>
                <w:szCs w:val="14"/>
              </w:rPr>
              <w:t>335</w:t>
            </w:r>
            <w:r w:rsidR="00B60121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666DAB">
              <w:rPr>
                <w:rFonts w:cs="Calibri"/>
                <w:color w:val="000000"/>
                <w:sz w:val="14"/>
                <w:szCs w:val="14"/>
              </w:rPr>
              <w:t>189,59</w:t>
            </w:r>
          </w:p>
        </w:tc>
        <w:tc>
          <w:tcPr>
            <w:tcW w:type="pct" w:w="3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Stpn-393/14</w:t>
            </w:r>
          </w:p>
        </w:tc>
        <w:tc>
          <w:tcPr>
            <w:tcW w:type="pct" w:w="4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1335189,59</w:t>
            </w:r>
          </w:p>
        </w:tc>
        <w:tc>
          <w:tcPr>
            <w:tcW w:type="pct" w:w="3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Stpn-393-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ov.rješ.325-08</w:t>
            </w:r>
          </w:p>
        </w:tc>
      </w:tr>
      <w:tr w:rsidTr="00B63D20" w:rsidR="00B63D20" w:rsidRPr="00BB4689">
        <w:trPr>
          <w:trHeight w:val="660"/>
        </w:trPr>
        <w:tc>
          <w:tcPr>
            <w:tcW w:type="pct" w:w="1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type="pct" w:w="5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AM-INTERIJERI OBRT ZA STROPOVE Mato  Tolić</w:t>
            </w:r>
          </w:p>
        </w:tc>
        <w:tc>
          <w:tcPr>
            <w:tcW w:type="pct" w:w="5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44119067267</w:t>
            </w:r>
          </w:p>
        </w:tc>
        <w:tc>
          <w:tcPr>
            <w:tcW w:type="pct" w:w="5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 xml:space="preserve">PODVRTI 10 PRIGORJE BRDOVAČKO, 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109</w:t>
            </w:r>
            <w:r w:rsidR="00B60121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666DAB">
              <w:rPr>
                <w:rFonts w:cs="Calibri"/>
                <w:color w:val="000000"/>
                <w:sz w:val="14"/>
                <w:szCs w:val="14"/>
              </w:rPr>
              <w:t>839,75</w:t>
            </w:r>
          </w:p>
        </w:tc>
        <w:tc>
          <w:tcPr>
            <w:tcW w:type="pct" w:w="3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Stpn-393/14</w:t>
            </w:r>
          </w:p>
        </w:tc>
        <w:tc>
          <w:tcPr>
            <w:tcW w:type="pct" w:w="4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109839,75</w:t>
            </w:r>
          </w:p>
        </w:tc>
        <w:tc>
          <w:tcPr>
            <w:tcW w:type="pct" w:w="3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Stpn-393-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Stpn-393-</w:t>
            </w:r>
          </w:p>
        </w:tc>
      </w:tr>
      <w:tr w:rsidTr="00B63D20" w:rsidR="00B63D20" w:rsidRPr="00BB4689">
        <w:trPr>
          <w:trHeight w:val="660"/>
        </w:trPr>
        <w:tc>
          <w:tcPr>
            <w:tcW w:type="pct" w:w="1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type="pct" w:w="5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GRAD ZAGREB KOMUNALNA NAKNADA</w:t>
            </w:r>
          </w:p>
        </w:tc>
        <w:tc>
          <w:tcPr>
            <w:tcW w:type="pct" w:w="5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61817894937</w:t>
            </w:r>
          </w:p>
        </w:tc>
        <w:tc>
          <w:tcPr>
            <w:tcW w:type="pct" w:w="5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trg.Stjepana Radića 1 ZAGREB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25</w:t>
            </w:r>
            <w:r w:rsidR="00B60121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666DAB">
              <w:rPr>
                <w:rFonts w:cs="Calibri"/>
                <w:color w:val="000000"/>
                <w:sz w:val="14"/>
                <w:szCs w:val="14"/>
              </w:rPr>
              <w:t>394,33</w:t>
            </w:r>
          </w:p>
        </w:tc>
        <w:tc>
          <w:tcPr>
            <w:tcW w:type="pct" w:w="3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Stpn-393/14</w:t>
            </w:r>
          </w:p>
        </w:tc>
        <w:tc>
          <w:tcPr>
            <w:tcW w:type="pct" w:w="4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25394,33</w:t>
            </w:r>
          </w:p>
        </w:tc>
        <w:tc>
          <w:tcPr>
            <w:tcW w:type="pct" w:w="3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Stpn-393-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ovr.rj UP-2017-</w:t>
            </w:r>
          </w:p>
        </w:tc>
      </w:tr>
      <w:tr w:rsidTr="00B63D20" w:rsidR="00B63D20" w:rsidRPr="00BB4689">
        <w:trPr>
          <w:trHeight w:val="660"/>
        </w:trPr>
        <w:tc>
          <w:tcPr>
            <w:tcW w:type="pct" w:w="1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type="pct" w:w="5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GRAD ZAGREB REKLAME</w:t>
            </w:r>
          </w:p>
        </w:tc>
        <w:tc>
          <w:tcPr>
            <w:tcW w:type="pct" w:w="5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61817894937</w:t>
            </w:r>
          </w:p>
        </w:tc>
        <w:tc>
          <w:tcPr>
            <w:tcW w:type="pct" w:w="5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trg.Stjepana Radića 1 ZAGREB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28</w:t>
            </w:r>
            <w:r w:rsidR="00B60121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666DAB">
              <w:rPr>
                <w:rFonts w:cs="Calibri"/>
                <w:color w:val="000000"/>
                <w:sz w:val="14"/>
                <w:szCs w:val="14"/>
              </w:rPr>
              <w:t>161,94</w:t>
            </w:r>
          </w:p>
        </w:tc>
        <w:tc>
          <w:tcPr>
            <w:tcW w:type="pct" w:w="3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Stpn-393/14</w:t>
            </w:r>
          </w:p>
        </w:tc>
        <w:tc>
          <w:tcPr>
            <w:tcW w:type="pct" w:w="4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28161,94</w:t>
            </w:r>
          </w:p>
        </w:tc>
        <w:tc>
          <w:tcPr>
            <w:tcW w:type="pct" w:w="3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Stpn-393-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OVRV 5468 PO Stpn-393-</w:t>
            </w:r>
          </w:p>
        </w:tc>
      </w:tr>
      <w:tr w:rsidTr="00B63D20" w:rsidR="00B63D20" w:rsidRPr="00BB4689">
        <w:trPr>
          <w:trHeight w:val="660"/>
        </w:trPr>
        <w:tc>
          <w:tcPr>
            <w:tcW w:type="pct" w:w="188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7</w:t>
            </w:r>
          </w:p>
        </w:tc>
        <w:tc>
          <w:tcPr>
            <w:tcW w:type="pct" w:w="57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VIP NET d.o.o.</w:t>
            </w:r>
          </w:p>
        </w:tc>
        <w:tc>
          <w:tcPr>
            <w:tcW w:type="pct" w:w="52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29524210204</w:t>
            </w:r>
          </w:p>
        </w:tc>
        <w:tc>
          <w:tcPr>
            <w:tcW w:type="pct" w:w="55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vrtni put 1 ZAGREB</w:t>
            </w:r>
          </w:p>
        </w:tc>
        <w:tc>
          <w:tcPr>
            <w:tcW w:type="pct" w:w="46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18</w:t>
            </w:r>
            <w:r w:rsidR="00B60121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666DAB">
              <w:rPr>
                <w:rFonts w:cs="Calibri"/>
                <w:color w:val="000000"/>
                <w:sz w:val="14"/>
                <w:szCs w:val="14"/>
              </w:rPr>
              <w:t>567,18</w:t>
            </w:r>
          </w:p>
        </w:tc>
        <w:tc>
          <w:tcPr>
            <w:tcW w:type="pct" w:w="36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Stpn-393/14</w:t>
            </w:r>
          </w:p>
        </w:tc>
        <w:tc>
          <w:tcPr>
            <w:tcW w:type="pct" w:w="46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18567,18</w:t>
            </w:r>
          </w:p>
        </w:tc>
        <w:tc>
          <w:tcPr>
            <w:tcW w:type="pct" w:w="365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Stpn-393-</w:t>
            </w:r>
          </w:p>
        </w:tc>
        <w:tc>
          <w:tcPr>
            <w:tcW w:type="pct" w:w="46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PRESUDA 4557/150</w:t>
            </w:r>
          </w:p>
        </w:tc>
      </w:tr>
      <w:tr w:rsidTr="00B63D20" w:rsidR="00B63D20" w:rsidRPr="00BB4689">
        <w:trPr>
          <w:trHeight w:val="660"/>
        </w:trPr>
        <w:tc>
          <w:tcPr>
            <w:tcW w:type="pct" w:w="188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8</w:t>
            </w:r>
          </w:p>
        </w:tc>
        <w:tc>
          <w:tcPr>
            <w:tcW w:type="pct" w:w="57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FINA- FINANCIJSKA AGENCIJA</w:t>
            </w:r>
          </w:p>
        </w:tc>
        <w:tc>
          <w:tcPr>
            <w:tcW w:type="pct" w:w="52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85821130368</w:t>
            </w:r>
          </w:p>
        </w:tc>
        <w:tc>
          <w:tcPr>
            <w:tcW w:type="pct" w:w="55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 xml:space="preserve">Ul grada Vukovara 70 ZAGREB </w:t>
            </w:r>
          </w:p>
        </w:tc>
        <w:tc>
          <w:tcPr>
            <w:tcW w:type="pct" w:w="46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9</w:t>
            </w:r>
            <w:r w:rsidR="00B60121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666DAB">
              <w:rPr>
                <w:rFonts w:cs="Calibri"/>
                <w:color w:val="000000"/>
                <w:sz w:val="14"/>
                <w:szCs w:val="14"/>
              </w:rPr>
              <w:t>481,04</w:t>
            </w:r>
          </w:p>
        </w:tc>
        <w:tc>
          <w:tcPr>
            <w:tcW w:type="pct" w:w="36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Stpn-393/14</w:t>
            </w:r>
          </w:p>
        </w:tc>
        <w:tc>
          <w:tcPr>
            <w:tcW w:type="pct" w:w="46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9481,04</w:t>
            </w:r>
          </w:p>
        </w:tc>
        <w:tc>
          <w:tcPr>
            <w:tcW w:type="pct" w:w="365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Stpn-393-</w:t>
            </w:r>
          </w:p>
        </w:tc>
        <w:tc>
          <w:tcPr>
            <w:tcW w:type="pct" w:w="46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RJEŠENJE NAGODB.VIJEĆA 5720 I I Stpn-393-</w:t>
            </w:r>
          </w:p>
        </w:tc>
      </w:tr>
      <w:tr w:rsidTr="00B63D20" w:rsidR="00B63D20" w:rsidRPr="00BB4689">
        <w:trPr>
          <w:trHeight w:val="660"/>
        </w:trPr>
        <w:tc>
          <w:tcPr>
            <w:tcW w:type="pct" w:w="1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type="pct" w:w="5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EUROLAM d.o.o.</w:t>
            </w:r>
          </w:p>
        </w:tc>
        <w:tc>
          <w:tcPr>
            <w:tcW w:type="pct" w:w="5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32619029079</w:t>
            </w:r>
          </w:p>
        </w:tc>
        <w:tc>
          <w:tcPr>
            <w:tcW w:type="pct" w:w="5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RAKITJE, VOČARSKS 6/B GRAD SVETA NEDELJA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180</w:t>
            </w:r>
            <w:r w:rsidR="00B60121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666DAB">
              <w:rPr>
                <w:rFonts w:cs="Calibri"/>
                <w:color w:val="000000"/>
                <w:sz w:val="14"/>
                <w:szCs w:val="14"/>
              </w:rPr>
              <w:t>671,14</w:t>
            </w:r>
          </w:p>
        </w:tc>
        <w:tc>
          <w:tcPr>
            <w:tcW w:type="pct" w:w="3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Stpn-393/14</w:t>
            </w:r>
          </w:p>
        </w:tc>
        <w:tc>
          <w:tcPr>
            <w:tcW w:type="pct" w:w="4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180671,14</w:t>
            </w:r>
          </w:p>
        </w:tc>
        <w:tc>
          <w:tcPr>
            <w:tcW w:type="pct" w:w="3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Stpn-393-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143565 +kte</w:t>
            </w:r>
          </w:p>
        </w:tc>
      </w:tr>
      <w:tr w:rsidTr="00B63D20" w:rsidR="00B63D20" w:rsidRPr="00BB4689">
        <w:trPr>
          <w:trHeight w:val="660"/>
        </w:trPr>
        <w:tc>
          <w:tcPr>
            <w:tcW w:type="pct" w:w="1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type="pct" w:w="5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GAŠO 11 d.o.o.</w:t>
            </w:r>
          </w:p>
        </w:tc>
        <w:tc>
          <w:tcPr>
            <w:tcW w:type="pct" w:w="5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83896126737</w:t>
            </w:r>
          </w:p>
        </w:tc>
        <w:tc>
          <w:tcPr>
            <w:tcW w:type="pct" w:w="5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cerje Pavla Tukeca 1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805</w:t>
            </w:r>
            <w:r w:rsidR="00B60121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666DAB">
              <w:rPr>
                <w:rFonts w:cs="Calibri"/>
                <w:color w:val="000000"/>
                <w:sz w:val="14"/>
                <w:szCs w:val="14"/>
              </w:rPr>
              <w:t>944,74</w:t>
            </w:r>
          </w:p>
        </w:tc>
        <w:tc>
          <w:tcPr>
            <w:tcW w:type="pct" w:w="3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Stpn-393/14</w:t>
            </w:r>
          </w:p>
        </w:tc>
        <w:tc>
          <w:tcPr>
            <w:tcW w:type="pct" w:w="4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805944,74</w:t>
            </w:r>
          </w:p>
        </w:tc>
        <w:tc>
          <w:tcPr>
            <w:tcW w:type="pct" w:w="3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Stpn-393-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Stpn-393-+kte</w:t>
            </w:r>
          </w:p>
        </w:tc>
      </w:tr>
      <w:tr w:rsidTr="00B63D20" w:rsidR="00B63D20" w:rsidRPr="00BB4689">
        <w:trPr>
          <w:trHeight w:val="660"/>
        </w:trPr>
        <w:tc>
          <w:tcPr>
            <w:tcW w:type="pct" w:w="1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lastRenderedPageBreak/>
              <w:t>11</w:t>
            </w:r>
          </w:p>
        </w:tc>
        <w:tc>
          <w:tcPr>
            <w:tcW w:type="pct" w:w="5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MF POREZNA UPRAVA</w:t>
            </w:r>
          </w:p>
        </w:tc>
        <w:tc>
          <w:tcPr>
            <w:tcW w:type="pct" w:w="5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18683136487</w:t>
            </w:r>
          </w:p>
        </w:tc>
        <w:tc>
          <w:tcPr>
            <w:tcW w:type="pct" w:w="5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PU ZAGREB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762</w:t>
            </w:r>
            <w:r w:rsidR="00B60121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666DAB">
              <w:rPr>
                <w:rFonts w:cs="Calibri"/>
                <w:color w:val="000000"/>
                <w:sz w:val="14"/>
                <w:szCs w:val="14"/>
              </w:rPr>
              <w:t>841,94</w:t>
            </w:r>
          </w:p>
        </w:tc>
        <w:tc>
          <w:tcPr>
            <w:tcW w:type="pct" w:w="3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rje.PU +Stpn-393/14</w:t>
            </w:r>
          </w:p>
        </w:tc>
        <w:tc>
          <w:tcPr>
            <w:tcW w:type="pct" w:w="4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762841,94</w:t>
            </w:r>
          </w:p>
        </w:tc>
        <w:tc>
          <w:tcPr>
            <w:tcW w:type="pct" w:w="3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RJ.pu +Stpn-393-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rješenja PU do 7-2017 Stpn-393-</w:t>
            </w:r>
          </w:p>
        </w:tc>
      </w:tr>
      <w:tr w:rsidTr="00B63D20" w:rsidR="00B63D20" w:rsidRPr="00BB4689">
        <w:trPr>
          <w:trHeight w:val="880"/>
        </w:trPr>
        <w:tc>
          <w:tcPr>
            <w:tcW w:type="pct" w:w="1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12</w:t>
            </w:r>
          </w:p>
        </w:tc>
        <w:tc>
          <w:tcPr>
            <w:tcW w:type="pct" w:w="5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PROJEKTNI BIRO  NOVKOVIĆ</w:t>
            </w:r>
          </w:p>
        </w:tc>
        <w:tc>
          <w:tcPr>
            <w:tcW w:type="pct" w:w="5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o1699883332</w:t>
            </w:r>
          </w:p>
        </w:tc>
        <w:tc>
          <w:tcPr>
            <w:tcW w:type="pct" w:w="5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ZAGREB palinkovečka 19 a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425</w:t>
            </w:r>
            <w:r w:rsidR="00B60121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666DAB">
              <w:rPr>
                <w:rFonts w:cs="Calibri"/>
                <w:color w:val="000000"/>
                <w:sz w:val="14"/>
                <w:szCs w:val="14"/>
              </w:rPr>
              <w:t>965,37</w:t>
            </w:r>
          </w:p>
        </w:tc>
        <w:tc>
          <w:tcPr>
            <w:tcW w:type="pct" w:w="3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Stpn-393/14</w:t>
            </w:r>
          </w:p>
        </w:tc>
        <w:tc>
          <w:tcPr>
            <w:tcW w:type="pct" w:w="4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184</w:t>
            </w:r>
            <w:r w:rsidR="00B60121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666DAB">
              <w:rPr>
                <w:rFonts w:cs="Calibri"/>
                <w:color w:val="000000"/>
                <w:sz w:val="14"/>
                <w:szCs w:val="14"/>
              </w:rPr>
              <w:t>747,01</w:t>
            </w:r>
          </w:p>
        </w:tc>
        <w:tc>
          <w:tcPr>
            <w:tcW w:type="pct" w:w="3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241</w:t>
            </w:r>
            <w:r w:rsidR="00B60121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666DAB">
              <w:rPr>
                <w:rFonts w:cs="Calibri"/>
                <w:color w:val="000000"/>
                <w:sz w:val="14"/>
                <w:szCs w:val="14"/>
              </w:rPr>
              <w:t>218,36</w:t>
            </w:r>
          </w:p>
        </w:tc>
        <w:tc>
          <w:tcPr>
            <w:tcW w:type="pct" w:w="4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u sporu Povrv-2409/2017</w:t>
            </w:r>
          </w:p>
        </w:tc>
        <w:tc>
          <w:tcPr>
            <w:tcW w:type="pct" w:w="5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priznato ovr.ispr.393</w:t>
            </w:r>
          </w:p>
        </w:tc>
      </w:tr>
      <w:tr w:rsidTr="00B63D20" w:rsidR="00B63D20" w:rsidRPr="00BB4689">
        <w:trPr>
          <w:trHeight w:val="660"/>
        </w:trPr>
        <w:tc>
          <w:tcPr>
            <w:tcW w:type="pct" w:w="1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13</w:t>
            </w:r>
          </w:p>
        </w:tc>
        <w:tc>
          <w:tcPr>
            <w:tcW w:type="pct" w:w="5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Zagrebački Holding d.o.o.. ČISTOĆA</w:t>
            </w:r>
          </w:p>
        </w:tc>
        <w:tc>
          <w:tcPr>
            <w:tcW w:type="pct" w:w="5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85584865987</w:t>
            </w:r>
          </w:p>
        </w:tc>
        <w:tc>
          <w:tcPr>
            <w:tcW w:type="pct" w:w="5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ul grada Vukovara 41 Zagreb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6.860,00</w:t>
            </w:r>
          </w:p>
        </w:tc>
        <w:tc>
          <w:tcPr>
            <w:tcW w:type="pct" w:w="3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RAČUNI</w:t>
            </w:r>
          </w:p>
        </w:tc>
        <w:tc>
          <w:tcPr>
            <w:tcW w:type="pct" w:w="4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6.860,00</w:t>
            </w:r>
          </w:p>
        </w:tc>
        <w:tc>
          <w:tcPr>
            <w:tcW w:type="pct" w:w="3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RAČUNI</w:t>
            </w:r>
          </w:p>
        </w:tc>
        <w:tc>
          <w:tcPr>
            <w:tcW w:type="pct" w:w="4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OVRV 10309/16</w:t>
            </w:r>
          </w:p>
        </w:tc>
      </w:tr>
      <w:tr w:rsidTr="00B63D20" w:rsidR="00B63D20" w:rsidRPr="00BB4689">
        <w:trPr>
          <w:trHeight w:val="660"/>
        </w:trPr>
        <w:tc>
          <w:tcPr>
            <w:tcW w:type="pct" w:w="1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14</w:t>
            </w:r>
          </w:p>
        </w:tc>
        <w:tc>
          <w:tcPr>
            <w:tcW w:type="pct" w:w="5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RWE ENERGIJA d.o.o.</w:t>
            </w:r>
          </w:p>
        </w:tc>
        <w:tc>
          <w:tcPr>
            <w:tcW w:type="pct" w:w="5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81103558092</w:t>
            </w:r>
          </w:p>
        </w:tc>
        <w:tc>
          <w:tcPr>
            <w:tcW w:type="pct" w:w="5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Capraška 6 Zagreb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14</w:t>
            </w:r>
            <w:r w:rsidR="00B60121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666DAB">
              <w:rPr>
                <w:rFonts w:cs="Calibri"/>
                <w:color w:val="000000"/>
                <w:sz w:val="14"/>
                <w:szCs w:val="14"/>
              </w:rPr>
              <w:t>456,89</w:t>
            </w:r>
          </w:p>
        </w:tc>
        <w:tc>
          <w:tcPr>
            <w:tcW w:type="pct" w:w="3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 xml:space="preserve">RAČUNI </w:t>
            </w:r>
          </w:p>
        </w:tc>
        <w:tc>
          <w:tcPr>
            <w:tcW w:type="pct" w:w="4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14456,89</w:t>
            </w:r>
          </w:p>
        </w:tc>
        <w:tc>
          <w:tcPr>
            <w:tcW w:type="pct" w:w="3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 xml:space="preserve">RAČUNI 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</w:tr>
      <w:tr w:rsidTr="00B63D20" w:rsidR="00B63D20" w:rsidRPr="00BB4689">
        <w:trPr>
          <w:trHeight w:val="660"/>
        </w:trPr>
        <w:tc>
          <w:tcPr>
            <w:tcW w:type="pct" w:w="1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15</w:t>
            </w:r>
          </w:p>
        </w:tc>
        <w:tc>
          <w:tcPr>
            <w:tcW w:type="pct" w:w="5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HRVATSKO DRUŠTVO SKLADATELJA</w:t>
            </w:r>
          </w:p>
        </w:tc>
        <w:tc>
          <w:tcPr>
            <w:tcW w:type="pct" w:w="5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56668956985</w:t>
            </w:r>
          </w:p>
        </w:tc>
        <w:tc>
          <w:tcPr>
            <w:tcW w:type="pct" w:w="5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berisavljevičeva 9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6</w:t>
            </w:r>
            <w:r w:rsidR="00B60121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666DAB">
              <w:rPr>
                <w:rFonts w:cs="Calibri"/>
                <w:color w:val="000000"/>
                <w:sz w:val="14"/>
                <w:szCs w:val="14"/>
              </w:rPr>
              <w:t>393,3</w:t>
            </w:r>
            <w:r w:rsidR="00B60121">
              <w:rPr>
                <w:rFonts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type="pct" w:w="3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RAČUNI</w:t>
            </w:r>
          </w:p>
        </w:tc>
        <w:tc>
          <w:tcPr>
            <w:tcW w:type="pct" w:w="4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6393,3</w:t>
            </w:r>
          </w:p>
        </w:tc>
        <w:tc>
          <w:tcPr>
            <w:tcW w:type="pct" w:w="3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RAČUNI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</w:tr>
      <w:tr w:rsidTr="00B63D20" w:rsidR="00B63D20" w:rsidRPr="00BB4689">
        <w:trPr>
          <w:trHeight w:val="660"/>
        </w:trPr>
        <w:tc>
          <w:tcPr>
            <w:tcW w:type="pct" w:w="1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16</w:t>
            </w:r>
          </w:p>
        </w:tc>
        <w:tc>
          <w:tcPr>
            <w:tcW w:type="pct" w:w="5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VODOOPSKRBA I ODVODNJA</w:t>
            </w:r>
          </w:p>
        </w:tc>
        <w:tc>
          <w:tcPr>
            <w:tcW w:type="pct" w:w="5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83416546499</w:t>
            </w:r>
          </w:p>
        </w:tc>
        <w:tc>
          <w:tcPr>
            <w:tcW w:type="pct" w:w="5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folnegovičeva br. 1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28</w:t>
            </w:r>
            <w:r w:rsidR="00B60121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666DAB">
              <w:rPr>
                <w:rFonts w:cs="Calibri"/>
                <w:color w:val="000000"/>
                <w:sz w:val="14"/>
                <w:szCs w:val="14"/>
              </w:rPr>
              <w:t>431,29</w:t>
            </w:r>
          </w:p>
        </w:tc>
        <w:tc>
          <w:tcPr>
            <w:tcW w:type="pct" w:w="3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OBRAČUN</w:t>
            </w:r>
          </w:p>
        </w:tc>
        <w:tc>
          <w:tcPr>
            <w:tcW w:type="pct" w:w="4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28431,29</w:t>
            </w:r>
          </w:p>
        </w:tc>
        <w:tc>
          <w:tcPr>
            <w:tcW w:type="pct" w:w="3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OBRAČUN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 xml:space="preserve">Stpn-393- +ovr2017+kte </w:t>
            </w:r>
          </w:p>
        </w:tc>
      </w:tr>
      <w:tr w:rsidTr="00B63D20" w:rsidR="00B63D20" w:rsidRPr="00BB4689">
        <w:trPr>
          <w:trHeight w:val="660"/>
        </w:trPr>
        <w:tc>
          <w:tcPr>
            <w:tcW w:type="pct" w:w="1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17</w:t>
            </w:r>
          </w:p>
        </w:tc>
        <w:tc>
          <w:tcPr>
            <w:tcW w:type="pct" w:w="5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MOJE BOJE d.o.o.</w:t>
            </w:r>
          </w:p>
        </w:tc>
        <w:tc>
          <w:tcPr>
            <w:tcW w:type="pct" w:w="5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82612647503</w:t>
            </w:r>
          </w:p>
        </w:tc>
        <w:tc>
          <w:tcPr>
            <w:tcW w:type="pct" w:w="5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karlovačka cesta 4a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20</w:t>
            </w:r>
            <w:r w:rsidR="00B60121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666DAB">
              <w:rPr>
                <w:rFonts w:cs="Calibri"/>
                <w:color w:val="000000"/>
                <w:sz w:val="14"/>
                <w:szCs w:val="14"/>
              </w:rPr>
              <w:t>043,07</w:t>
            </w:r>
          </w:p>
        </w:tc>
        <w:tc>
          <w:tcPr>
            <w:tcW w:type="pct" w:w="3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RAČUNI</w:t>
            </w:r>
          </w:p>
        </w:tc>
        <w:tc>
          <w:tcPr>
            <w:tcW w:type="pct" w:w="4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20043,07</w:t>
            </w:r>
          </w:p>
        </w:tc>
        <w:tc>
          <w:tcPr>
            <w:tcW w:type="pct" w:w="3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RAČUNI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</w:tr>
      <w:tr w:rsidTr="00B63D20" w:rsidR="00B63D20" w:rsidRPr="00BB4689">
        <w:trPr>
          <w:trHeight w:val="660"/>
        </w:trPr>
        <w:tc>
          <w:tcPr>
            <w:tcW w:type="pct" w:w="1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18</w:t>
            </w:r>
          </w:p>
        </w:tc>
        <w:tc>
          <w:tcPr>
            <w:tcW w:type="pct" w:w="5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HRT-HRVATSKA RADIOTELEVIZIJA</w:t>
            </w:r>
          </w:p>
        </w:tc>
        <w:tc>
          <w:tcPr>
            <w:tcW w:type="pct" w:w="5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68419124305</w:t>
            </w:r>
          </w:p>
        </w:tc>
        <w:tc>
          <w:tcPr>
            <w:tcW w:type="pct" w:w="5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prisavlje 3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8</w:t>
            </w:r>
            <w:r w:rsidR="00B60121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666DAB">
              <w:rPr>
                <w:rFonts w:cs="Calibri"/>
                <w:color w:val="000000"/>
                <w:sz w:val="14"/>
                <w:szCs w:val="14"/>
              </w:rPr>
              <w:t>372,29</w:t>
            </w:r>
          </w:p>
        </w:tc>
        <w:tc>
          <w:tcPr>
            <w:tcW w:type="pct" w:w="3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RAČUNI</w:t>
            </w:r>
          </w:p>
        </w:tc>
        <w:tc>
          <w:tcPr>
            <w:tcW w:type="pct" w:w="4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8372,29</w:t>
            </w:r>
          </w:p>
        </w:tc>
        <w:tc>
          <w:tcPr>
            <w:tcW w:type="pct" w:w="3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RAČUNI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</w:tr>
      <w:tr w:rsidTr="00B63D20" w:rsidR="00B63D20" w:rsidRPr="00BB4689">
        <w:trPr>
          <w:trHeight w:val="660"/>
        </w:trPr>
        <w:tc>
          <w:tcPr>
            <w:tcW w:type="pct" w:w="1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19</w:t>
            </w:r>
          </w:p>
        </w:tc>
        <w:tc>
          <w:tcPr>
            <w:tcW w:type="pct" w:w="5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FIDRIH d.o.o.</w:t>
            </w:r>
          </w:p>
        </w:tc>
        <w:tc>
          <w:tcPr>
            <w:tcW w:type="pct" w:w="5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O2186824032</w:t>
            </w:r>
          </w:p>
        </w:tc>
        <w:tc>
          <w:tcPr>
            <w:tcW w:type="pct" w:w="5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BEDENEČKI PUT 2 SESVETSKI KRLJEVAC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5</w:t>
            </w:r>
            <w:r w:rsidR="00B60121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666DAB">
              <w:rPr>
                <w:rFonts w:cs="Calibri"/>
                <w:color w:val="000000"/>
                <w:sz w:val="14"/>
                <w:szCs w:val="14"/>
              </w:rPr>
              <w:t>963,5</w:t>
            </w:r>
            <w:r w:rsidR="00B60121">
              <w:rPr>
                <w:rFonts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type="pct" w:w="3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IOS 2017</w:t>
            </w:r>
          </w:p>
        </w:tc>
        <w:tc>
          <w:tcPr>
            <w:tcW w:type="pct" w:w="4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5963,5</w:t>
            </w:r>
          </w:p>
        </w:tc>
        <w:tc>
          <w:tcPr>
            <w:tcW w:type="pct" w:w="3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IOS 2017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</w:tr>
      <w:tr w:rsidTr="00B63D20" w:rsidR="00B63D20" w:rsidRPr="00BB4689">
        <w:trPr>
          <w:trHeight w:val="660"/>
        </w:trPr>
        <w:tc>
          <w:tcPr>
            <w:tcW w:type="pct" w:w="188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type="pct" w:w="57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HEP-operater distr.sustava d.o.o.Elektra Zagreb</w:t>
            </w:r>
          </w:p>
        </w:tc>
        <w:tc>
          <w:tcPr>
            <w:tcW w:type="pct" w:w="52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46830600751</w:t>
            </w:r>
          </w:p>
        </w:tc>
        <w:tc>
          <w:tcPr>
            <w:tcW w:type="pct" w:w="55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gunduličeva 32</w:t>
            </w:r>
          </w:p>
        </w:tc>
        <w:tc>
          <w:tcPr>
            <w:tcW w:type="pct" w:w="46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17</w:t>
            </w:r>
            <w:r w:rsidR="00B60121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666DAB">
              <w:rPr>
                <w:rFonts w:cs="Calibri"/>
                <w:color w:val="000000"/>
                <w:sz w:val="14"/>
                <w:szCs w:val="14"/>
              </w:rPr>
              <w:t>649,18</w:t>
            </w:r>
          </w:p>
        </w:tc>
        <w:tc>
          <w:tcPr>
            <w:tcW w:type="pct" w:w="36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Stpn-393-</w:t>
            </w:r>
          </w:p>
        </w:tc>
        <w:tc>
          <w:tcPr>
            <w:tcW w:type="pct" w:w="46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17649,18</w:t>
            </w:r>
          </w:p>
        </w:tc>
        <w:tc>
          <w:tcPr>
            <w:tcW w:type="pct" w:w="365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Stpn-393-</w:t>
            </w:r>
          </w:p>
        </w:tc>
        <w:tc>
          <w:tcPr>
            <w:tcW w:type="pct" w:w="46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Stpn-393-</w:t>
            </w:r>
          </w:p>
        </w:tc>
      </w:tr>
      <w:tr w:rsidTr="00B63D20" w:rsidR="00B63D20" w:rsidRPr="00BB4689">
        <w:trPr>
          <w:trHeight w:val="620"/>
        </w:trPr>
        <w:tc>
          <w:tcPr>
            <w:tcW w:type="pct" w:w="1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21</w:t>
            </w:r>
          </w:p>
        </w:tc>
        <w:tc>
          <w:tcPr>
            <w:tcW w:type="pct" w:w="5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HEP ELEKTRA d.o.o.</w:t>
            </w:r>
          </w:p>
        </w:tc>
        <w:tc>
          <w:tcPr>
            <w:tcW w:type="pct" w:w="5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43965974818</w:t>
            </w:r>
          </w:p>
        </w:tc>
        <w:tc>
          <w:tcPr>
            <w:tcW w:type="pct" w:w="5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Ul grada vukovara 37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</w:t>
            </w:r>
            <w:r w:rsidR="00B60121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666DAB">
              <w:rPr>
                <w:rFonts w:cs="Calibri"/>
                <w:color w:val="000000"/>
                <w:sz w:val="14"/>
                <w:szCs w:val="14"/>
              </w:rPr>
              <w:t>788,16</w:t>
            </w:r>
          </w:p>
        </w:tc>
        <w:tc>
          <w:tcPr>
            <w:tcW w:type="pct" w:w="3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RAČUNI</w:t>
            </w:r>
          </w:p>
        </w:tc>
        <w:tc>
          <w:tcPr>
            <w:tcW w:type="pct" w:w="4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1788,16</w:t>
            </w:r>
          </w:p>
        </w:tc>
        <w:tc>
          <w:tcPr>
            <w:tcW w:type="pct" w:w="3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RAČUNI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</w:tr>
      <w:tr w:rsidTr="00B63D20" w:rsidR="00B63D20" w:rsidRPr="00BB4689">
        <w:trPr>
          <w:trHeight w:val="620"/>
        </w:trPr>
        <w:tc>
          <w:tcPr>
            <w:tcW w:type="pct" w:w="1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22</w:t>
            </w:r>
          </w:p>
        </w:tc>
        <w:tc>
          <w:tcPr>
            <w:tcW w:type="pct" w:w="5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ERSTE-STEIERMARKISCH BANK</w:t>
            </w:r>
          </w:p>
        </w:tc>
        <w:tc>
          <w:tcPr>
            <w:tcW w:type="pct" w:w="5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23057039320</w:t>
            </w:r>
          </w:p>
        </w:tc>
        <w:tc>
          <w:tcPr>
            <w:tcW w:type="pct" w:w="5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jadranski trg 3a Rijeka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9</w:t>
            </w:r>
            <w:r w:rsidR="00B60121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666DAB">
              <w:rPr>
                <w:rFonts w:cs="Calibri"/>
                <w:color w:val="000000"/>
                <w:sz w:val="14"/>
                <w:szCs w:val="14"/>
              </w:rPr>
              <w:t>040,33</w:t>
            </w:r>
          </w:p>
        </w:tc>
        <w:tc>
          <w:tcPr>
            <w:tcW w:type="pct" w:w="3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UG.O OTV.RN1100584988</w:t>
            </w:r>
          </w:p>
        </w:tc>
        <w:tc>
          <w:tcPr>
            <w:tcW w:type="pct" w:w="4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9040,33</w:t>
            </w:r>
          </w:p>
        </w:tc>
        <w:tc>
          <w:tcPr>
            <w:tcW w:type="pct" w:w="3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UG.O OTV.RN1100584988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</w:tr>
      <w:tr w:rsidTr="00B63D20" w:rsidR="00B63D20" w:rsidRPr="00BB4689">
        <w:trPr>
          <w:trHeight w:val="620"/>
        </w:trPr>
        <w:tc>
          <w:tcPr>
            <w:tcW w:type="pct" w:w="1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23</w:t>
            </w:r>
          </w:p>
        </w:tc>
        <w:tc>
          <w:tcPr>
            <w:tcW w:type="pct" w:w="5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 xml:space="preserve"> 3K d.o.o.</w:t>
            </w:r>
          </w:p>
        </w:tc>
        <w:tc>
          <w:tcPr>
            <w:tcW w:type="pct" w:w="5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O3144491968</w:t>
            </w:r>
          </w:p>
        </w:tc>
        <w:tc>
          <w:tcPr>
            <w:tcW w:type="pct" w:w="5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Ul grada vukovara 62 b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6</w:t>
            </w:r>
            <w:r w:rsidR="00B60121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666DAB">
              <w:rPr>
                <w:rFonts w:cs="Calibri"/>
                <w:color w:val="000000"/>
                <w:sz w:val="14"/>
                <w:szCs w:val="14"/>
              </w:rPr>
              <w:t>930</w:t>
            </w:r>
            <w:r w:rsidR="00B60121">
              <w:rPr>
                <w:rFonts w:cs="Calibri"/>
                <w:color w:val="000000"/>
                <w:sz w:val="14"/>
                <w:szCs w:val="14"/>
              </w:rPr>
              <w:t>,00</w:t>
            </w:r>
          </w:p>
        </w:tc>
        <w:tc>
          <w:tcPr>
            <w:tcW w:type="pct" w:w="3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RN 72-01/16</w:t>
            </w:r>
          </w:p>
        </w:tc>
        <w:tc>
          <w:tcPr>
            <w:tcW w:type="pct" w:w="4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6930</w:t>
            </w:r>
          </w:p>
        </w:tc>
        <w:tc>
          <w:tcPr>
            <w:tcW w:type="pct" w:w="3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RN72/16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</w:tr>
      <w:tr w:rsidTr="00B63D20" w:rsidR="00B63D20" w:rsidRPr="00BB4689">
        <w:trPr>
          <w:trHeight w:val="620"/>
        </w:trPr>
        <w:tc>
          <w:tcPr>
            <w:tcW w:type="pct" w:w="1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24</w:t>
            </w:r>
          </w:p>
        </w:tc>
        <w:tc>
          <w:tcPr>
            <w:tcW w:type="pct" w:w="5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AUTOPRIJEVIZNIK ANĐELKO UKAS</w:t>
            </w:r>
          </w:p>
        </w:tc>
        <w:tc>
          <w:tcPr>
            <w:tcW w:type="pct" w:w="5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20208743744</w:t>
            </w:r>
          </w:p>
        </w:tc>
        <w:tc>
          <w:tcPr>
            <w:tcW w:type="pct" w:w="5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don Antuna Božića 11 Jezera, otok Murter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102</w:t>
            </w:r>
            <w:r w:rsidR="00B60121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666DAB">
              <w:rPr>
                <w:rFonts w:cs="Calibri"/>
                <w:color w:val="000000"/>
                <w:sz w:val="14"/>
                <w:szCs w:val="14"/>
              </w:rPr>
              <w:t>375</w:t>
            </w:r>
            <w:r w:rsidR="00B60121">
              <w:rPr>
                <w:rFonts w:cs="Calibri"/>
                <w:color w:val="000000"/>
                <w:sz w:val="14"/>
                <w:szCs w:val="14"/>
              </w:rPr>
              <w:t>,00</w:t>
            </w:r>
          </w:p>
        </w:tc>
        <w:tc>
          <w:tcPr>
            <w:tcW w:type="pct" w:w="3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Stpn-393-+.KTE</w:t>
            </w:r>
          </w:p>
        </w:tc>
        <w:tc>
          <w:tcPr>
            <w:tcW w:type="pct" w:w="4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102375</w:t>
            </w:r>
          </w:p>
        </w:tc>
        <w:tc>
          <w:tcPr>
            <w:tcW w:type="pct" w:w="3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Stpn-393-+.KTE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Stpn-393-+DIO KTE  OD 21072</w:t>
            </w:r>
          </w:p>
        </w:tc>
      </w:tr>
      <w:tr w:rsidTr="00B63D20" w:rsidR="00B63D20" w:rsidRPr="00BB4689">
        <w:trPr>
          <w:trHeight w:val="620"/>
        </w:trPr>
        <w:tc>
          <w:tcPr>
            <w:tcW w:type="pct" w:w="1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lastRenderedPageBreak/>
              <w:t>25</w:t>
            </w:r>
          </w:p>
        </w:tc>
        <w:tc>
          <w:tcPr>
            <w:tcW w:type="pct" w:w="5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ODVJETNIK MARKO SAMARĐIJA</w:t>
            </w:r>
          </w:p>
        </w:tc>
        <w:tc>
          <w:tcPr>
            <w:tcW w:type="pct" w:w="5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62398239711</w:t>
            </w:r>
          </w:p>
        </w:tc>
        <w:tc>
          <w:tcPr>
            <w:tcW w:type="pct" w:w="5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ul Ivana Gundulića 36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228</w:t>
            </w:r>
            <w:r w:rsidR="00B60121">
              <w:rPr>
                <w:rFonts w:cs="Calibri"/>
                <w:color w:val="000000"/>
                <w:sz w:val="14"/>
                <w:szCs w:val="14"/>
              </w:rPr>
              <w:t>.</w:t>
            </w:r>
            <w:r w:rsidRPr="00666DAB">
              <w:rPr>
                <w:rFonts w:cs="Calibri"/>
                <w:color w:val="000000"/>
                <w:sz w:val="14"/>
                <w:szCs w:val="14"/>
              </w:rPr>
              <w:t>281,25</w:t>
            </w:r>
          </w:p>
        </w:tc>
        <w:tc>
          <w:tcPr>
            <w:tcW w:type="pct" w:w="3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 xml:space="preserve">UG.O ZASTUPANJU </w:t>
            </w:r>
          </w:p>
        </w:tc>
        <w:tc>
          <w:tcPr>
            <w:tcW w:type="pct" w:w="4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228281,25</w:t>
            </w:r>
          </w:p>
        </w:tc>
        <w:tc>
          <w:tcPr>
            <w:tcW w:type="pct" w:w="3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 xml:space="preserve">UG.O ZASTUPANJU 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</w:tr>
      <w:tr w:rsidTr="00B63D20" w:rsidR="00B63D20" w:rsidRPr="00BB4689">
        <w:trPr>
          <w:trHeight w:val="620"/>
        </w:trPr>
        <w:tc>
          <w:tcPr>
            <w:tcW w:type="pct" w:w="1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26</w:t>
            </w:r>
          </w:p>
        </w:tc>
        <w:tc>
          <w:tcPr>
            <w:tcW w:type="pct" w:w="5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IVICA KOVAČEVIĆ</w:t>
            </w:r>
          </w:p>
        </w:tc>
        <w:tc>
          <w:tcPr>
            <w:tcW w:type="pct" w:w="5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256047224</w:t>
            </w:r>
          </w:p>
        </w:tc>
        <w:tc>
          <w:tcPr>
            <w:tcW w:type="pct" w:w="5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III Pile 29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50.000,00</w:t>
            </w:r>
          </w:p>
        </w:tc>
        <w:tc>
          <w:tcPr>
            <w:tcW w:type="pct" w:w="3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 xml:space="preserve"> ugovoru o preuz.duga</w:t>
            </w:r>
          </w:p>
        </w:tc>
        <w:tc>
          <w:tcPr>
            <w:tcW w:type="pct" w:w="4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50.000,00</w:t>
            </w:r>
          </w:p>
        </w:tc>
        <w:tc>
          <w:tcPr>
            <w:tcW w:type="pct" w:w="3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uplata po ugovoru o pozjmici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</w:tr>
      <w:tr w:rsidTr="00B63D20" w:rsidR="00B63D20" w:rsidRPr="00BB4689">
        <w:trPr>
          <w:trHeight w:val="620"/>
        </w:trPr>
        <w:tc>
          <w:tcPr>
            <w:tcW w:type="pct" w:w="1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27</w:t>
            </w:r>
          </w:p>
        </w:tc>
        <w:tc>
          <w:tcPr>
            <w:tcW w:type="pct" w:w="5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SANDRA EVAČIĆ</w:t>
            </w:r>
          </w:p>
        </w:tc>
        <w:tc>
          <w:tcPr>
            <w:tcW w:type="pct" w:w="5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94901767307</w:t>
            </w:r>
          </w:p>
        </w:tc>
        <w:tc>
          <w:tcPr>
            <w:tcW w:type="pct" w:w="5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 xml:space="preserve"> III Pile 29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50.000,00</w:t>
            </w:r>
          </w:p>
        </w:tc>
        <w:tc>
          <w:tcPr>
            <w:tcW w:type="pct" w:w="3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uplata po ugovoru o pozjmici</w:t>
            </w:r>
          </w:p>
        </w:tc>
        <w:tc>
          <w:tcPr>
            <w:tcW w:type="pct" w:w="4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50.000,00</w:t>
            </w:r>
          </w:p>
        </w:tc>
        <w:tc>
          <w:tcPr>
            <w:tcW w:type="pct" w:w="3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uplata po ugovoru o pozjmici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</w:tr>
      <w:tr w:rsidTr="00B63D20" w:rsidR="00B63D20" w:rsidRPr="00BB4689">
        <w:trPr>
          <w:trHeight w:val="620"/>
        </w:trPr>
        <w:tc>
          <w:tcPr>
            <w:tcW w:type="pct" w:w="1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28</w:t>
            </w:r>
          </w:p>
        </w:tc>
        <w:tc>
          <w:tcPr>
            <w:tcW w:type="pct" w:w="5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GRADSKA PLINARA ZAGREB OPSKRBA</w:t>
            </w:r>
          </w:p>
        </w:tc>
        <w:tc>
          <w:tcPr>
            <w:tcW w:type="pct" w:w="5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74364571096</w:t>
            </w:r>
          </w:p>
        </w:tc>
        <w:tc>
          <w:tcPr>
            <w:tcW w:type="pct" w:w="5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Radnička cesta br.a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51.927,12</w:t>
            </w:r>
          </w:p>
        </w:tc>
        <w:tc>
          <w:tcPr>
            <w:tcW w:type="pct" w:w="3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mj.Račun</w:t>
            </w:r>
          </w:p>
        </w:tc>
        <w:tc>
          <w:tcPr>
            <w:tcW w:type="pct" w:w="4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51.927,12</w:t>
            </w:r>
          </w:p>
        </w:tc>
        <w:tc>
          <w:tcPr>
            <w:tcW w:type="pct" w:w="3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mj.Račun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OVR1328/14,132714 I DR.</w:t>
            </w:r>
          </w:p>
        </w:tc>
      </w:tr>
      <w:tr w:rsidTr="00B63D20" w:rsidR="00B63D20" w:rsidRPr="00BB4689">
        <w:trPr>
          <w:trHeight w:val="880"/>
        </w:trPr>
        <w:tc>
          <w:tcPr>
            <w:tcW w:type="pct" w:w="1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29</w:t>
            </w:r>
          </w:p>
        </w:tc>
        <w:tc>
          <w:tcPr>
            <w:tcW w:type="pct" w:w="5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AQUAESTIL</w:t>
            </w:r>
          </w:p>
        </w:tc>
        <w:tc>
          <w:tcPr>
            <w:tcW w:type="pct" w:w="5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31474494722</w:t>
            </w:r>
          </w:p>
        </w:tc>
        <w:tc>
          <w:tcPr>
            <w:tcW w:type="pct" w:w="5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UL.GRADA MAINZA ZAGREB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429.629,47</w:t>
            </w:r>
          </w:p>
        </w:tc>
        <w:tc>
          <w:tcPr>
            <w:tcW w:type="pct" w:w="3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Stpn-393- NOVI RN. +OBR.KTA</w:t>
            </w:r>
          </w:p>
        </w:tc>
        <w:tc>
          <w:tcPr>
            <w:tcW w:type="pct" w:w="4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429.629,47</w:t>
            </w:r>
          </w:p>
        </w:tc>
        <w:tc>
          <w:tcPr>
            <w:tcW w:type="pct" w:w="3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OV-8996 -500000 ZADUŽ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OV-8996 -500000 ZADUŽ</w:t>
            </w:r>
          </w:p>
        </w:tc>
      </w:tr>
      <w:tr w:rsidTr="00B63D20" w:rsidR="00B63D20" w:rsidRPr="00BB4689">
        <w:trPr>
          <w:trHeight w:val="620"/>
        </w:trPr>
        <w:tc>
          <w:tcPr>
            <w:tcW w:type="pct" w:w="1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type="pct" w:w="5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Mejrima Maxuni</w:t>
            </w:r>
          </w:p>
        </w:tc>
        <w:tc>
          <w:tcPr>
            <w:tcW w:type="pct" w:w="5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56737207819</w:t>
            </w:r>
          </w:p>
        </w:tc>
        <w:tc>
          <w:tcPr>
            <w:tcW w:type="pct" w:w="5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vlaška 67 i rudeška 177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149521,06</w:t>
            </w:r>
          </w:p>
        </w:tc>
        <w:tc>
          <w:tcPr>
            <w:tcW w:type="pct" w:w="3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0,00</w:t>
            </w:r>
          </w:p>
        </w:tc>
        <w:tc>
          <w:tcPr>
            <w:tcW w:type="pct" w:w="3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149521,06</w:t>
            </w:r>
          </w:p>
        </w:tc>
        <w:tc>
          <w:tcPr>
            <w:tcW w:type="pct" w:w="4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u sporu</w:t>
            </w:r>
          </w:p>
        </w:tc>
        <w:tc>
          <w:tcPr>
            <w:tcW w:type="pct" w:w="5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NIJE OBAVILA POSAO</w:t>
            </w:r>
          </w:p>
        </w:tc>
      </w:tr>
      <w:tr w:rsidTr="00B63D20" w:rsidR="00B63D20" w:rsidRPr="00BB4689">
        <w:trPr>
          <w:trHeight w:val="620"/>
        </w:trPr>
        <w:tc>
          <w:tcPr>
            <w:tcW w:type="pct" w:w="18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31</w:t>
            </w:r>
          </w:p>
        </w:tc>
        <w:tc>
          <w:tcPr>
            <w:tcW w:type="pct" w:w="5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STATIČKI PROJEKTNI URED</w:t>
            </w:r>
          </w:p>
        </w:tc>
        <w:tc>
          <w:tcPr>
            <w:tcW w:type="pct" w:w="5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O8413028683</w:t>
            </w:r>
          </w:p>
        </w:tc>
        <w:tc>
          <w:tcPr>
            <w:tcW w:type="pct" w:w="5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 xml:space="preserve">RENDULIČEVA 28 ZAGREB 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10146,4</w:t>
            </w:r>
          </w:p>
        </w:tc>
        <w:tc>
          <w:tcPr>
            <w:tcW w:type="pct" w:w="3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RAČ</w:t>
            </w:r>
          </w:p>
        </w:tc>
        <w:tc>
          <w:tcPr>
            <w:tcW w:type="pct" w:w="4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10146,4</w:t>
            </w:r>
          </w:p>
        </w:tc>
        <w:tc>
          <w:tcPr>
            <w:tcW w:type="pct" w:w="3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Stpn-393-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Stpn-393-</w:t>
            </w:r>
          </w:p>
        </w:tc>
      </w:tr>
      <w:tr w:rsidTr="00B63D20" w:rsidR="00B63D20" w:rsidRPr="00BB4689">
        <w:trPr>
          <w:trHeight w:val="620"/>
        </w:trPr>
        <w:tc>
          <w:tcPr>
            <w:tcW w:type="pct" w:w="18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32</w:t>
            </w:r>
          </w:p>
        </w:tc>
        <w:tc>
          <w:tcPr>
            <w:tcW w:type="pct" w:w="57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IMAGO REKLAMNA AGENCIJA</w:t>
            </w:r>
          </w:p>
        </w:tc>
        <w:tc>
          <w:tcPr>
            <w:tcW w:type="pct" w:w="52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41856116339</w:t>
            </w:r>
          </w:p>
        </w:tc>
        <w:tc>
          <w:tcPr>
            <w:tcW w:type="pct" w:w="55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UL.GRADA VUKOVARA 271 ZAGREB</w:t>
            </w:r>
          </w:p>
        </w:tc>
        <w:tc>
          <w:tcPr>
            <w:tcW w:type="pct" w:w="46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10919,06</w:t>
            </w:r>
          </w:p>
        </w:tc>
        <w:tc>
          <w:tcPr>
            <w:tcW w:type="pct" w:w="36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RAČ.</w:t>
            </w:r>
          </w:p>
        </w:tc>
        <w:tc>
          <w:tcPr>
            <w:tcW w:type="pct" w:w="46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10919,06</w:t>
            </w:r>
          </w:p>
        </w:tc>
        <w:tc>
          <w:tcPr>
            <w:tcW w:type="pct" w:w="365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Stpn-393-</w:t>
            </w:r>
          </w:p>
        </w:tc>
        <w:tc>
          <w:tcPr>
            <w:tcW w:type="pct" w:w="46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Stpn-393-</w:t>
            </w:r>
          </w:p>
        </w:tc>
      </w:tr>
      <w:tr w:rsidTr="00B63D20" w:rsidR="00B63D20" w:rsidRPr="00BB4689">
        <w:trPr>
          <w:trHeight w:val="620"/>
        </w:trPr>
        <w:tc>
          <w:tcPr>
            <w:tcW w:type="pct" w:w="18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33</w:t>
            </w:r>
          </w:p>
        </w:tc>
        <w:tc>
          <w:tcPr>
            <w:tcW w:type="pct" w:w="57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MAĐER JOSIP</w:t>
            </w:r>
          </w:p>
        </w:tc>
        <w:tc>
          <w:tcPr>
            <w:tcW w:type="pct" w:w="52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81760014433</w:t>
            </w:r>
          </w:p>
        </w:tc>
        <w:tc>
          <w:tcPr>
            <w:tcW w:type="pct" w:w="55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ZAGREB, REMETINAČKI GAJ 27 A</w:t>
            </w:r>
          </w:p>
        </w:tc>
        <w:tc>
          <w:tcPr>
            <w:tcW w:type="pct" w:w="46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1789660,1</w:t>
            </w:r>
          </w:p>
        </w:tc>
        <w:tc>
          <w:tcPr>
            <w:tcW w:type="pct" w:w="36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Stpn-393-</w:t>
            </w:r>
          </w:p>
        </w:tc>
        <w:tc>
          <w:tcPr>
            <w:tcW w:type="pct" w:w="46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1789660,1</w:t>
            </w:r>
          </w:p>
        </w:tc>
        <w:tc>
          <w:tcPr>
            <w:tcW w:type="pct" w:w="365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Stpn-393-</w:t>
            </w:r>
          </w:p>
        </w:tc>
        <w:tc>
          <w:tcPr>
            <w:tcW w:type="pct" w:w="46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Stpn-393-</w:t>
            </w:r>
          </w:p>
        </w:tc>
      </w:tr>
      <w:tr w:rsidTr="00B63D20" w:rsidR="00B63D20" w:rsidRPr="00BB4689">
        <w:trPr>
          <w:trHeight w:val="620"/>
        </w:trPr>
        <w:tc>
          <w:tcPr>
            <w:tcW w:type="pct" w:w="1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34</w:t>
            </w:r>
          </w:p>
        </w:tc>
        <w:tc>
          <w:tcPr>
            <w:tcW w:type="pct" w:w="5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NIKOLA HRANILOVIĆ</w:t>
            </w:r>
          </w:p>
        </w:tc>
        <w:tc>
          <w:tcPr>
            <w:tcW w:type="pct" w:w="5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81548231629</w:t>
            </w:r>
          </w:p>
        </w:tc>
        <w:tc>
          <w:tcPr>
            <w:tcW w:type="pct" w:w="5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 xml:space="preserve">ZAGREB, TRNSKO 1 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2.289.053,10</w:t>
            </w:r>
          </w:p>
        </w:tc>
        <w:tc>
          <w:tcPr>
            <w:tcW w:type="pct" w:w="3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UGOVOR SA DELTA NEKRETNINE</w:t>
            </w:r>
          </w:p>
        </w:tc>
        <w:tc>
          <w:tcPr>
            <w:tcW w:type="pct" w:w="4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3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2289053,1</w:t>
            </w:r>
          </w:p>
        </w:tc>
        <w:tc>
          <w:tcPr>
            <w:tcW w:type="pct" w:w="4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SPOR VEZA P-860/2017</w:t>
            </w:r>
          </w:p>
        </w:tc>
      </w:tr>
      <w:tr w:rsidTr="00B63D20" w:rsidR="00B63D20" w:rsidRPr="00BB4689">
        <w:trPr>
          <w:trHeight w:val="620"/>
        </w:trPr>
        <w:tc>
          <w:tcPr>
            <w:tcW w:type="pct" w:w="188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35</w:t>
            </w:r>
          </w:p>
        </w:tc>
        <w:tc>
          <w:tcPr>
            <w:tcW w:type="pct" w:w="57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GE-MA TEAM</w:t>
            </w:r>
          </w:p>
        </w:tc>
        <w:tc>
          <w:tcPr>
            <w:tcW w:type="pct" w:w="5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64235470666</w:t>
            </w:r>
          </w:p>
        </w:tc>
        <w:tc>
          <w:tcPr>
            <w:tcW w:type="pct" w:w="5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PODRAVSKA 10,DONJA DUBRAVA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237574,78</w:t>
            </w:r>
          </w:p>
        </w:tc>
        <w:tc>
          <w:tcPr>
            <w:tcW w:type="pct" w:w="3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Stpn-393-</w:t>
            </w:r>
          </w:p>
        </w:tc>
        <w:tc>
          <w:tcPr>
            <w:tcW w:type="pct" w:w="4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237574,78</w:t>
            </w:r>
          </w:p>
        </w:tc>
        <w:tc>
          <w:tcPr>
            <w:tcW w:type="pct" w:w="3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Stpn-393-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Stpn-393-</w:t>
            </w:r>
          </w:p>
        </w:tc>
      </w:tr>
      <w:tr w:rsidTr="00B63D20" w:rsidR="00B63D20" w:rsidRPr="00BB4689">
        <w:trPr>
          <w:trHeight w:val="620"/>
        </w:trPr>
        <w:tc>
          <w:tcPr>
            <w:tcW w:type="pct" w:w="188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36</w:t>
            </w:r>
          </w:p>
        </w:tc>
        <w:tc>
          <w:tcPr>
            <w:tcW w:type="pct" w:w="5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ELEKTRO TERMIČKI SUSTAVI</w:t>
            </w:r>
          </w:p>
        </w:tc>
        <w:tc>
          <w:tcPr>
            <w:tcW w:type="pct" w:w="5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66950824428</w:t>
            </w:r>
          </w:p>
        </w:tc>
        <w:tc>
          <w:tcPr>
            <w:tcW w:type="pct" w:w="5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NOVA GRADIŠKA , BARUNA TRENKA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306138,51</w:t>
            </w:r>
          </w:p>
        </w:tc>
        <w:tc>
          <w:tcPr>
            <w:tcW w:type="pct" w:w="3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UG.O GRAĐENJU</w:t>
            </w:r>
          </w:p>
        </w:tc>
        <w:tc>
          <w:tcPr>
            <w:tcW w:type="pct" w:w="4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306138,51</w:t>
            </w:r>
          </w:p>
        </w:tc>
        <w:tc>
          <w:tcPr>
            <w:tcW w:type="pct" w:w="3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OVR 2362,14</w:t>
            </w:r>
          </w:p>
        </w:tc>
      </w:tr>
      <w:tr w:rsidTr="00B63D20" w:rsidR="00B63D20" w:rsidRPr="00BB4689">
        <w:trPr>
          <w:trHeight w:val="620"/>
        </w:trPr>
        <w:tc>
          <w:tcPr>
            <w:tcW w:type="pct" w:w="18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37</w:t>
            </w:r>
          </w:p>
        </w:tc>
        <w:tc>
          <w:tcPr>
            <w:tcW w:type="pct" w:w="57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ALPHACHROM</w:t>
            </w:r>
          </w:p>
        </w:tc>
        <w:tc>
          <w:tcPr>
            <w:tcW w:type="pct" w:w="52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18966227376</w:t>
            </w:r>
          </w:p>
        </w:tc>
        <w:tc>
          <w:tcPr>
            <w:tcW w:type="pct" w:w="55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ZAGREB,KARLOVAČKA CESTA 24</w:t>
            </w:r>
          </w:p>
        </w:tc>
        <w:tc>
          <w:tcPr>
            <w:tcW w:type="pct" w:w="4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167833,92</w:t>
            </w:r>
          </w:p>
        </w:tc>
        <w:tc>
          <w:tcPr>
            <w:tcW w:type="pct" w:w="368"/>
            <w:tcBorders>
              <w:top w:val="nil"/>
              <w:left w:val="nil"/>
              <w:bottom w:val="nil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 xml:space="preserve">rn za radove </w:t>
            </w:r>
          </w:p>
        </w:tc>
        <w:tc>
          <w:tcPr>
            <w:tcW w:type="pct" w:w="46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167833,92</w:t>
            </w:r>
          </w:p>
        </w:tc>
        <w:tc>
          <w:tcPr>
            <w:tcW w:type="pct" w:w="365"/>
            <w:tcBorders>
              <w:top w:val="nil"/>
              <w:left w:val="nil"/>
              <w:bottom w:val="nil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</w:p>
        </w:tc>
        <w:tc>
          <w:tcPr>
            <w:tcW w:type="pct" w:w="4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88"/>
            <w:tcBorders>
              <w:top w:val="nil"/>
              <w:left w:val="nil"/>
              <w:bottom w:val="nil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prij.tražbina nakon prijeboj</w:t>
            </w:r>
          </w:p>
        </w:tc>
      </w:tr>
      <w:tr w:rsidTr="00B63D20" w:rsidR="00B63D20" w:rsidRPr="00BB4689">
        <w:trPr>
          <w:trHeight w:val="540"/>
        </w:trPr>
        <w:tc>
          <w:tcPr>
            <w:tcW w:type="pct" w:w="18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b/>
                <w:bCs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b/>
                <w:bCs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b/>
                <w:bCs/>
                <w:color w:val="000000"/>
                <w:sz w:val="14"/>
                <w:szCs w:val="14"/>
              </w:rPr>
              <w:t>UKUPNO</w:t>
            </w:r>
          </w:p>
        </w:tc>
        <w:tc>
          <w:tcPr>
            <w:tcW w:type="pct" w:w="52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b/>
                <w:bCs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55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b/>
                <w:bCs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10145122,16</w:t>
            </w:r>
          </w:p>
        </w:tc>
        <w:tc>
          <w:tcPr>
            <w:tcW w:type="pct" w:w="36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b/>
                <w:bCs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6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7465329,64</w:t>
            </w:r>
          </w:p>
        </w:tc>
        <w:tc>
          <w:tcPr>
            <w:tcW w:type="pct" w:w="36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b/>
                <w:bCs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2679792,52</w:t>
            </w:r>
          </w:p>
        </w:tc>
        <w:tc>
          <w:tcPr>
            <w:tcW w:type="pct" w:w="45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type="pct" w:w="58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666DAB">
            <w:pPr>
              <w:rPr>
                <w:rFonts w:cs="Calibri"/>
                <w:b/>
                <w:bCs/>
                <w:color w:val="000000"/>
                <w:sz w:val="14"/>
                <w:szCs w:val="14"/>
              </w:rPr>
            </w:pPr>
            <w:r w:rsidRPr="00666DAB">
              <w:rPr>
                <w:rFonts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</w:tbl>
    <w:p w:rsidRDefault="004B0B43" w:rsidP="009E3AAC" w:rsidR="004B0B43">
      <w:pPr>
        <w:rPr>
          <w:sz w:val="24"/>
          <w:szCs w:val="24"/>
        </w:rPr>
      </w:pPr>
    </w:p>
    <w:p w:rsidRDefault="00B71BE5" w:rsidP="009E3AAC" w:rsidR="00B71BE5">
      <w:pPr>
        <w:rPr>
          <w:sz w:val="24"/>
          <w:szCs w:val="24"/>
        </w:rPr>
      </w:pPr>
    </w:p>
    <w:p w:rsidRDefault="00B71BE5" w:rsidP="009E3AAC" w:rsidR="00B71BE5">
      <w:pPr>
        <w:rPr>
          <w:sz w:val="24"/>
          <w:szCs w:val="24"/>
        </w:rPr>
      </w:pPr>
    </w:p>
    <w:p w:rsidRDefault="00B60121" w:rsidP="009E3AAC" w:rsidR="00B60121" w:rsidRPr="00B71BE5">
      <w:pPr>
        <w:rPr>
          <w:sz w:val="24"/>
          <w:szCs w:val="24"/>
        </w:rPr>
      </w:pPr>
      <w:r w:rsidRPr="00B71BE5">
        <w:rPr>
          <w:sz w:val="24"/>
          <w:szCs w:val="24"/>
        </w:rPr>
        <w:t>Utvrđuje se da spisu pril</w:t>
      </w:r>
      <w:r w:rsidR="00534957">
        <w:rPr>
          <w:sz w:val="24"/>
          <w:szCs w:val="24"/>
        </w:rPr>
        <w:t>eži</w:t>
      </w:r>
      <w:r w:rsidRPr="00B71BE5">
        <w:rPr>
          <w:sz w:val="24"/>
          <w:szCs w:val="24"/>
        </w:rPr>
        <w:t xml:space="preserve"> podnesak stečajnog vjerovnika Sandre Evačić kojim podneskom osporava tražbine  drugih stečajnih vjerovnika i to:</w:t>
      </w:r>
    </w:p>
    <w:p w:rsidRDefault="00B60121" w:rsidP="00B60121" w:rsidR="00B60121" w:rsidRPr="00B71BE5">
      <w:pPr>
        <w:pStyle w:val="Odlomakpopisa"/>
        <w:numPr>
          <w:ilvl w:val="0"/>
          <w:numId w:val="9"/>
        </w:numPr>
        <w:rPr>
          <w:rFonts w:hAnsi="Times New Roman" w:ascii="Times New Roman"/>
          <w:sz w:val="24"/>
          <w:szCs w:val="24"/>
        </w:rPr>
      </w:pPr>
      <w:r w:rsidRPr="00B71BE5">
        <w:rPr>
          <w:rFonts w:hAnsi="Times New Roman" w:ascii="Times New Roman"/>
          <w:sz w:val="24"/>
          <w:szCs w:val="24"/>
        </w:rPr>
        <w:t>HRVATSKE VODE odjel za gornju Savu, OIB: 28921383001</w:t>
      </w:r>
      <w:r w:rsidR="00B71BE5">
        <w:rPr>
          <w:rFonts w:hAnsi="Times New Roman" w:ascii="Times New Roman"/>
          <w:sz w:val="24"/>
          <w:szCs w:val="24"/>
        </w:rPr>
        <w:t xml:space="preserve">, za iznos od 492.045,34 kn </w:t>
      </w:r>
      <w:r w:rsidRPr="00B71BE5">
        <w:rPr>
          <w:rFonts w:hAnsi="Times New Roman" w:ascii="Times New Roman"/>
          <w:sz w:val="24"/>
          <w:szCs w:val="24"/>
        </w:rPr>
        <w:t xml:space="preserve">radi krivo utvrđenog činjeničnog stanja dugovanja </w:t>
      </w:r>
      <w:r w:rsidR="00B71BE5" w:rsidRPr="00B71BE5">
        <w:rPr>
          <w:rFonts w:hAnsi="Times New Roman" w:ascii="Times New Roman"/>
          <w:sz w:val="24"/>
          <w:szCs w:val="24"/>
        </w:rPr>
        <w:t>te pogrešnog obračuna kamata</w:t>
      </w:r>
    </w:p>
    <w:p w:rsidRDefault="00B60121" w:rsidP="00B60121" w:rsidR="00B60121" w:rsidRPr="00B71BE5">
      <w:pPr>
        <w:pStyle w:val="Odlomakpopisa"/>
        <w:numPr>
          <w:ilvl w:val="0"/>
          <w:numId w:val="9"/>
        </w:numPr>
        <w:rPr>
          <w:rFonts w:hAnsi="Times New Roman" w:ascii="Times New Roman"/>
          <w:sz w:val="24"/>
          <w:szCs w:val="24"/>
        </w:rPr>
      </w:pPr>
      <w:r w:rsidRPr="00B71BE5">
        <w:rPr>
          <w:rFonts w:hAnsi="Times New Roman" w:ascii="Times New Roman"/>
          <w:sz w:val="24"/>
          <w:szCs w:val="24"/>
        </w:rPr>
        <w:t>AM-INTERIJERI vl. Mato Tolić, OIB: 44119067267, za iznos od 30.698,40</w:t>
      </w:r>
      <w:r w:rsidR="00B71BE5">
        <w:rPr>
          <w:rFonts w:hAnsi="Times New Roman" w:ascii="Times New Roman"/>
          <w:sz w:val="24"/>
          <w:szCs w:val="24"/>
        </w:rPr>
        <w:t xml:space="preserve"> kn</w:t>
      </w:r>
      <w:r w:rsidRPr="00B71BE5">
        <w:rPr>
          <w:rFonts w:hAnsi="Times New Roman" w:ascii="Times New Roman"/>
          <w:sz w:val="24"/>
          <w:szCs w:val="24"/>
        </w:rPr>
        <w:t xml:space="preserve"> radi krivo utvrđenog činjeničnog stanja dugovanja</w:t>
      </w:r>
    </w:p>
    <w:p w:rsidRDefault="00B71BE5" w:rsidP="00B60121" w:rsidR="00B71BE5" w:rsidRPr="00B71BE5">
      <w:pPr>
        <w:pStyle w:val="Odlomakpopisa"/>
        <w:numPr>
          <w:ilvl w:val="0"/>
          <w:numId w:val="9"/>
        </w:numPr>
        <w:rPr>
          <w:rFonts w:hAnsi="Times New Roman" w:ascii="Times New Roman"/>
          <w:sz w:val="24"/>
          <w:szCs w:val="24"/>
        </w:rPr>
      </w:pPr>
      <w:r w:rsidRPr="00B71BE5">
        <w:rPr>
          <w:rFonts w:hAnsi="Times New Roman" w:ascii="Times New Roman"/>
          <w:sz w:val="24"/>
          <w:szCs w:val="24"/>
        </w:rPr>
        <w:t>EUROLAM d.o.o., OIB: 32619029079 za iznos od 40.096,34 kn radi krivo utvrđenog činjeničnog stanja dugovanja</w:t>
      </w:r>
    </w:p>
    <w:p w:rsidRDefault="00B71BE5" w:rsidP="00B60121" w:rsidR="00B71BE5">
      <w:pPr>
        <w:pStyle w:val="Odlomakpopisa"/>
        <w:numPr>
          <w:ilvl w:val="0"/>
          <w:numId w:val="9"/>
        </w:numPr>
        <w:rPr>
          <w:rFonts w:hAnsi="Times New Roman" w:ascii="Times New Roman"/>
          <w:sz w:val="24"/>
          <w:szCs w:val="24"/>
        </w:rPr>
      </w:pPr>
      <w:r w:rsidRPr="00B71BE5">
        <w:rPr>
          <w:rFonts w:hAnsi="Times New Roman" w:ascii="Times New Roman"/>
          <w:sz w:val="24"/>
          <w:szCs w:val="24"/>
        </w:rPr>
        <w:t>AQUAESTIL PLUS d.o.o., OIB: 31474494722 za iznos od 114.450,33 kn radi krivo utvrđenog činjeničnog stanja dugovanja</w:t>
      </w:r>
    </w:p>
    <w:p w:rsidRDefault="001D14FE" w:rsidP="001D14FE" w:rsidR="001D14FE">
      <w:pPr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Utvrđuje se da vjerovnik Nikola Hranilović osporava tražbinu drugog vjerovnika  Ivice Kovačevića u iznosu od 50.000,00 kn pod rednim brojem 26. Iz razloga jer je isti bio jedini osnivač, član društva stečajnog dužnika pa se radi o tražbini nižeg isplatnog reda obzirom istim zajmom nadomješta temeljeni kapital stečajnog dužnika. </w:t>
      </w:r>
    </w:p>
    <w:p w:rsidRDefault="001D14FE" w:rsidP="001D14FE" w:rsidR="001D14FE">
      <w:pPr>
        <w:rPr>
          <w:sz w:val="24"/>
          <w:szCs w:val="24"/>
        </w:rPr>
      </w:pPr>
    </w:p>
    <w:p w:rsidRDefault="001D14FE" w:rsidP="001D14FE" w:rsidR="001D14FE">
      <w:pPr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Temeljem čl. 266. St. 2. SZ-a ako je koji od stečajnih vjerovnika osporio tražbinu koji je priznao stečajni upravitelj sud će stečajnog vjerovnika uputiti u parnicu. </w:t>
      </w:r>
    </w:p>
    <w:p w:rsidRDefault="001D14FE" w:rsidP="001D14FE" w:rsidR="001D14FE">
      <w:pPr>
        <w:rPr>
          <w:sz w:val="24"/>
          <w:szCs w:val="24"/>
        </w:rPr>
      </w:pPr>
    </w:p>
    <w:p w:rsidRDefault="008246EB" w:rsidP="008246EB" w:rsidR="00AF6EEE">
      <w:pPr>
        <w:ind w:firstLine="360"/>
        <w:rPr>
          <w:sz w:val="24"/>
          <w:szCs w:val="24"/>
        </w:rPr>
      </w:pPr>
      <w:r>
        <w:rPr>
          <w:sz w:val="24"/>
          <w:szCs w:val="24"/>
        </w:rPr>
        <w:t>Stečajni vjerovnik RH, MF, Porezna uprava izjavljuje da u II. višem isplatnom redu povlači dio tražbine u iznosu od 77.</w:t>
      </w:r>
      <w:r w:rsidR="00B565B3">
        <w:rPr>
          <w:sz w:val="24"/>
          <w:szCs w:val="24"/>
        </w:rPr>
        <w:t>207,72 kn, budući da je isto priznato u I. višem isplatnom redu.</w:t>
      </w:r>
    </w:p>
    <w:p w:rsidRDefault="00AF6EEE" w:rsidP="008246EB" w:rsidR="00AF6EEE">
      <w:pPr>
        <w:ind w:firstLine="360"/>
        <w:rPr>
          <w:sz w:val="24"/>
          <w:szCs w:val="24"/>
        </w:rPr>
      </w:pPr>
    </w:p>
    <w:p w:rsidRDefault="00AF6EEE" w:rsidP="008246EB" w:rsidR="00AF6EEE">
      <w:pPr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Vezano za tražbine koje osporava vjerovnik Sandra Evačić stečajni upravitelj izjavljuje da je priznata tražbina sukladno Ugovoru koji je bio zaključen u postupku predstečajne nagodbe. </w:t>
      </w:r>
    </w:p>
    <w:p w:rsidRDefault="00026764" w:rsidP="008246EB" w:rsidR="00026764">
      <w:pPr>
        <w:ind w:firstLine="360"/>
        <w:rPr>
          <w:sz w:val="24"/>
          <w:szCs w:val="24"/>
        </w:rPr>
      </w:pPr>
    </w:p>
    <w:p w:rsidRDefault="00026764" w:rsidP="00594C4B" w:rsidR="00026764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Vjerovnik odvjetnik Marko Samardžija izjavljuje da od njegove ukupno priznate tražbine od 228.281,25 kn dio u iznosu od 113.881,25 kn predstavlja troškove odvjetničkog zastupanja 6 mj. prije otvaranja stečajnog postupka u vezi sa zaštitom i ostvarenjem prava dužnika koje ulaze u stečajnu masu. Predlaže da se u tom iznosu utvrde kao ostale obveze stečajne mase. </w:t>
      </w:r>
    </w:p>
    <w:p w:rsidRDefault="00026764" w:rsidP="008246EB" w:rsidR="00026764">
      <w:pPr>
        <w:ind w:firstLine="360"/>
        <w:rPr>
          <w:sz w:val="24"/>
          <w:szCs w:val="24"/>
        </w:rPr>
      </w:pPr>
    </w:p>
    <w:p w:rsidRDefault="00026764" w:rsidP="008246EB" w:rsidR="00026764">
      <w:pPr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  <w:r w:rsidR="00594C4B">
        <w:rPr>
          <w:sz w:val="24"/>
          <w:szCs w:val="24"/>
        </w:rPr>
        <w:t xml:space="preserve">ističe da </w:t>
      </w:r>
      <w:r w:rsidR="00C453C9">
        <w:rPr>
          <w:sz w:val="24"/>
          <w:szCs w:val="24"/>
        </w:rPr>
        <w:t xml:space="preserve">je suglasan da iste predstavljaju ostale obveze stečajne mase. </w:t>
      </w:r>
    </w:p>
    <w:p w:rsidRDefault="00AF6EEE" w:rsidP="001628FF" w:rsidR="008246EB" w:rsidRPr="001D14FE">
      <w:pPr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565B3">
        <w:rPr>
          <w:sz w:val="24"/>
          <w:szCs w:val="24"/>
        </w:rPr>
        <w:t xml:space="preserve"> </w:t>
      </w:r>
    </w:p>
    <w:p w:rsidRDefault="001B7518" w:rsidP="003133CB" w:rsidR="009E2E3B" w:rsidRPr="00280D1D">
      <w:pPr>
        <w:ind w:firstLine="720"/>
        <w:jc w:val="both"/>
        <w:rPr>
          <w:sz w:val="24"/>
          <w:szCs w:val="24"/>
        </w:rPr>
      </w:pPr>
      <w:r w:rsidRPr="00280D1D">
        <w:rPr>
          <w:sz w:val="24"/>
          <w:szCs w:val="24"/>
        </w:rPr>
        <w:t>S o</w:t>
      </w:r>
      <w:r w:rsidR="007B3A1D" w:rsidRPr="00280D1D">
        <w:rPr>
          <w:sz w:val="24"/>
          <w:szCs w:val="24"/>
        </w:rPr>
        <w:t xml:space="preserve">bzirom </w:t>
      </w:r>
      <w:r w:rsidRPr="00280D1D">
        <w:rPr>
          <w:sz w:val="24"/>
          <w:szCs w:val="24"/>
        </w:rPr>
        <w:t xml:space="preserve">da </w:t>
      </w:r>
      <w:r w:rsidR="007B3A1D" w:rsidRPr="00280D1D">
        <w:rPr>
          <w:sz w:val="24"/>
          <w:szCs w:val="24"/>
        </w:rPr>
        <w:t>su ispitane sve prijavljene tražbine, stečajni sudac izjavljuje da će rješenje o tome u kojem iznosu i u kojem isplatnom redu su utvrđene,</w:t>
      </w:r>
      <w:r w:rsidR="004E2E52" w:rsidRPr="00280D1D">
        <w:rPr>
          <w:sz w:val="24"/>
          <w:szCs w:val="24"/>
        </w:rPr>
        <w:t xml:space="preserve"> odnosno osporene</w:t>
      </w:r>
      <w:r w:rsidR="007B3A1D" w:rsidRPr="00280D1D">
        <w:rPr>
          <w:sz w:val="24"/>
          <w:szCs w:val="24"/>
        </w:rPr>
        <w:t xml:space="preserve"> </w:t>
      </w:r>
      <w:r w:rsidRPr="00280D1D">
        <w:rPr>
          <w:sz w:val="24"/>
          <w:szCs w:val="24"/>
        </w:rPr>
        <w:t>biti objavljeno na e-oglasnoj ploči suda.</w:t>
      </w:r>
    </w:p>
    <w:p w:rsidRDefault="001D14FE" w:rsidP="00965131" w:rsidR="001D14FE" w:rsidRPr="00280D1D">
      <w:pPr>
        <w:jc w:val="both"/>
        <w:rPr>
          <w:bCs/>
          <w:sz w:val="24"/>
          <w:szCs w:val="24"/>
        </w:rPr>
      </w:pPr>
    </w:p>
    <w:p w:rsidRDefault="00954230" w:rsidP="00B63D20" w:rsidR="001D2FF3">
      <w:pPr>
        <w:ind w:firstLine="720"/>
        <w:jc w:val="both"/>
        <w:rPr>
          <w:bCs/>
          <w:sz w:val="24"/>
          <w:szCs w:val="24"/>
        </w:rPr>
      </w:pPr>
      <w:r w:rsidRPr="00280D1D">
        <w:rPr>
          <w:bCs/>
          <w:sz w:val="24"/>
          <w:szCs w:val="24"/>
        </w:rPr>
        <w:t>Stečajni s</w:t>
      </w:r>
      <w:r w:rsidR="00AA0670" w:rsidRPr="00280D1D">
        <w:rPr>
          <w:bCs/>
          <w:sz w:val="24"/>
          <w:szCs w:val="24"/>
        </w:rPr>
        <w:t xml:space="preserve">udac objavljuje da se </w:t>
      </w:r>
      <w:r w:rsidR="00166167" w:rsidRPr="00280D1D">
        <w:rPr>
          <w:bCs/>
          <w:sz w:val="24"/>
          <w:szCs w:val="24"/>
        </w:rPr>
        <w:t xml:space="preserve">u tablici </w:t>
      </w:r>
      <w:r w:rsidR="00AA0670" w:rsidRPr="00280D1D">
        <w:rPr>
          <w:bCs/>
          <w:sz w:val="24"/>
          <w:szCs w:val="24"/>
        </w:rPr>
        <w:t>navedene tražbine stečajnih vjerovnika smatraju utvrđenim  i razvrstavaju u</w:t>
      </w:r>
      <w:r w:rsidR="002B7B9E" w:rsidRPr="00280D1D">
        <w:rPr>
          <w:bCs/>
          <w:sz w:val="24"/>
          <w:szCs w:val="24"/>
        </w:rPr>
        <w:t xml:space="preserve"> I. </w:t>
      </w:r>
      <w:r w:rsidR="00561466" w:rsidRPr="00280D1D">
        <w:rPr>
          <w:bCs/>
          <w:sz w:val="24"/>
          <w:szCs w:val="24"/>
        </w:rPr>
        <w:t xml:space="preserve">i II. </w:t>
      </w:r>
      <w:r w:rsidR="00014DED" w:rsidRPr="00280D1D">
        <w:rPr>
          <w:bCs/>
          <w:sz w:val="24"/>
          <w:szCs w:val="24"/>
        </w:rPr>
        <w:t>viši isplatni red.</w:t>
      </w:r>
    </w:p>
    <w:p w:rsidRDefault="001D2FF3" w:rsidP="00033B31" w:rsidR="001D2FF3">
      <w:pPr>
        <w:numPr>
          <w:ilvl w:val="12"/>
          <w:numId w:val="0"/>
        </w:numPr>
        <w:ind w:firstLine="360"/>
        <w:jc w:val="both"/>
        <w:rPr>
          <w:bCs/>
          <w:sz w:val="24"/>
          <w:szCs w:val="24"/>
        </w:rPr>
      </w:pPr>
    </w:p>
    <w:p w:rsidRDefault="003C1F56" w:rsidP="00033B31" w:rsidR="003C1F56">
      <w:pPr>
        <w:numPr>
          <w:ilvl w:val="12"/>
          <w:numId w:val="0"/>
        </w:numPr>
        <w:ind w:firstLine="360"/>
        <w:jc w:val="both"/>
        <w:rPr>
          <w:bCs/>
          <w:sz w:val="24"/>
          <w:szCs w:val="24"/>
        </w:rPr>
      </w:pPr>
    </w:p>
    <w:p w:rsidRDefault="003C1F56" w:rsidP="00033B31" w:rsidR="003C1F56">
      <w:pPr>
        <w:numPr>
          <w:ilvl w:val="12"/>
          <w:numId w:val="0"/>
        </w:numPr>
        <w:ind w:firstLine="360"/>
        <w:jc w:val="both"/>
        <w:rPr>
          <w:bCs/>
          <w:sz w:val="24"/>
          <w:szCs w:val="24"/>
        </w:rPr>
      </w:pPr>
    </w:p>
    <w:p w:rsidRDefault="003C1F56" w:rsidP="00033B31" w:rsidR="003C1F56">
      <w:pPr>
        <w:numPr>
          <w:ilvl w:val="12"/>
          <w:numId w:val="0"/>
        </w:numPr>
        <w:ind w:firstLine="360"/>
        <w:jc w:val="both"/>
        <w:rPr>
          <w:bCs/>
          <w:sz w:val="24"/>
          <w:szCs w:val="24"/>
        </w:rPr>
      </w:pPr>
    </w:p>
    <w:p w:rsidRDefault="00057A5A" w:rsidP="00B63D20" w:rsidR="008B59BF" w:rsidRPr="00280D1D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 w:rsidRPr="00280D1D">
        <w:rPr>
          <w:bCs/>
          <w:sz w:val="24"/>
          <w:szCs w:val="24"/>
        </w:rPr>
        <w:lastRenderedPageBreak/>
        <w:t>Stečajni upravitelj</w:t>
      </w:r>
      <w:r w:rsidR="001C42B4" w:rsidRPr="00280D1D">
        <w:rPr>
          <w:bCs/>
          <w:sz w:val="24"/>
          <w:szCs w:val="24"/>
        </w:rPr>
        <w:t xml:space="preserve"> ističe </w:t>
      </w:r>
      <w:r w:rsidR="00871B7F" w:rsidRPr="00280D1D">
        <w:rPr>
          <w:bCs/>
          <w:sz w:val="24"/>
          <w:szCs w:val="24"/>
        </w:rPr>
        <w:t xml:space="preserve">kako </w:t>
      </w:r>
      <w:r w:rsidR="00B63D20">
        <w:rPr>
          <w:bCs/>
          <w:sz w:val="24"/>
          <w:szCs w:val="24"/>
        </w:rPr>
        <w:t>se radi o sljedećim razlučnim pravima</w:t>
      </w:r>
      <w:r w:rsidR="00786AB1">
        <w:rPr>
          <w:bCs/>
          <w:sz w:val="24"/>
          <w:szCs w:val="24"/>
        </w:rPr>
        <w:t>:</w:t>
      </w:r>
    </w:p>
    <w:p w:rsidRDefault="00871B7F" w:rsidP="00033B31" w:rsidR="00871B7F" w:rsidRPr="00280D1D">
      <w:pPr>
        <w:numPr>
          <w:ilvl w:val="12"/>
          <w:numId w:val="0"/>
        </w:numPr>
        <w:ind w:firstLine="360"/>
        <w:jc w:val="both"/>
        <w:rPr>
          <w:bCs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451"/>
        <w:gridCol w:w="2256"/>
        <w:gridCol w:w="1316"/>
        <w:gridCol w:w="2466"/>
        <w:gridCol w:w="1428"/>
        <w:gridCol w:w="1928"/>
        <w:gridCol w:w="1297"/>
        <w:gridCol w:w="3389"/>
      </w:tblGrid>
      <w:tr w:rsidTr="00B63D20" w:rsidR="00B63D20" w:rsidRPr="009B09C1">
        <w:trPr>
          <w:trHeight w:val="300"/>
        </w:trPr>
        <w:tc>
          <w:tcPr>
            <w:tcW w:type="pct" w:w="168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63D20" w:rsidP="00B63D20" w:rsidR="00B63D20" w:rsidRPr="009B09C1">
            <w:pPr>
              <w:jc w:val="center"/>
              <w:rPr>
                <w:color w:val="000000"/>
                <w:sz w:val="24"/>
                <w:szCs w:val="24"/>
              </w:rPr>
            </w:pPr>
            <w:r w:rsidRPr="009B09C1">
              <w:rPr>
                <w:color w:val="000000"/>
                <w:sz w:val="24"/>
                <w:szCs w:val="24"/>
              </w:rPr>
              <w:t>rb</w:t>
            </w:r>
          </w:p>
        </w:tc>
        <w:tc>
          <w:tcPr>
            <w:tcW w:type="pct" w:w="789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63D20" w:rsidP="00B63D20" w:rsidR="00B63D20" w:rsidRPr="009B09C1">
            <w:pPr>
              <w:jc w:val="center"/>
              <w:rPr>
                <w:color w:val="000000"/>
                <w:sz w:val="24"/>
                <w:szCs w:val="24"/>
              </w:rPr>
            </w:pPr>
            <w:r w:rsidRPr="009B09C1">
              <w:rPr>
                <w:color w:val="000000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426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63D20" w:rsidP="00B63D20" w:rsidR="00B63D20" w:rsidRPr="009B09C1">
            <w:pPr>
              <w:jc w:val="center"/>
              <w:rPr>
                <w:color w:val="000000"/>
                <w:sz w:val="24"/>
                <w:szCs w:val="24"/>
              </w:rPr>
            </w:pPr>
            <w:r w:rsidRPr="009B09C1">
              <w:rPr>
                <w:color w:val="000000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98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63D20" w:rsidP="00B63D20" w:rsidR="00B63D20" w:rsidRPr="009B09C1">
            <w:pPr>
              <w:jc w:val="center"/>
              <w:rPr>
                <w:color w:val="000000"/>
                <w:sz w:val="24"/>
                <w:szCs w:val="24"/>
              </w:rPr>
            </w:pPr>
            <w:r w:rsidRPr="009B09C1">
              <w:rPr>
                <w:color w:val="000000"/>
                <w:sz w:val="24"/>
                <w:szCs w:val="24"/>
              </w:rPr>
              <w:t>Adresa / sjedište vjerovnika</w:t>
            </w:r>
          </w:p>
        </w:tc>
        <w:tc>
          <w:tcPr>
            <w:tcW w:type="pct" w:w="504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A4C50" w:rsidP="00B63D20" w:rsidR="00B63D20" w:rsidRPr="009B09C1">
            <w:pPr>
              <w:jc w:val="center"/>
              <w:rPr>
                <w:rFonts w:cs="Calibri"/>
                <w:u w:val="single"/>
              </w:rPr>
            </w:pPr>
            <w:hyperlink r:id="rId16" w:anchor="RANGE!_ftn1" w:history="true">
              <w:r w:rsidR="00B63D20" w:rsidRPr="009B09C1">
                <w:rPr>
                  <w:rFonts w:cs="Calibri"/>
                  <w:u w:val="single"/>
                </w:rPr>
                <w:t>Iznos prijavljene tražbine (kn)[1]</w:t>
              </w:r>
            </w:hyperlink>
          </w:p>
        </w:tc>
        <w:tc>
          <w:tcPr>
            <w:tcW w:type="pct" w:w="676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63D20" w:rsidP="00B63D20" w:rsidR="00B63D20" w:rsidRPr="009B09C1">
            <w:pPr>
              <w:jc w:val="center"/>
              <w:rPr>
                <w:color w:val="000000"/>
                <w:sz w:val="24"/>
                <w:szCs w:val="24"/>
              </w:rPr>
            </w:pPr>
            <w:r w:rsidRPr="009B09C1">
              <w:rPr>
                <w:color w:val="000000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459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63D20" w:rsidP="00B63D20" w:rsidR="00B63D20" w:rsidRPr="009B09C1">
            <w:pPr>
              <w:jc w:val="center"/>
              <w:rPr>
                <w:color w:val="000000"/>
                <w:sz w:val="24"/>
                <w:szCs w:val="24"/>
              </w:rPr>
            </w:pPr>
            <w:r w:rsidRPr="009B09C1">
              <w:rPr>
                <w:color w:val="000000"/>
                <w:sz w:val="24"/>
                <w:szCs w:val="24"/>
              </w:rPr>
              <w:t>Iznos priznate tražbine  (kn)</w:t>
            </w:r>
          </w:p>
        </w:tc>
        <w:tc>
          <w:tcPr>
            <w:tcW w:type="pct" w:w="1179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63D20" w:rsidP="00B63D20" w:rsidR="00B63D20" w:rsidRPr="009B09C1">
            <w:pPr>
              <w:jc w:val="center"/>
              <w:rPr>
                <w:color w:val="000000"/>
                <w:sz w:val="24"/>
                <w:szCs w:val="24"/>
              </w:rPr>
            </w:pPr>
            <w:r w:rsidRPr="009B09C1">
              <w:rPr>
                <w:color w:val="000000"/>
                <w:sz w:val="24"/>
                <w:szCs w:val="24"/>
              </w:rPr>
              <w:t>Pravna osnova priznate tražbine</w:t>
            </w:r>
          </w:p>
        </w:tc>
      </w:tr>
      <w:tr w:rsidTr="00B63D20" w:rsidR="00B63D20" w:rsidRPr="009B09C1">
        <w:trPr>
          <w:trHeight w:val="408"/>
        </w:trPr>
        <w:tc>
          <w:tcPr>
            <w:tcW w:type="pct" w:w="168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63D20" w:rsidP="00B63D20" w:rsidR="00B63D20" w:rsidRPr="009B09C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789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63D20" w:rsidP="00B63D20" w:rsidR="00B63D20" w:rsidRPr="009B09C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426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63D20" w:rsidP="00B63D20" w:rsidR="00B63D20" w:rsidRPr="009B09C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798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63D20" w:rsidP="00B63D20" w:rsidR="00B63D20" w:rsidRPr="009B09C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504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63D20" w:rsidP="00B63D20" w:rsidR="00B63D20" w:rsidRPr="009B09C1">
            <w:pPr>
              <w:rPr>
                <w:rFonts w:cs="Calibri"/>
                <w:u w:val="single"/>
              </w:rPr>
            </w:pPr>
          </w:p>
        </w:tc>
        <w:tc>
          <w:tcPr>
            <w:tcW w:type="pct" w:w="676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63D20" w:rsidP="00B63D20" w:rsidR="00B63D20" w:rsidRPr="009B09C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459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63D20" w:rsidP="00B63D20" w:rsidR="00B63D20" w:rsidRPr="009B09C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1179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63D20" w:rsidP="00B63D20" w:rsidR="00B63D20" w:rsidRPr="009B09C1">
            <w:pPr>
              <w:rPr>
                <w:color w:val="000000"/>
                <w:sz w:val="24"/>
                <w:szCs w:val="24"/>
              </w:rPr>
            </w:pPr>
          </w:p>
        </w:tc>
      </w:tr>
      <w:tr w:rsidTr="00B63D20" w:rsidR="00B63D20" w:rsidRPr="009B09C1">
        <w:trPr>
          <w:trHeight w:val="1365"/>
        </w:trPr>
        <w:tc>
          <w:tcPr>
            <w:tcW w:type="pct" w:w="16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1</w:t>
            </w:r>
          </w:p>
        </w:tc>
        <w:tc>
          <w:tcPr>
            <w:tcW w:type="pct" w:w="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ANTON GAPP</w:t>
            </w:r>
          </w:p>
        </w:tc>
        <w:tc>
          <w:tcPr>
            <w:tcW w:type="pct" w:w="4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17059169949</w:t>
            </w:r>
          </w:p>
        </w:tc>
        <w:tc>
          <w:tcPr>
            <w:tcW w:type="pct" w:w="7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 xml:space="preserve">Villefortgasse 11 GRAZ </w:t>
            </w:r>
          </w:p>
        </w:tc>
        <w:tc>
          <w:tcPr>
            <w:tcW w:type="pct" w:w="50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2.110.001,45</w:t>
            </w:r>
          </w:p>
        </w:tc>
        <w:tc>
          <w:tcPr>
            <w:tcW w:type="pct" w:w="6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pred-UG.O PRODAJI ,Ugovor o zajmu, sporazum o međ.odnosimaI</w:t>
            </w:r>
          </w:p>
        </w:tc>
        <w:tc>
          <w:tcPr>
            <w:tcW w:type="pct" w:w="4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2110001,45</w:t>
            </w:r>
          </w:p>
        </w:tc>
        <w:tc>
          <w:tcPr>
            <w:tcW w:type="pct" w:w="1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ZASNIVANJU ZALOŽNOG PRAVA KO JEZERA ,ZK ODJEL TISNO  Broj ZK uloška: 1897KČ 260/6Broj ZK uloška: 1899 KČ 265/1Broj ZK uloška: 914 KČ265/2</w:t>
            </w:r>
          </w:p>
        </w:tc>
      </w:tr>
      <w:tr w:rsidTr="00B63D20" w:rsidR="00B63D20" w:rsidRPr="009B09C1">
        <w:trPr>
          <w:trHeight w:val="880"/>
        </w:trPr>
        <w:tc>
          <w:tcPr>
            <w:tcW w:type="pct" w:w="16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2</w:t>
            </w:r>
          </w:p>
        </w:tc>
        <w:tc>
          <w:tcPr>
            <w:tcW w:type="pct" w:w="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 xml:space="preserve">JELENA JURJEVIĆ </w:t>
            </w:r>
          </w:p>
        </w:tc>
        <w:tc>
          <w:tcPr>
            <w:tcW w:type="pct" w:w="4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135749771</w:t>
            </w:r>
          </w:p>
        </w:tc>
        <w:tc>
          <w:tcPr>
            <w:tcW w:type="pct" w:w="7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RUDEŠKA CESTA BR. 246, ZAGREB</w:t>
            </w:r>
          </w:p>
        </w:tc>
        <w:tc>
          <w:tcPr>
            <w:tcW w:type="pct" w:w="50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857.440,63</w:t>
            </w:r>
          </w:p>
        </w:tc>
        <w:tc>
          <w:tcPr>
            <w:tcW w:type="pct" w:w="6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Broj ZK uloška: 10381Katastarska opć: BLATO NOVO</w:t>
            </w:r>
          </w:p>
        </w:tc>
        <w:tc>
          <w:tcPr>
            <w:tcW w:type="pct" w:w="4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857.440,63</w:t>
            </w:r>
          </w:p>
        </w:tc>
        <w:tc>
          <w:tcPr>
            <w:tcW w:type="pct" w:w="1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Ugovora o zasnivanju založnog prava - hipoteke 4.06.2012</w:t>
            </w:r>
          </w:p>
        </w:tc>
      </w:tr>
      <w:tr w:rsidTr="00B63D20" w:rsidR="00B63D20" w:rsidRPr="009B09C1">
        <w:trPr>
          <w:trHeight w:val="774"/>
        </w:trPr>
        <w:tc>
          <w:tcPr>
            <w:tcW w:type="pct" w:w="16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3</w:t>
            </w:r>
          </w:p>
        </w:tc>
        <w:tc>
          <w:tcPr>
            <w:tcW w:type="pct" w:w="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ELEKTRO TERMIČKI SUSTAVI d.o.o.</w:t>
            </w:r>
          </w:p>
        </w:tc>
        <w:tc>
          <w:tcPr>
            <w:tcW w:type="pct" w:w="4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66950824428</w:t>
            </w:r>
          </w:p>
        </w:tc>
        <w:tc>
          <w:tcPr>
            <w:tcW w:type="pct" w:w="7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Nova Gradiška Baruna Trenka 221</w:t>
            </w:r>
          </w:p>
        </w:tc>
        <w:tc>
          <w:tcPr>
            <w:tcW w:type="pct" w:w="50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600.000,00</w:t>
            </w:r>
          </w:p>
        </w:tc>
        <w:tc>
          <w:tcPr>
            <w:tcW w:type="pct" w:w="6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računi za radove</w:t>
            </w:r>
          </w:p>
        </w:tc>
        <w:tc>
          <w:tcPr>
            <w:tcW w:type="pct" w:w="4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600.000,00</w:t>
            </w:r>
          </w:p>
        </w:tc>
        <w:tc>
          <w:tcPr>
            <w:tcW w:type="pct" w:w="1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ZASNIVANJU ZALOŽNOG PRAVA  PO UGOVORU O IZVOĐENJU RADOVA- VEZA -II V.ISP.REDA BR 36    ovr 22362</w:t>
            </w:r>
          </w:p>
        </w:tc>
      </w:tr>
      <w:tr w:rsidTr="00B63D20" w:rsidR="00B63D20" w:rsidRPr="009B09C1">
        <w:trPr>
          <w:trHeight w:val="530"/>
        </w:trPr>
        <w:tc>
          <w:tcPr>
            <w:tcW w:type="pct" w:w="16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4</w:t>
            </w:r>
          </w:p>
        </w:tc>
        <w:tc>
          <w:tcPr>
            <w:tcW w:type="pct" w:w="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 xml:space="preserve">NIKOLA HRANILOVIC </w:t>
            </w:r>
          </w:p>
        </w:tc>
        <w:tc>
          <w:tcPr>
            <w:tcW w:type="pct" w:w="4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81548231629</w:t>
            </w:r>
          </w:p>
        </w:tc>
        <w:tc>
          <w:tcPr>
            <w:tcW w:type="pct" w:w="7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 xml:space="preserve">ZAGREB, TRNSKO 1 </w:t>
            </w:r>
          </w:p>
        </w:tc>
        <w:tc>
          <w:tcPr>
            <w:tcW w:type="pct" w:w="50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450.000,00</w:t>
            </w:r>
          </w:p>
        </w:tc>
        <w:tc>
          <w:tcPr>
            <w:tcW w:type="pct" w:w="6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 </w:t>
            </w:r>
          </w:p>
        </w:tc>
        <w:tc>
          <w:tcPr>
            <w:tcW w:type="pct" w:w="4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450.000,00</w:t>
            </w:r>
          </w:p>
        </w:tc>
        <w:tc>
          <w:tcPr>
            <w:tcW w:type="pct" w:w="1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Sporazuma o osiguranju novčane tražbine od 28. studenog 2012.</w:t>
            </w:r>
          </w:p>
        </w:tc>
      </w:tr>
      <w:tr w:rsidTr="00B63D20" w:rsidR="00B63D20" w:rsidRPr="009B09C1">
        <w:trPr>
          <w:trHeight w:val="590"/>
        </w:trPr>
        <w:tc>
          <w:tcPr>
            <w:tcW w:type="pct" w:w="16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5</w:t>
            </w:r>
          </w:p>
        </w:tc>
        <w:tc>
          <w:tcPr>
            <w:tcW w:type="pct" w:w="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ALPHACHROM</w:t>
            </w:r>
          </w:p>
        </w:tc>
        <w:tc>
          <w:tcPr>
            <w:tcW w:type="pct" w:w="4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9B09C1">
            <w:pPr>
              <w:jc w:val="right"/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18966227376</w:t>
            </w:r>
          </w:p>
        </w:tc>
        <w:tc>
          <w:tcPr>
            <w:tcW w:type="pct" w:w="7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ZAGREB,KARLOVAČKA CESTA 24</w:t>
            </w:r>
          </w:p>
        </w:tc>
        <w:tc>
          <w:tcPr>
            <w:tcW w:type="pct" w:w="50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611.254,72</w:t>
            </w:r>
          </w:p>
        </w:tc>
        <w:tc>
          <w:tcPr>
            <w:tcW w:type="pct" w:w="6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 </w:t>
            </w:r>
          </w:p>
        </w:tc>
        <w:tc>
          <w:tcPr>
            <w:tcW w:type="pct" w:w="4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611.254,72</w:t>
            </w:r>
          </w:p>
        </w:tc>
        <w:tc>
          <w:tcPr>
            <w:tcW w:type="pct" w:w="1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SPORAZUM O ZASNIVANJU ZALOŽNOG PRAVA</w:t>
            </w:r>
          </w:p>
        </w:tc>
      </w:tr>
      <w:tr w:rsidTr="00B63D20" w:rsidR="00B63D20" w:rsidRPr="009B09C1">
        <w:trPr>
          <w:trHeight w:val="880"/>
        </w:trPr>
        <w:tc>
          <w:tcPr>
            <w:tcW w:type="pct" w:w="16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6</w:t>
            </w:r>
          </w:p>
        </w:tc>
        <w:tc>
          <w:tcPr>
            <w:tcW w:type="pct" w:w="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PROJEKTNI BIRO  NOVKOVIĆ</w:t>
            </w:r>
          </w:p>
        </w:tc>
        <w:tc>
          <w:tcPr>
            <w:tcW w:type="pct" w:w="4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o1699883332</w:t>
            </w:r>
          </w:p>
        </w:tc>
        <w:tc>
          <w:tcPr>
            <w:tcW w:type="pct" w:w="7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ZAGREB palinkovečka 19 a</w:t>
            </w:r>
          </w:p>
        </w:tc>
        <w:tc>
          <w:tcPr>
            <w:tcW w:type="pct" w:w="50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61.443,78</w:t>
            </w:r>
          </w:p>
        </w:tc>
        <w:tc>
          <w:tcPr>
            <w:tcW w:type="pct" w:w="6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 </w:t>
            </w:r>
          </w:p>
        </w:tc>
        <w:tc>
          <w:tcPr>
            <w:tcW w:type="pct" w:w="4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61.443,78</w:t>
            </w:r>
          </w:p>
        </w:tc>
        <w:tc>
          <w:tcPr>
            <w:tcW w:type="pct" w:w="1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OVR-258/2017 OD 06.02.2017</w:t>
            </w:r>
          </w:p>
        </w:tc>
      </w:tr>
      <w:tr w:rsidTr="00B63D20" w:rsidR="00B63D20" w:rsidRPr="009B09C1">
        <w:trPr>
          <w:trHeight w:val="300"/>
        </w:trPr>
        <w:tc>
          <w:tcPr>
            <w:tcW w:type="pct" w:w="16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9B09C1">
            <w:pPr>
              <w:rPr>
                <w:rFonts w:cs="Calibri"/>
                <w:b/>
                <w:bCs/>
                <w:color w:val="000000"/>
              </w:rPr>
            </w:pPr>
            <w:r w:rsidRPr="009B09C1">
              <w:rPr>
                <w:rFonts w:cs="Calibri"/>
                <w:b/>
                <w:bCs/>
                <w:color w:val="000000"/>
              </w:rPr>
              <w:t> </w:t>
            </w:r>
          </w:p>
        </w:tc>
        <w:tc>
          <w:tcPr>
            <w:tcW w:type="pct" w:w="2013"/>
            <w:gridSpan w:val="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9B09C1">
            <w:pPr>
              <w:jc w:val="center"/>
              <w:rPr>
                <w:rFonts w:cs="Calibri"/>
                <w:b/>
                <w:color w:val="000000"/>
              </w:rPr>
            </w:pPr>
            <w:r w:rsidRPr="009B09C1">
              <w:rPr>
                <w:rFonts w:cs="Calibri"/>
                <w:b/>
                <w:color w:val="000000"/>
              </w:rPr>
              <w:t>ukupno</w:t>
            </w:r>
          </w:p>
        </w:tc>
        <w:tc>
          <w:tcPr>
            <w:tcW w:type="pct" w:w="50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9B09C1">
            <w:pPr>
              <w:jc w:val="right"/>
              <w:rPr>
                <w:rFonts w:cs="Calibri"/>
                <w:b/>
                <w:color w:val="000000"/>
              </w:rPr>
            </w:pPr>
            <w:r w:rsidRPr="009B09C1">
              <w:rPr>
                <w:rFonts w:cs="Calibri"/>
                <w:b/>
                <w:color w:val="000000"/>
              </w:rPr>
              <w:t>4.690.140,58</w:t>
            </w:r>
          </w:p>
        </w:tc>
        <w:tc>
          <w:tcPr>
            <w:tcW w:type="pct" w:w="6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63D20" w:rsidP="00B63D20" w:rsidR="00B63D20" w:rsidRPr="009B09C1">
            <w:pPr>
              <w:rPr>
                <w:rFonts w:cs="Calibri"/>
                <w:b/>
                <w:color w:val="000000"/>
              </w:rPr>
            </w:pPr>
            <w:r w:rsidRPr="009B09C1">
              <w:rPr>
                <w:rFonts w:cs="Calibri"/>
                <w:b/>
                <w:color w:val="000000"/>
              </w:rPr>
              <w:t> </w:t>
            </w:r>
          </w:p>
        </w:tc>
        <w:tc>
          <w:tcPr>
            <w:tcW w:type="pct" w:w="4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9B09C1">
            <w:pPr>
              <w:jc w:val="right"/>
              <w:rPr>
                <w:rFonts w:cs="Calibri"/>
                <w:b/>
                <w:color w:val="000000"/>
              </w:rPr>
            </w:pPr>
            <w:r w:rsidRPr="009B09C1">
              <w:rPr>
                <w:rFonts w:cs="Calibri"/>
                <w:b/>
                <w:color w:val="000000"/>
              </w:rPr>
              <w:t>4.690.140,58</w:t>
            </w:r>
          </w:p>
        </w:tc>
        <w:tc>
          <w:tcPr>
            <w:tcW w:type="pct" w:w="1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63D20" w:rsidP="00B63D20" w:rsidR="00B63D20" w:rsidRPr="009B09C1">
            <w:pPr>
              <w:rPr>
                <w:rFonts w:cs="Calibri"/>
                <w:color w:val="000000"/>
              </w:rPr>
            </w:pPr>
            <w:r w:rsidRPr="009B09C1">
              <w:rPr>
                <w:rFonts w:cs="Calibri"/>
                <w:color w:val="000000"/>
              </w:rPr>
              <w:t> </w:t>
            </w:r>
          </w:p>
        </w:tc>
      </w:tr>
    </w:tbl>
    <w:p w:rsidRDefault="00871B7F" w:rsidP="001F30CC" w:rsidR="00871B7F" w:rsidRPr="00280D1D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806FDD" w:rsidP="00B63D20" w:rsidR="002B7B9E">
      <w:pPr>
        <w:ind w:firstLine="720"/>
        <w:jc w:val="both"/>
        <w:rPr>
          <w:bCs/>
          <w:sz w:val="24"/>
          <w:szCs w:val="24"/>
        </w:rPr>
      </w:pPr>
      <w:r w:rsidRPr="00280D1D">
        <w:rPr>
          <w:bCs/>
          <w:sz w:val="24"/>
          <w:szCs w:val="24"/>
        </w:rPr>
        <w:t xml:space="preserve">Stečajni upravitelj </w:t>
      </w:r>
      <w:r w:rsidR="00166167" w:rsidRPr="00280D1D">
        <w:rPr>
          <w:bCs/>
          <w:sz w:val="24"/>
          <w:szCs w:val="24"/>
        </w:rPr>
        <w:t>ističe</w:t>
      </w:r>
      <w:r w:rsidRPr="00280D1D">
        <w:rPr>
          <w:bCs/>
          <w:sz w:val="24"/>
          <w:szCs w:val="24"/>
        </w:rPr>
        <w:t xml:space="preserve"> kako </w:t>
      </w:r>
      <w:r w:rsidR="00B63D20">
        <w:rPr>
          <w:bCs/>
          <w:sz w:val="24"/>
          <w:szCs w:val="24"/>
        </w:rPr>
        <w:t>se radi o sljedećim izlučnim pravima: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373"/>
        <w:gridCol w:w="1790"/>
        <w:gridCol w:w="797"/>
        <w:gridCol w:w="1575"/>
        <w:gridCol w:w="4799"/>
        <w:gridCol w:w="2941"/>
        <w:gridCol w:w="2256"/>
      </w:tblGrid>
      <w:tr w:rsidTr="00B63D20" w:rsidR="00B63D20" w:rsidRPr="00195191">
        <w:trPr>
          <w:trHeight w:val="500"/>
        </w:trPr>
        <w:tc>
          <w:tcPr>
            <w:tcW w:type="pct" w:w="2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63D20" w:rsidP="00B63D20" w:rsidR="00B63D20" w:rsidRPr="00195191">
            <w:pPr>
              <w:jc w:val="center"/>
              <w:rPr>
                <w:rFonts w:cs="Arial" w:hAnsi="Arial" w:ascii="Arial"/>
                <w:color w:val="000000"/>
              </w:rPr>
            </w:pPr>
            <w:r w:rsidRPr="00195191">
              <w:rPr>
                <w:rFonts w:cs="Arial" w:hAnsi="Arial" w:ascii="Arial"/>
                <w:color w:val="000000"/>
              </w:rPr>
              <w:t>Rb.</w:t>
            </w:r>
          </w:p>
        </w:tc>
        <w:tc>
          <w:tcPr>
            <w:tcW w:type="pct" w:w="5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63D20" w:rsidP="00B63D20" w:rsidR="00B63D20" w:rsidRPr="00195191">
            <w:pPr>
              <w:jc w:val="center"/>
              <w:rPr>
                <w:rFonts w:cs="Arial" w:hAnsi="Arial" w:ascii="Arial"/>
                <w:color w:val="000000"/>
              </w:rPr>
            </w:pPr>
            <w:r w:rsidRPr="00195191">
              <w:rPr>
                <w:rFonts w:cs="Arial" w:hAnsi="Arial" w:ascii="Arial"/>
                <w:color w:val="000000"/>
              </w:rPr>
              <w:t xml:space="preserve">izlučni vjerovnik </w:t>
            </w:r>
          </w:p>
        </w:tc>
        <w:tc>
          <w:tcPr>
            <w:tcW w:type="pct" w:w="4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3D20" w:rsidP="00B63D20" w:rsidR="00B63D20" w:rsidRPr="00195191">
            <w:pPr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>OIB</w:t>
            </w:r>
          </w:p>
        </w:tc>
        <w:tc>
          <w:tcPr>
            <w:tcW w:type="pct" w:w="7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3D20" w:rsidP="00B63D20" w:rsidR="00B63D20" w:rsidRPr="00195191">
            <w:pPr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>ADRESA</w:t>
            </w:r>
          </w:p>
        </w:tc>
        <w:tc>
          <w:tcPr>
            <w:tcW w:type="pct" w:w="11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63D20" w:rsidP="00B63D20" w:rsidR="00B63D20" w:rsidRPr="00195191">
            <w:pPr>
              <w:jc w:val="center"/>
              <w:rPr>
                <w:rFonts w:cs="Arial" w:hAnsi="Arial" w:ascii="Arial"/>
                <w:color w:val="000000"/>
              </w:rPr>
            </w:pPr>
            <w:r w:rsidRPr="00195191">
              <w:rPr>
                <w:rFonts w:cs="Arial" w:hAnsi="Arial" w:ascii="Arial"/>
                <w:color w:val="000000"/>
              </w:rPr>
              <w:t xml:space="preserve">osnova izlučnog prava </w:t>
            </w:r>
          </w:p>
        </w:tc>
        <w:tc>
          <w:tcPr>
            <w:tcW w:type="pct" w:w="9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63D20" w:rsidP="00B63D20" w:rsidR="00B63D20" w:rsidRPr="00195191">
            <w:pPr>
              <w:jc w:val="center"/>
              <w:rPr>
                <w:rFonts w:cs="Arial" w:hAnsi="Arial" w:ascii="Arial"/>
                <w:color w:val="000000"/>
              </w:rPr>
            </w:pPr>
            <w:r w:rsidRPr="00195191">
              <w:rPr>
                <w:rFonts w:cs="Arial" w:hAnsi="Arial" w:ascii="Arial"/>
                <w:color w:val="000000"/>
              </w:rPr>
              <w:t>pokretnine na kojim je upisano izlučno pravo</w:t>
            </w:r>
          </w:p>
        </w:tc>
        <w:tc>
          <w:tcPr>
            <w:tcW w:type="pct" w:w="8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63D20" w:rsidP="00B63D20" w:rsidR="00B63D20" w:rsidRPr="00195191">
            <w:pPr>
              <w:jc w:val="center"/>
              <w:rPr>
                <w:rFonts w:cs="Arial" w:hAnsi="Arial" w:ascii="Arial"/>
                <w:color w:val="000000"/>
              </w:rPr>
            </w:pPr>
            <w:r w:rsidRPr="00195191">
              <w:rPr>
                <w:rFonts w:cs="Arial" w:hAnsi="Arial" w:ascii="Arial"/>
                <w:color w:val="000000"/>
              </w:rPr>
              <w:t xml:space="preserve">napomena </w:t>
            </w:r>
          </w:p>
        </w:tc>
      </w:tr>
      <w:tr w:rsidTr="00B63D20" w:rsidR="00B63D20" w:rsidRPr="00195191">
        <w:trPr>
          <w:trHeight w:val="290"/>
        </w:trPr>
        <w:tc>
          <w:tcPr>
            <w:tcW w:type="pct" w:w="2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jc w:val="center"/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>1.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>KARL GAPP</w:t>
            </w:r>
          </w:p>
        </w:tc>
        <w:tc>
          <w:tcPr>
            <w:tcW w:type="pct" w:w="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jc w:val="right"/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>43327229787</w:t>
            </w:r>
          </w:p>
        </w:tc>
        <w:tc>
          <w:tcPr>
            <w:tcW w:type="pct" w:w="7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 xml:space="preserve">Schlossplatz7 GRAZ AUSTRIJA 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>pred-Ugovor o kupoprodaji nekretnina Ugovor o zasnivanju založnog prava Sporazum o utvrđivanju međ odnosa</w:t>
            </w:r>
          </w:p>
        </w:tc>
        <w:tc>
          <w:tcPr>
            <w:tcW w:type="pct" w:w="9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>zk ul 1897 ko Jezera ,Murter zk.čbr 260/06 /povr.57,43 m2</w:t>
            </w:r>
          </w:p>
        </w:tc>
        <w:tc>
          <w:tcPr>
            <w:tcW w:type="pct" w:w="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>stan plaćen, useljen a čeka se etažiranje za prijepis</w:t>
            </w:r>
          </w:p>
        </w:tc>
      </w:tr>
      <w:tr w:rsidTr="00B63D20" w:rsidR="00B63D20" w:rsidRPr="00195191">
        <w:trPr>
          <w:trHeight w:val="290"/>
        </w:trPr>
        <w:tc>
          <w:tcPr>
            <w:tcW w:type="pct" w:w="2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jc w:val="center"/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>2.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>KAROLINE GAPP</w:t>
            </w:r>
          </w:p>
        </w:tc>
        <w:tc>
          <w:tcPr>
            <w:tcW w:type="pct" w:w="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jc w:val="right"/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>1811483542</w:t>
            </w:r>
            <w:r w:rsidRPr="00195191">
              <w:rPr>
                <w:rFonts w:cs="Calibri"/>
                <w:color w:val="000000"/>
              </w:rPr>
              <w:lastRenderedPageBreak/>
              <w:t>1</w:t>
            </w:r>
          </w:p>
        </w:tc>
        <w:tc>
          <w:tcPr>
            <w:tcW w:type="pct" w:w="7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lastRenderedPageBreak/>
              <w:t xml:space="preserve">Schlossplatz7 GRAZ </w:t>
            </w:r>
            <w:r w:rsidRPr="00195191">
              <w:rPr>
                <w:rFonts w:cs="Calibri"/>
                <w:color w:val="000000"/>
              </w:rPr>
              <w:lastRenderedPageBreak/>
              <w:t>AUSTRIJA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lastRenderedPageBreak/>
              <w:t>pred-Ugovor o kupoprodaji nekretnina Sporazum o utvrđivanju međ odnosa</w:t>
            </w:r>
          </w:p>
        </w:tc>
        <w:tc>
          <w:tcPr>
            <w:tcW w:type="pct" w:w="9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>zk ul 1897 ko Jezera ,Murter zk.čbr 260/06 /povr.57,59 m2</w:t>
            </w:r>
          </w:p>
        </w:tc>
        <w:tc>
          <w:tcPr>
            <w:tcW w:type="pct" w:w="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 xml:space="preserve">stan plaćen, useljen a čeka se etažiranje za </w:t>
            </w:r>
            <w:r w:rsidRPr="00195191">
              <w:rPr>
                <w:rFonts w:cs="Calibri"/>
                <w:color w:val="000000"/>
              </w:rPr>
              <w:lastRenderedPageBreak/>
              <w:t>prijepis</w:t>
            </w:r>
          </w:p>
        </w:tc>
      </w:tr>
      <w:tr w:rsidTr="00B63D20" w:rsidR="00B63D20" w:rsidRPr="00195191">
        <w:trPr>
          <w:trHeight w:val="290"/>
        </w:trPr>
        <w:tc>
          <w:tcPr>
            <w:tcW w:type="pct" w:w="2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jc w:val="center"/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lastRenderedPageBreak/>
              <w:t>3.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>ANTON GAPP</w:t>
            </w:r>
          </w:p>
        </w:tc>
        <w:tc>
          <w:tcPr>
            <w:tcW w:type="pct" w:w="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jc w:val="right"/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>17059169949</w:t>
            </w:r>
          </w:p>
        </w:tc>
        <w:tc>
          <w:tcPr>
            <w:tcW w:type="pct" w:w="7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 xml:space="preserve">Villefortgasse 11 GRAZ 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>pred-Ugovor o kupoprodaji nekretnina Ugovor o zasnivanju založnog prava</w:t>
            </w:r>
          </w:p>
        </w:tc>
        <w:tc>
          <w:tcPr>
            <w:tcW w:type="pct" w:w="9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>zk ul 1897 ko Jezera ,Murter zk.čbr 260/06 /povr.57,88 m2</w:t>
            </w:r>
          </w:p>
        </w:tc>
        <w:tc>
          <w:tcPr>
            <w:tcW w:type="pct" w:w="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>stan plaćen, useljen a čeka se etažiranje za prijepis</w:t>
            </w:r>
          </w:p>
        </w:tc>
      </w:tr>
      <w:tr w:rsidTr="00B63D20" w:rsidR="00B63D20" w:rsidRPr="00195191">
        <w:trPr>
          <w:trHeight w:val="290"/>
        </w:trPr>
        <w:tc>
          <w:tcPr>
            <w:tcW w:type="pct" w:w="2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jc w:val="center"/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>4.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>BORIS FERKULA</w:t>
            </w:r>
          </w:p>
        </w:tc>
        <w:tc>
          <w:tcPr>
            <w:tcW w:type="pct" w:w="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jc w:val="right"/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>6405424089</w:t>
            </w:r>
          </w:p>
        </w:tc>
        <w:tc>
          <w:tcPr>
            <w:tcW w:type="pct" w:w="7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>Duga Resa, dr.I.Banjavčića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>Ugovor o kupoprodaji nekretnina 16.10.2013 ovr 1134/13</w:t>
            </w:r>
          </w:p>
        </w:tc>
        <w:tc>
          <w:tcPr>
            <w:tcW w:type="pct" w:w="9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>z suvlasnički dio 1/4  u naravi stan k.čbr 260/06 / je proveden u ZK</w:t>
            </w:r>
          </w:p>
        </w:tc>
        <w:tc>
          <w:tcPr>
            <w:tcW w:type="pct" w:w="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 xml:space="preserve">Upis 1/4 vlasništva   </w:t>
            </w:r>
          </w:p>
        </w:tc>
      </w:tr>
      <w:tr w:rsidTr="00B63D20" w:rsidR="00B63D20" w:rsidRPr="00195191">
        <w:trPr>
          <w:trHeight w:val="290"/>
        </w:trPr>
        <w:tc>
          <w:tcPr>
            <w:tcW w:type="pct" w:w="2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 xml:space="preserve">   5.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>DELTA NEKRETNINE -d.o.o.-u steč.</w:t>
            </w:r>
          </w:p>
        </w:tc>
        <w:tc>
          <w:tcPr>
            <w:tcW w:type="pct" w:w="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> 81317357717</w:t>
            </w:r>
          </w:p>
        </w:tc>
        <w:tc>
          <w:tcPr>
            <w:tcW w:type="pct" w:w="7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> Zagreb III Pile 29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>TRAŽI SE NEKRETNINE u novom Zgb.ko blato novo ZK UL2956 KČBR1430/05  1561 M2 LIVADA</w:t>
            </w:r>
          </w:p>
        </w:tc>
        <w:tc>
          <w:tcPr>
            <w:tcW w:type="pct" w:w="9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> Prijava je neosnovana</w:t>
            </w:r>
          </w:p>
        </w:tc>
        <w:tc>
          <w:tcPr>
            <w:tcW w:type="pct" w:w="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3D20" w:rsidP="00B63D20" w:rsidR="00B63D20" w:rsidRPr="00195191">
            <w:pPr>
              <w:rPr>
                <w:rFonts w:cs="Calibri"/>
                <w:color w:val="000000"/>
              </w:rPr>
            </w:pPr>
            <w:r w:rsidRPr="00195191">
              <w:rPr>
                <w:rFonts w:cs="Calibri"/>
                <w:color w:val="000000"/>
              </w:rPr>
              <w:t>Vodi se spor P-860/17</w:t>
            </w:r>
          </w:p>
        </w:tc>
      </w:tr>
    </w:tbl>
    <w:p w:rsidRDefault="00B63D20" w:rsidP="00B63D20" w:rsidR="00B63D20" w:rsidRPr="00280D1D">
      <w:pPr>
        <w:ind w:firstLine="720"/>
        <w:jc w:val="both"/>
        <w:rPr>
          <w:bCs/>
          <w:sz w:val="24"/>
          <w:szCs w:val="24"/>
        </w:rPr>
      </w:pPr>
    </w:p>
    <w:p w:rsidRDefault="00723D06" w:rsidP="00E47FFC" w:rsidR="00723D06" w:rsidRPr="00280D1D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  <w:r w:rsidRPr="00280D1D">
        <w:rPr>
          <w:rFonts w:hAnsi="Times New Roman" w:ascii="Times New Roman"/>
          <w:bCs/>
          <w:sz w:val="24"/>
          <w:szCs w:val="24"/>
        </w:rPr>
        <w:t xml:space="preserve">Dovršeno u </w:t>
      </w:r>
      <w:r w:rsidR="00287466">
        <w:rPr>
          <w:rFonts w:hAnsi="Times New Roman" w:ascii="Times New Roman"/>
          <w:bCs/>
          <w:sz w:val="24"/>
          <w:szCs w:val="24"/>
        </w:rPr>
        <w:t>11,00</w:t>
      </w:r>
      <w:r w:rsidRPr="00280D1D">
        <w:rPr>
          <w:rFonts w:hAnsi="Times New Roman" w:ascii="Times New Roman"/>
          <w:bCs/>
          <w:sz w:val="24"/>
          <w:szCs w:val="24"/>
        </w:rPr>
        <w:t xml:space="preserve"> sati.</w:t>
      </w:r>
    </w:p>
    <w:p w:rsidRDefault="004007FD" w:rsidP="00860209" w:rsidR="004007FD" w:rsidRPr="00280D1D">
      <w:pPr>
        <w:numPr>
          <w:ilvl w:val="12"/>
          <w:numId w:val="0"/>
        </w:numPr>
        <w:jc w:val="both"/>
        <w:rPr>
          <w:bCs/>
          <w:sz w:val="24"/>
          <w:szCs w:val="24"/>
        </w:rPr>
        <w:sectPr w:rsidSect="001D2FF3" w:rsidR="004007FD" w:rsidRPr="00280D1D">
          <w:headerReference w:type="even" r:id="rId17"/>
          <w:headerReference w:type="default" r:id="rId18"/>
          <w:headerReference w:type="first" r:id="rId19"/>
          <w:pgSz w:orient="landscape" w:h="12240" w:w="15840"/>
          <w:pgMar w:gutter="0" w:footer="709" w:header="709" w:left="958" w:bottom="1418" w:right="567" w:top="426"/>
          <w:cols w:space="708"/>
          <w:titlePg/>
          <w:docGrid w:linePitch="360"/>
        </w:sectPr>
      </w:pPr>
    </w:p>
    <w:p w:rsidRDefault="005E5D9C" w:rsidP="004007FD" w:rsidR="00852275" w:rsidRPr="00280D1D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 w:rsidRPr="00280D1D">
        <w:rPr>
          <w:bCs/>
          <w:sz w:val="24"/>
          <w:szCs w:val="24"/>
        </w:rPr>
        <w:lastRenderedPageBreak/>
        <w:t>Na temelju odredbe</w:t>
      </w:r>
      <w:r w:rsidR="00853FF6" w:rsidRPr="00280D1D">
        <w:rPr>
          <w:bCs/>
          <w:sz w:val="24"/>
          <w:szCs w:val="24"/>
        </w:rPr>
        <w:t xml:space="preserve"> </w:t>
      </w:r>
      <w:r w:rsidR="00971100" w:rsidRPr="00280D1D">
        <w:rPr>
          <w:bCs/>
          <w:sz w:val="24"/>
          <w:szCs w:val="24"/>
        </w:rPr>
        <w:t>čl. 130. st. 4</w:t>
      </w:r>
      <w:r w:rsidR="00853FF6" w:rsidRPr="00280D1D">
        <w:rPr>
          <w:bCs/>
          <w:sz w:val="24"/>
          <w:szCs w:val="24"/>
        </w:rPr>
        <w:t>. Stečajnog zakona, spajaju se ispitno i izvještajno ročište te se prelazi na:</w:t>
      </w:r>
    </w:p>
    <w:p w:rsidRDefault="00117D8C" w:rsidP="00853FF6" w:rsidR="00117D8C" w:rsidRPr="00280D1D">
      <w:pPr>
        <w:numPr>
          <w:ilvl w:val="12"/>
          <w:numId w:val="0"/>
        </w:numPr>
        <w:rPr>
          <w:bCs/>
          <w:sz w:val="24"/>
          <w:szCs w:val="24"/>
        </w:rPr>
      </w:pPr>
    </w:p>
    <w:p w:rsidRDefault="00853FF6" w:rsidP="00853FF6" w:rsidR="00853FF6" w:rsidRPr="00280D1D">
      <w:pPr>
        <w:numPr>
          <w:ilvl w:val="12"/>
          <w:numId w:val="0"/>
        </w:numPr>
        <w:jc w:val="center"/>
        <w:rPr>
          <w:bCs/>
          <w:sz w:val="24"/>
          <w:szCs w:val="24"/>
        </w:rPr>
      </w:pPr>
      <w:r w:rsidRPr="00280D1D">
        <w:rPr>
          <w:bCs/>
          <w:sz w:val="24"/>
          <w:szCs w:val="24"/>
        </w:rPr>
        <w:t>SKUPŠTINU VJEROVNIKA S</w:t>
      </w:r>
    </w:p>
    <w:p w:rsidRDefault="00853FF6" w:rsidP="00853FF6" w:rsidR="00853FF6" w:rsidRPr="00280D1D">
      <w:pPr>
        <w:numPr>
          <w:ilvl w:val="12"/>
          <w:numId w:val="0"/>
        </w:numPr>
        <w:jc w:val="center"/>
        <w:rPr>
          <w:bCs/>
          <w:sz w:val="24"/>
          <w:szCs w:val="24"/>
        </w:rPr>
      </w:pPr>
      <w:r w:rsidRPr="00280D1D">
        <w:rPr>
          <w:bCs/>
          <w:sz w:val="24"/>
          <w:szCs w:val="24"/>
        </w:rPr>
        <w:t>IZVJEŠTAJ</w:t>
      </w:r>
      <w:r w:rsidR="005E5D9C" w:rsidRPr="00280D1D">
        <w:rPr>
          <w:bCs/>
          <w:sz w:val="24"/>
          <w:szCs w:val="24"/>
        </w:rPr>
        <w:t>N</w:t>
      </w:r>
      <w:r w:rsidRPr="00280D1D">
        <w:rPr>
          <w:bCs/>
          <w:sz w:val="24"/>
          <w:szCs w:val="24"/>
        </w:rPr>
        <w:t xml:space="preserve">OG ROČIŠTA </w:t>
      </w:r>
    </w:p>
    <w:p w:rsidRDefault="00853FF6" w:rsidP="00853FF6" w:rsidR="00853FF6" w:rsidRPr="00280D1D">
      <w:pPr>
        <w:numPr>
          <w:ilvl w:val="12"/>
          <w:numId w:val="0"/>
        </w:numPr>
        <w:jc w:val="right"/>
        <w:rPr>
          <w:bCs/>
          <w:sz w:val="24"/>
          <w:szCs w:val="24"/>
        </w:rPr>
      </w:pPr>
    </w:p>
    <w:p w:rsidRDefault="008F629C" w:rsidP="008F629C" w:rsidR="008F629C" w:rsidRPr="00280D1D">
      <w:pPr>
        <w:ind w:firstLine="720"/>
        <w:jc w:val="both"/>
        <w:rPr>
          <w:sz w:val="24"/>
          <w:szCs w:val="24"/>
        </w:rPr>
      </w:pPr>
      <w:r w:rsidRPr="00280D1D">
        <w:rPr>
          <w:sz w:val="24"/>
          <w:szCs w:val="24"/>
        </w:rPr>
        <w:t xml:space="preserve">Utvrđuje se da su na izvještajnom ročištu nazočni vjerovnici koji su bili nazočni na ispitnom ročištu. </w:t>
      </w:r>
    </w:p>
    <w:p w:rsidRDefault="006B22FB" w:rsidP="006B22FB" w:rsidR="006B22FB" w:rsidRPr="00280D1D">
      <w:pPr>
        <w:ind w:firstLine="720"/>
        <w:jc w:val="both"/>
        <w:rPr>
          <w:sz w:val="24"/>
          <w:szCs w:val="24"/>
        </w:rPr>
      </w:pPr>
    </w:p>
    <w:p w:rsidRDefault="007E4EA4" w:rsidP="006B22FB" w:rsidR="006B22FB" w:rsidRPr="00280D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Sud</w:t>
      </w:r>
      <w:r w:rsidR="006B22FB" w:rsidRPr="00280D1D">
        <w:rPr>
          <w:sz w:val="24"/>
          <w:szCs w:val="24"/>
        </w:rPr>
        <w:t xml:space="preserve"> otvara r</w:t>
      </w:r>
      <w:r w:rsidR="00806FDD" w:rsidRPr="00280D1D">
        <w:rPr>
          <w:sz w:val="24"/>
          <w:szCs w:val="24"/>
        </w:rPr>
        <w:t>očište</w:t>
      </w:r>
      <w:r w:rsidR="006B22FB" w:rsidRPr="00280D1D">
        <w:rPr>
          <w:sz w:val="24"/>
          <w:szCs w:val="24"/>
        </w:rPr>
        <w:t xml:space="preserve"> i objavljuje da je predmet današnjeg izvještajnog ročišta</w:t>
      </w:r>
      <w:r w:rsidR="00725E76" w:rsidRPr="00280D1D">
        <w:rPr>
          <w:sz w:val="24"/>
          <w:szCs w:val="24"/>
        </w:rPr>
        <w:t xml:space="preserve"> (članak 227 SZ-a)</w:t>
      </w:r>
      <w:r w:rsidR="006B22FB" w:rsidRPr="00280D1D">
        <w:rPr>
          <w:sz w:val="24"/>
          <w:szCs w:val="24"/>
        </w:rPr>
        <w:t xml:space="preserve"> donošenje odluka sukladno čl. 107. SZ-a.</w:t>
      </w:r>
    </w:p>
    <w:p w:rsidRDefault="00BB6FEA" w:rsidP="00BB6FEA" w:rsidR="00BB6FEA" w:rsidRPr="00280D1D">
      <w:pPr>
        <w:jc w:val="both"/>
        <w:rPr>
          <w:sz w:val="24"/>
          <w:szCs w:val="24"/>
        </w:rPr>
      </w:pPr>
    </w:p>
    <w:p w:rsidRDefault="00BB6FEA" w:rsidP="00BB6FEA" w:rsidR="007E4EA4">
      <w:pPr>
        <w:jc w:val="both"/>
        <w:rPr>
          <w:sz w:val="24"/>
          <w:szCs w:val="24"/>
        </w:rPr>
      </w:pPr>
      <w:r w:rsidRPr="00280D1D">
        <w:rPr>
          <w:sz w:val="24"/>
          <w:szCs w:val="24"/>
        </w:rPr>
        <w:tab/>
        <w:t xml:space="preserve">Poziva se stečajni upravitelj podnijeti izvješće o gospodarskom položaju stečajnog dužnika i njegovim uzrocima. Navedeno izvješće bilo je objavljeno na mrežnoj stranici e-oglasna ploča Trgovačkog suda u Zagrebu. Sudac upoznaje vjerovnike da se  mogu očitovati o izvješću stečajnog upravitelja.(čl. 227. st.4. SZ-a). </w:t>
      </w:r>
    </w:p>
    <w:p w:rsidRDefault="007E4EA4" w:rsidP="00BB6FEA" w:rsidR="00BB6FE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7E4EA4" w:rsidP="007E4EA4" w:rsidR="007E4E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Stečajni vjerovnik Hranilović Nikola ističe da je novo izvješće stečajnog upravitelja s potpunom drugim prijedlozima objavljeno izvan roka pa smatra da ne postoje uvjeti za održavanje današnjeg ročišta prema čl. 227. St. 2. SZ-a.</w:t>
      </w:r>
    </w:p>
    <w:p w:rsidRDefault="007E4EA4" w:rsidP="007E4EA4" w:rsidR="007E4EA4" w:rsidRPr="00AF1AF4">
      <w:pPr>
        <w:ind w:firstLine="720"/>
        <w:jc w:val="both"/>
        <w:rPr>
          <w:sz w:val="24"/>
          <w:szCs w:val="24"/>
        </w:rPr>
      </w:pPr>
    </w:p>
    <w:p w:rsidRDefault="007E4EA4" w:rsidP="00FE69FE" w:rsidR="00AF1AF4">
      <w:pPr>
        <w:ind w:firstLine="720"/>
        <w:jc w:val="both"/>
        <w:rPr>
          <w:sz w:val="24"/>
          <w:szCs w:val="24"/>
        </w:rPr>
      </w:pPr>
      <w:r w:rsidRPr="00FE69FE">
        <w:rPr>
          <w:sz w:val="24"/>
          <w:szCs w:val="24"/>
        </w:rPr>
        <w:t xml:space="preserve">Prije podnošenja izvješća od strane stečajnog upravitelja stečajni vjerovnici GAŠO 11 d.o.o., OIB: 83896126737, cerje Pavla Tukeca 1, </w:t>
      </w:r>
      <w:r w:rsidR="00AF1AF4" w:rsidRPr="00FE69FE">
        <w:rPr>
          <w:bCs/>
          <w:sz w:val="24"/>
          <w:szCs w:val="24"/>
        </w:rPr>
        <w:t>GAMA TEAM d.o</w:t>
      </w:r>
      <w:r w:rsidRPr="00FE69FE">
        <w:rPr>
          <w:bCs/>
          <w:sz w:val="24"/>
          <w:szCs w:val="24"/>
        </w:rPr>
        <w:t xml:space="preserve">.o, </w:t>
      </w:r>
      <w:r w:rsidR="00FE69FE">
        <w:rPr>
          <w:bCs/>
          <w:sz w:val="24"/>
          <w:szCs w:val="24"/>
        </w:rPr>
        <w:t xml:space="preserve">i </w:t>
      </w:r>
      <w:r w:rsidR="00FE69FE" w:rsidRPr="00FE69FE">
        <w:rPr>
          <w:bCs/>
          <w:sz w:val="24"/>
          <w:szCs w:val="24"/>
        </w:rPr>
        <w:t>IMAGO REKLAMNA AGENCIJA,</w:t>
      </w:r>
      <w:r w:rsidR="00FE69FE">
        <w:rPr>
          <w:b/>
          <w:bCs/>
          <w:szCs w:val="24"/>
        </w:rPr>
        <w:t xml:space="preserve"> </w:t>
      </w:r>
      <w:r w:rsidR="00FE69FE" w:rsidRPr="00FE69FE">
        <w:rPr>
          <w:bCs/>
          <w:sz w:val="24"/>
          <w:szCs w:val="24"/>
        </w:rPr>
        <w:t>OIB: 41856116339</w:t>
      </w:r>
      <w:r w:rsidR="00FE69FE">
        <w:rPr>
          <w:bCs/>
          <w:sz w:val="24"/>
          <w:szCs w:val="24"/>
        </w:rPr>
        <w:t xml:space="preserve">, </w:t>
      </w:r>
      <w:r w:rsidRPr="00FE69FE">
        <w:rPr>
          <w:bCs/>
          <w:sz w:val="24"/>
          <w:szCs w:val="24"/>
        </w:rPr>
        <w:t>zastupano po Radomir Glumičić, odvj po pun.</w:t>
      </w:r>
      <w:r w:rsidR="00AF1AF4" w:rsidRPr="00FE69FE">
        <w:rPr>
          <w:sz w:val="24"/>
          <w:szCs w:val="24"/>
        </w:rPr>
        <w:t xml:space="preserve"> NIKOLA HRANILOVIĆ, OIB:81548231629, TRNSKO 1, Zagreb, Maxuni Merima, </w:t>
      </w:r>
      <w:r w:rsidR="00AF1AF4" w:rsidRPr="00FE69FE">
        <w:rPr>
          <w:bCs/>
          <w:sz w:val="24"/>
          <w:szCs w:val="24"/>
        </w:rPr>
        <w:t>zastupano po Nikola Klaić, odvjetnik</w:t>
      </w:r>
      <w:r w:rsidR="00AF1AF4" w:rsidRPr="00FE69FE">
        <w:rPr>
          <w:sz w:val="24"/>
          <w:szCs w:val="24"/>
        </w:rPr>
        <w:t xml:space="preserve">, Stjepan Dumančić, osobno uz odvjetnika Nikola Klaić, </w:t>
      </w:r>
      <w:r w:rsidR="00AF1AF4" w:rsidRPr="00FE69FE">
        <w:rPr>
          <w:bCs/>
          <w:sz w:val="24"/>
          <w:szCs w:val="24"/>
        </w:rPr>
        <w:t>ELEKTRO TERMIČKI SUSTAVI, OIB: 66950824428, NOVA GRADIŠKA, BARUNA TRENKA</w:t>
      </w:r>
      <w:r w:rsidR="00AF1AF4" w:rsidRPr="00FE69FE">
        <w:rPr>
          <w:sz w:val="24"/>
          <w:szCs w:val="24"/>
        </w:rPr>
        <w:t xml:space="preserve">, Javorko Novak, odvjetnik, MAĐER JOSIP, OIB: 81760014433, ZAGREB, REMETINAČKI GAJ 27 A, </w:t>
      </w:r>
      <w:r w:rsidR="00AF1AF4" w:rsidRPr="00FE69FE">
        <w:rPr>
          <w:bCs/>
          <w:sz w:val="24"/>
          <w:szCs w:val="24"/>
        </w:rPr>
        <w:t xml:space="preserve">MOJE BOJE d.o.o., OIB: 82612647503, karlovačka cesta 4a, zastupano po Marko Samardžija, odvjetnik i Marko Samardžija, , </w:t>
      </w:r>
      <w:r w:rsidR="00AF1AF4" w:rsidRPr="00FE69FE">
        <w:rPr>
          <w:sz w:val="24"/>
          <w:szCs w:val="24"/>
        </w:rPr>
        <w:t>Sandra Evačić, OIB:</w:t>
      </w:r>
      <w:r w:rsidR="00AF1AF4" w:rsidRPr="00FE69FE">
        <w:rPr>
          <w:b/>
          <w:sz w:val="24"/>
          <w:szCs w:val="24"/>
        </w:rPr>
        <w:t xml:space="preserve"> </w:t>
      </w:r>
      <w:r w:rsidR="00AF1AF4" w:rsidRPr="00FE69FE">
        <w:rPr>
          <w:sz w:val="24"/>
          <w:szCs w:val="24"/>
        </w:rPr>
        <w:t xml:space="preserve">94901767307, III Pile 29 Zagreb, </w:t>
      </w:r>
      <w:r w:rsidR="00AF1AF4" w:rsidRPr="00FE69FE">
        <w:rPr>
          <w:rFonts w:eastAsia="Calibri"/>
          <w:sz w:val="24"/>
          <w:szCs w:val="24"/>
          <w:lang w:eastAsia="en-US"/>
        </w:rPr>
        <w:t xml:space="preserve">Ivica Kovačević OIB 00256047224, </w:t>
      </w:r>
      <w:r w:rsidR="00AF1AF4" w:rsidRPr="00FE69FE">
        <w:rPr>
          <w:sz w:val="24"/>
          <w:szCs w:val="24"/>
        </w:rPr>
        <w:t xml:space="preserve">ALPHA CROM , zastupano po Jakša Lucarić, odvjetnik </w:t>
      </w:r>
      <w:r w:rsidR="00FE69FE" w:rsidRPr="00FE69FE">
        <w:rPr>
          <w:sz w:val="24"/>
          <w:szCs w:val="24"/>
        </w:rPr>
        <w:t xml:space="preserve">, </w:t>
      </w:r>
      <w:r w:rsidR="00FE69FE">
        <w:rPr>
          <w:sz w:val="24"/>
          <w:szCs w:val="24"/>
        </w:rPr>
        <w:t>izjavljuju da i predlažu da se imenuje drugi stečajni upravitelja umjesto postojećeg temeljem čl. 87. St1. SZ-a.</w:t>
      </w:r>
    </w:p>
    <w:p w:rsidRDefault="00FE69FE" w:rsidP="00FE69FE" w:rsidR="00FE69FE">
      <w:pPr>
        <w:ind w:firstLine="720"/>
        <w:jc w:val="both"/>
        <w:rPr>
          <w:sz w:val="24"/>
          <w:szCs w:val="24"/>
        </w:rPr>
      </w:pPr>
    </w:p>
    <w:p w:rsidRDefault="00FE69FE" w:rsidP="00FE69FE" w:rsidR="00FE69FE">
      <w:pPr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Vjerovnik </w:t>
      </w:r>
      <w:r w:rsidRPr="0021535E">
        <w:rPr>
          <w:bCs/>
          <w:sz w:val="24"/>
          <w:szCs w:val="24"/>
        </w:rPr>
        <w:t>AUTOPRIJEVIZNIK ANĐELKO UKAS, OIB: 20208743744,</w:t>
      </w:r>
      <w:r>
        <w:rPr>
          <w:bCs/>
          <w:sz w:val="24"/>
          <w:szCs w:val="24"/>
        </w:rPr>
        <w:t xml:space="preserve"> smatra da temeljem zakona glasovati o smjeni stečajnog upravitelja mogu samo oni vjerovnici kojima je tražbina utvrđena. </w:t>
      </w:r>
    </w:p>
    <w:p w:rsidRDefault="00FE69FE" w:rsidP="00FE69FE" w:rsidR="00FE69FE">
      <w:pPr>
        <w:ind w:firstLine="720"/>
        <w:jc w:val="both"/>
        <w:rPr>
          <w:bCs/>
          <w:sz w:val="24"/>
          <w:szCs w:val="24"/>
        </w:rPr>
      </w:pPr>
    </w:p>
    <w:p w:rsidRDefault="00FE69FE" w:rsidP="00FE69FE" w:rsidR="00FE69FE" w:rsidRPr="00FE69FE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Vjerovnik Nikola Hranilović i Stjepan Dumančić pozivaju se na odredbu čl. 106. St. 2. I 3. SZ-a i predlažu da se utvrdi da imaju pravo glasa, iako im je tražbina osporena, budući da za iste postoje ovršne isprave. </w:t>
      </w:r>
    </w:p>
    <w:p w:rsidRDefault="007E4EA4" w:rsidP="00FE69FE" w:rsidR="007E4EA4" w:rsidRPr="00FE69FE">
      <w:pPr>
        <w:jc w:val="both"/>
        <w:rPr>
          <w:sz w:val="24"/>
          <w:szCs w:val="24"/>
        </w:rPr>
      </w:pPr>
    </w:p>
    <w:p w:rsidRDefault="00FE69FE" w:rsidP="00FE69FE" w:rsidR="00FE69FE">
      <w:pPr>
        <w:ind w:firstLine="720"/>
        <w:jc w:val="both"/>
        <w:rPr>
          <w:bCs/>
          <w:sz w:val="24"/>
          <w:szCs w:val="24"/>
        </w:rPr>
      </w:pPr>
      <w:r w:rsidRPr="00FE69FE">
        <w:rPr>
          <w:sz w:val="24"/>
          <w:szCs w:val="24"/>
        </w:rPr>
        <w:t xml:space="preserve">Vjerovnici GAŠO 11 d.o.o., OIB: 83896126737, cerje Pavla Tukeca 1, </w:t>
      </w:r>
      <w:r w:rsidRPr="00FE69FE">
        <w:rPr>
          <w:bCs/>
          <w:sz w:val="24"/>
          <w:szCs w:val="24"/>
        </w:rPr>
        <w:t>GAMA TEAM d.o.o, i IMAGO REKLAMNA AGENCIJA, OIB: 41856116339</w:t>
      </w:r>
      <w:r>
        <w:rPr>
          <w:bCs/>
          <w:sz w:val="24"/>
          <w:szCs w:val="24"/>
        </w:rPr>
        <w:t xml:space="preserve"> predlaže da se za novog stečajnog upravitelja imenuje Rajka Jagmarević. </w:t>
      </w:r>
    </w:p>
    <w:p w:rsidRDefault="00FE69FE" w:rsidP="00FE69FE" w:rsidR="00FE69FE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 tim prijedlogom su suglasni vjerovnici koji su predložili da se imenuje novi stečajni upravitelj. </w:t>
      </w:r>
    </w:p>
    <w:p w:rsidRDefault="00FE69FE" w:rsidP="00FE69FE" w:rsidR="00FE69FE">
      <w:pPr>
        <w:ind w:firstLine="720"/>
        <w:jc w:val="both"/>
        <w:rPr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Vjerovnik Nikola Hranilović, Stjepan Dumančić i Merima </w:t>
      </w:r>
      <w:r w:rsidRPr="00B47E09">
        <w:rPr>
          <w:sz w:val="24"/>
          <w:szCs w:val="24"/>
        </w:rPr>
        <w:t>Maxuni</w:t>
      </w:r>
      <w:r>
        <w:rPr>
          <w:sz w:val="24"/>
          <w:szCs w:val="24"/>
        </w:rPr>
        <w:t xml:space="preserve"> navodi kako prepuštaju odluku o imenovanju novog stečajnog upravitelja sudu.</w:t>
      </w:r>
    </w:p>
    <w:p w:rsidRDefault="00FE69FE" w:rsidP="00FE69FE" w:rsidR="00FE69FE">
      <w:pPr>
        <w:ind w:firstLine="720"/>
        <w:jc w:val="both"/>
        <w:rPr>
          <w:sz w:val="24"/>
          <w:szCs w:val="24"/>
        </w:rPr>
      </w:pPr>
    </w:p>
    <w:p w:rsidRDefault="00FE69FE" w:rsidP="00FE69FE" w:rsidR="00FE69FE">
      <w:pPr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Današnje izvještajno ročište se odgađa, a sud će donijeti odluku u smislu 87. St. 3. SZ- a pisanim putem. </w:t>
      </w:r>
    </w:p>
    <w:p w:rsidRDefault="009B5D75" w:rsidP="00FE69FE" w:rsidR="009B5D75" w:rsidRPr="00E9119E">
      <w:pPr>
        <w:spacing w:lineRule="auto" w:line="276"/>
        <w:ind w:right="-426"/>
        <w:jc w:val="both"/>
        <w:rPr>
          <w:b/>
          <w:sz w:val="24"/>
          <w:szCs w:val="24"/>
        </w:rPr>
      </w:pPr>
    </w:p>
    <w:p w:rsidRDefault="00A30477" w:rsidP="0062286E" w:rsidR="00A30477" w:rsidRPr="00280D1D">
      <w:pPr>
        <w:rPr>
          <w:sz w:val="24"/>
          <w:szCs w:val="24"/>
          <w:lang w:val="pl-PL"/>
        </w:rPr>
      </w:pPr>
    </w:p>
    <w:p w:rsidRDefault="000079B9" w:rsidP="00E4365F" w:rsidR="000079B9" w:rsidRPr="00280D1D">
      <w:pPr>
        <w:pStyle w:val="Tijeloteksta"/>
        <w:tabs>
          <w:tab w:pos="426" w:val="left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280D1D">
        <w:rPr>
          <w:rFonts w:hAnsi="Times New Roman" w:ascii="Times New Roman"/>
          <w:szCs w:val="24"/>
          <w:lang w:val="pl-PL"/>
        </w:rPr>
        <w:t>Sud donosi</w:t>
      </w:r>
    </w:p>
    <w:p w:rsidRDefault="000079B9" w:rsidP="009029D4" w:rsidR="000079B9" w:rsidRPr="00280D1D">
      <w:pPr>
        <w:jc w:val="both"/>
        <w:rPr>
          <w:sz w:val="24"/>
          <w:szCs w:val="24"/>
          <w:lang w:val="pl-PL"/>
        </w:rPr>
      </w:pPr>
    </w:p>
    <w:p w:rsidRDefault="000079B9" w:rsidP="000079B9" w:rsidR="000079B9" w:rsidRPr="00280D1D">
      <w:pPr>
        <w:jc w:val="center"/>
        <w:rPr>
          <w:sz w:val="24"/>
          <w:szCs w:val="24"/>
          <w:lang w:val="pl-PL"/>
        </w:rPr>
      </w:pPr>
      <w:r w:rsidRPr="00280D1D">
        <w:rPr>
          <w:sz w:val="24"/>
          <w:szCs w:val="24"/>
          <w:lang w:val="pl-PL"/>
        </w:rPr>
        <w:t>Rješenje</w:t>
      </w:r>
    </w:p>
    <w:p w:rsidRDefault="000079B9" w:rsidP="009029D4" w:rsidR="000079B9" w:rsidRPr="00280D1D">
      <w:pPr>
        <w:jc w:val="both"/>
        <w:rPr>
          <w:sz w:val="24"/>
          <w:szCs w:val="24"/>
          <w:lang w:val="pl-PL"/>
        </w:rPr>
      </w:pPr>
    </w:p>
    <w:p w:rsidRDefault="000079B9" w:rsidP="009029D4" w:rsidR="000079B9" w:rsidRPr="00280D1D">
      <w:pPr>
        <w:jc w:val="both"/>
        <w:rPr>
          <w:sz w:val="24"/>
          <w:szCs w:val="24"/>
          <w:lang w:val="pl-PL"/>
        </w:rPr>
      </w:pPr>
      <w:r w:rsidRPr="00280D1D">
        <w:rPr>
          <w:sz w:val="24"/>
          <w:szCs w:val="24"/>
          <w:lang w:val="pl-PL"/>
        </w:rPr>
        <w:t xml:space="preserve">Daljnja odluka pismeno. </w:t>
      </w:r>
    </w:p>
    <w:p w:rsidRDefault="002753EC" w:rsidP="0013610F" w:rsidR="002753EC" w:rsidRPr="00280D1D">
      <w:pPr>
        <w:rPr>
          <w:bCs/>
          <w:sz w:val="24"/>
          <w:szCs w:val="24"/>
        </w:rPr>
      </w:pPr>
    </w:p>
    <w:p w:rsidRDefault="0013610F" w:rsidP="004A38B4" w:rsidR="0013610F" w:rsidRPr="00280D1D">
      <w:pPr>
        <w:jc w:val="center"/>
        <w:rPr>
          <w:bCs/>
          <w:sz w:val="24"/>
          <w:szCs w:val="24"/>
        </w:rPr>
      </w:pPr>
    </w:p>
    <w:p w:rsidRDefault="004A38B4" w:rsidP="004A38B4" w:rsidR="00853FF6" w:rsidRPr="00280D1D">
      <w:pPr>
        <w:jc w:val="center"/>
        <w:rPr>
          <w:bCs/>
          <w:sz w:val="24"/>
          <w:szCs w:val="24"/>
        </w:rPr>
      </w:pPr>
      <w:r w:rsidRPr="00280D1D">
        <w:rPr>
          <w:bCs/>
          <w:sz w:val="24"/>
          <w:szCs w:val="24"/>
        </w:rPr>
        <w:t>D</w:t>
      </w:r>
      <w:r w:rsidR="00853FF6" w:rsidRPr="00280D1D">
        <w:rPr>
          <w:bCs/>
          <w:sz w:val="24"/>
          <w:szCs w:val="24"/>
        </w:rPr>
        <w:t>ovršeno u</w:t>
      </w:r>
      <w:r w:rsidR="00862E38" w:rsidRPr="00280D1D">
        <w:rPr>
          <w:bCs/>
          <w:sz w:val="24"/>
          <w:szCs w:val="24"/>
        </w:rPr>
        <w:t xml:space="preserve"> </w:t>
      </w:r>
      <w:r w:rsidR="00A158A1" w:rsidRPr="00280D1D">
        <w:rPr>
          <w:bCs/>
          <w:sz w:val="24"/>
          <w:szCs w:val="24"/>
        </w:rPr>
        <w:t>10,</w:t>
      </w:r>
      <w:r w:rsidR="000D1358">
        <w:rPr>
          <w:bCs/>
          <w:sz w:val="24"/>
          <w:szCs w:val="24"/>
        </w:rPr>
        <w:t>43</w:t>
      </w:r>
      <w:r w:rsidR="00E14047" w:rsidRPr="00280D1D">
        <w:rPr>
          <w:bCs/>
          <w:sz w:val="24"/>
          <w:szCs w:val="24"/>
        </w:rPr>
        <w:t xml:space="preserve"> </w:t>
      </w:r>
      <w:r w:rsidR="00862E38" w:rsidRPr="00280D1D">
        <w:rPr>
          <w:bCs/>
          <w:sz w:val="24"/>
          <w:szCs w:val="24"/>
        </w:rPr>
        <w:t>sati</w:t>
      </w:r>
    </w:p>
    <w:p w:rsidRDefault="00FF4310" w:rsidP="00895E2C" w:rsidR="00FF4310" w:rsidRPr="00280D1D">
      <w:pPr>
        <w:rPr>
          <w:bCs/>
          <w:sz w:val="24"/>
          <w:szCs w:val="24"/>
        </w:rPr>
      </w:pPr>
    </w:p>
    <w:p w:rsidRDefault="008B28EF" w:rsidP="00853FF6" w:rsidR="00853FF6" w:rsidRPr="00280D1D">
      <w:pPr>
        <w:jc w:val="center"/>
        <w:rPr>
          <w:bCs/>
          <w:sz w:val="24"/>
          <w:szCs w:val="24"/>
        </w:rPr>
      </w:pPr>
      <w:r w:rsidRPr="00280D1D">
        <w:rPr>
          <w:bCs/>
          <w:sz w:val="24"/>
          <w:szCs w:val="24"/>
        </w:rPr>
        <w:t xml:space="preserve">   </w:t>
      </w:r>
      <w:r w:rsidR="001B2756" w:rsidRPr="00280D1D">
        <w:rPr>
          <w:bCs/>
          <w:sz w:val="24"/>
          <w:szCs w:val="24"/>
        </w:rPr>
        <w:t>S</w:t>
      </w:r>
      <w:r w:rsidR="00037E28" w:rsidRPr="00280D1D">
        <w:rPr>
          <w:bCs/>
          <w:sz w:val="24"/>
          <w:szCs w:val="24"/>
        </w:rPr>
        <w:t>udac</w:t>
      </w:r>
      <w:r w:rsidR="00F85D7A" w:rsidRPr="00280D1D">
        <w:rPr>
          <w:bCs/>
          <w:sz w:val="24"/>
          <w:szCs w:val="24"/>
        </w:rPr>
        <w:t>:</w:t>
      </w:r>
    </w:p>
    <w:p w:rsidRDefault="008B28EF" w:rsidP="00B754B4" w:rsidR="003E49B9" w:rsidRPr="00280D1D">
      <w:pPr>
        <w:rPr>
          <w:bCs/>
          <w:sz w:val="24"/>
          <w:szCs w:val="24"/>
        </w:rPr>
      </w:pPr>
      <w:r w:rsidRPr="00280D1D">
        <w:rPr>
          <w:bCs/>
          <w:sz w:val="24"/>
          <w:szCs w:val="24"/>
        </w:rPr>
        <w:t xml:space="preserve">                                                                Vesna Sremac Šoštar</w:t>
      </w:r>
    </w:p>
    <w:p w:rsidRDefault="00853FF6" w:rsidP="00853FF6" w:rsidR="00853FF6" w:rsidRPr="00280D1D">
      <w:pPr>
        <w:jc w:val="center"/>
        <w:rPr>
          <w:bCs/>
          <w:sz w:val="24"/>
          <w:szCs w:val="24"/>
        </w:rPr>
      </w:pPr>
    </w:p>
    <w:p w:rsidRDefault="00853FF6" w:rsidP="00853FF6" w:rsidR="00853FF6" w:rsidRPr="00280D1D">
      <w:pPr>
        <w:jc w:val="center"/>
        <w:rPr>
          <w:bCs/>
          <w:sz w:val="24"/>
          <w:szCs w:val="24"/>
        </w:rPr>
      </w:pPr>
      <w:r w:rsidRPr="00280D1D">
        <w:rPr>
          <w:bCs/>
          <w:sz w:val="24"/>
          <w:szCs w:val="24"/>
        </w:rPr>
        <w:t>Zapisničar</w:t>
      </w:r>
      <w:r w:rsidR="00F85D7A" w:rsidRPr="00280D1D">
        <w:rPr>
          <w:bCs/>
          <w:sz w:val="24"/>
          <w:szCs w:val="24"/>
        </w:rPr>
        <w:t>:</w:t>
      </w:r>
    </w:p>
    <w:p w:rsidRDefault="00A0568B" w:rsidP="00853FF6" w:rsidR="008B28EF" w:rsidRPr="00280D1D">
      <w:pPr>
        <w:jc w:val="center"/>
        <w:rPr>
          <w:bCs/>
          <w:sz w:val="24"/>
          <w:szCs w:val="24"/>
        </w:rPr>
      </w:pPr>
      <w:r w:rsidRPr="00280D1D">
        <w:rPr>
          <w:bCs/>
          <w:sz w:val="24"/>
          <w:szCs w:val="24"/>
        </w:rPr>
        <w:t>Matea Bizjak</w:t>
      </w:r>
    </w:p>
    <w:p w:rsidRDefault="00853FF6" w:rsidP="00853FF6" w:rsidR="00853FF6" w:rsidRPr="00280D1D">
      <w:pPr>
        <w:jc w:val="center"/>
        <w:rPr>
          <w:bCs/>
          <w:sz w:val="24"/>
          <w:szCs w:val="24"/>
        </w:rPr>
      </w:pPr>
    </w:p>
    <w:p w:rsidRDefault="003E49B9" w:rsidP="00853FF6" w:rsidR="003E49B9" w:rsidRPr="00280D1D">
      <w:pPr>
        <w:jc w:val="center"/>
        <w:rPr>
          <w:bCs/>
          <w:sz w:val="24"/>
          <w:szCs w:val="24"/>
        </w:rPr>
      </w:pPr>
    </w:p>
    <w:p w:rsidRDefault="00037E28" w:rsidP="00954230" w:rsidR="003E49B9" w:rsidRPr="00280D1D">
      <w:pPr>
        <w:jc w:val="both"/>
        <w:rPr>
          <w:bCs/>
          <w:sz w:val="24"/>
          <w:szCs w:val="24"/>
        </w:rPr>
      </w:pPr>
      <w:r w:rsidRPr="00280D1D">
        <w:rPr>
          <w:bCs/>
          <w:sz w:val="24"/>
          <w:szCs w:val="24"/>
        </w:rPr>
        <w:t>Stečajni upravitelj</w:t>
      </w:r>
      <w:r w:rsidR="00F85D7A" w:rsidRPr="00280D1D">
        <w:rPr>
          <w:bCs/>
          <w:sz w:val="24"/>
          <w:szCs w:val="24"/>
        </w:rPr>
        <w:t>:</w:t>
      </w:r>
      <w:r w:rsidRPr="00280D1D">
        <w:rPr>
          <w:bCs/>
          <w:sz w:val="24"/>
          <w:szCs w:val="24"/>
        </w:rPr>
        <w:tab/>
      </w:r>
      <w:r w:rsidRPr="00280D1D">
        <w:rPr>
          <w:bCs/>
          <w:sz w:val="24"/>
          <w:szCs w:val="24"/>
        </w:rPr>
        <w:tab/>
      </w:r>
      <w:r w:rsidRPr="00280D1D">
        <w:rPr>
          <w:bCs/>
          <w:sz w:val="24"/>
          <w:szCs w:val="24"/>
        </w:rPr>
        <w:tab/>
      </w:r>
      <w:r w:rsidRPr="00280D1D">
        <w:rPr>
          <w:bCs/>
          <w:sz w:val="24"/>
          <w:szCs w:val="24"/>
        </w:rPr>
        <w:tab/>
      </w:r>
      <w:r w:rsidRPr="00280D1D">
        <w:rPr>
          <w:bCs/>
          <w:sz w:val="24"/>
          <w:szCs w:val="24"/>
        </w:rPr>
        <w:tab/>
      </w:r>
      <w:r w:rsidRPr="00280D1D">
        <w:rPr>
          <w:bCs/>
          <w:sz w:val="24"/>
          <w:szCs w:val="24"/>
        </w:rPr>
        <w:tab/>
      </w:r>
      <w:r w:rsidRPr="00280D1D">
        <w:rPr>
          <w:bCs/>
          <w:sz w:val="24"/>
          <w:szCs w:val="24"/>
        </w:rPr>
        <w:tab/>
        <w:t xml:space="preserve">  </w:t>
      </w:r>
    </w:p>
    <w:p w:rsidRDefault="003E49B9" w:rsidP="003E49B9" w:rsidR="003E49B9" w:rsidRPr="00280D1D">
      <w:pPr>
        <w:jc w:val="right"/>
        <w:rPr>
          <w:bCs/>
          <w:sz w:val="24"/>
          <w:szCs w:val="24"/>
        </w:rPr>
      </w:pPr>
    </w:p>
    <w:p w:rsidRDefault="008B28EF" w:rsidP="00852B0D" w:rsidR="008B28EF" w:rsidRPr="00280D1D">
      <w:pPr>
        <w:rPr>
          <w:bCs/>
          <w:sz w:val="24"/>
          <w:szCs w:val="24"/>
        </w:rPr>
      </w:pPr>
    </w:p>
    <w:p w:rsidRDefault="008B28EF" w:rsidP="00852B0D" w:rsidR="008B28EF" w:rsidRPr="00280D1D">
      <w:pPr>
        <w:rPr>
          <w:bCs/>
          <w:sz w:val="24"/>
          <w:szCs w:val="24"/>
        </w:rPr>
      </w:pPr>
    </w:p>
    <w:p w:rsidRDefault="00853FF6" w:rsidP="00852B0D" w:rsidR="00853FF6" w:rsidRPr="00280D1D">
      <w:pPr>
        <w:rPr>
          <w:bCs/>
          <w:sz w:val="24"/>
          <w:szCs w:val="24"/>
        </w:rPr>
      </w:pPr>
      <w:r w:rsidRPr="00280D1D">
        <w:rPr>
          <w:bCs/>
          <w:sz w:val="24"/>
          <w:szCs w:val="24"/>
        </w:rPr>
        <w:t>Stečajni vjerovnici</w:t>
      </w:r>
      <w:r w:rsidR="00F85D7A" w:rsidRPr="00280D1D">
        <w:rPr>
          <w:bCs/>
          <w:sz w:val="24"/>
          <w:szCs w:val="24"/>
        </w:rPr>
        <w:t>:</w:t>
      </w:r>
    </w:p>
    <w:p w:rsidRDefault="00F72884" w:rsidP="000517EC" w:rsidR="00F72884" w:rsidRPr="00280D1D">
      <w:pPr>
        <w:jc w:val="both"/>
        <w:rPr>
          <w:bCs/>
          <w:sz w:val="24"/>
          <w:szCs w:val="24"/>
        </w:rPr>
      </w:pPr>
    </w:p>
    <w:p w:rsidRDefault="00FE69FE" w:rsidP="00FE69FE" w:rsidR="00FE69FE" w:rsidRPr="00280D1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RH, Ministarstvo financija, Porezna uprava, zastupano po Sandra Kričković, zamjenica ŽDO Zagreb </w:t>
      </w:r>
    </w:p>
    <w:p w:rsidRDefault="00FE69FE" w:rsidP="00FE69FE" w:rsidR="00FE69FE" w:rsidRPr="00A82651">
      <w:pPr>
        <w:jc w:val="both"/>
        <w:rPr>
          <w:bCs/>
          <w:sz w:val="24"/>
          <w:szCs w:val="24"/>
        </w:rPr>
      </w:pPr>
      <w:r w:rsidRPr="00A82651">
        <w:rPr>
          <w:bCs/>
          <w:sz w:val="24"/>
          <w:szCs w:val="24"/>
        </w:rPr>
        <w:t>GAMA TEAM d,o,.o, zastupano po Radomir Glumičić, odvj po pun.</w:t>
      </w:r>
    </w:p>
    <w:p w:rsidRDefault="00FE69FE" w:rsidP="00FE69FE" w:rsidR="00FE69FE" w:rsidRPr="00A82651">
      <w:pPr>
        <w:pStyle w:val="Bezproreda"/>
        <w:rPr>
          <w:rFonts w:hAnsi="Times New Roman" w:ascii="Times New Roman"/>
          <w:sz w:val="24"/>
          <w:szCs w:val="24"/>
        </w:rPr>
      </w:pPr>
      <w:r w:rsidRPr="00A82651">
        <w:rPr>
          <w:rFonts w:hAnsi="Times New Roman" w:ascii="Times New Roman"/>
          <w:sz w:val="24"/>
          <w:szCs w:val="24"/>
        </w:rPr>
        <w:t>GAŠO 11 d.o.o., OIB: 83896126737, cerje Pavla Tukeca 1</w:t>
      </w:r>
      <w:r w:rsidRPr="00A82651">
        <w:rPr>
          <w:rFonts w:hAnsi="Times New Roman" w:ascii="Times New Roman"/>
          <w:bCs/>
          <w:sz w:val="24"/>
          <w:szCs w:val="24"/>
        </w:rPr>
        <w:t xml:space="preserve"> Radomir Glumičić, odvj po pun.</w:t>
      </w:r>
    </w:p>
    <w:p w:rsidRDefault="00FE69FE" w:rsidP="00FE69FE" w:rsidR="00FE69FE" w:rsidRPr="0021535E">
      <w:pPr>
        <w:jc w:val="both"/>
        <w:rPr>
          <w:b/>
          <w:bCs/>
          <w:sz w:val="24"/>
          <w:szCs w:val="24"/>
        </w:rPr>
      </w:pPr>
      <w:r w:rsidRPr="0021535E">
        <w:rPr>
          <w:bCs/>
          <w:sz w:val="24"/>
          <w:szCs w:val="24"/>
        </w:rPr>
        <w:t xml:space="preserve">KARL GAPP, OIB: 43327229787, Schlossplatz 7, GRAZ AUSTRIJA, </w:t>
      </w:r>
      <w:r w:rsidRPr="0021535E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zastupano po Marko Samardžija, odvjetnik </w:t>
      </w:r>
      <w:r w:rsidRPr="0021535E">
        <w:rPr>
          <w:bCs/>
          <w:sz w:val="24"/>
          <w:szCs w:val="24"/>
        </w:rPr>
        <w:t xml:space="preserve"> </w:t>
      </w:r>
      <w:r w:rsidRPr="0021535E">
        <w:rPr>
          <w:bCs/>
          <w:sz w:val="24"/>
          <w:szCs w:val="24"/>
        </w:rPr>
        <w:tab/>
        <w:t xml:space="preserve"> </w:t>
      </w:r>
    </w:p>
    <w:p w:rsidRDefault="00FE69FE" w:rsidP="00FE69FE" w:rsidR="00FE69FE" w:rsidRPr="0021535E">
      <w:pPr>
        <w:jc w:val="both"/>
        <w:rPr>
          <w:b/>
          <w:bCs/>
          <w:sz w:val="24"/>
          <w:szCs w:val="24"/>
        </w:rPr>
      </w:pPr>
      <w:r w:rsidRPr="0021535E">
        <w:rPr>
          <w:bCs/>
          <w:sz w:val="24"/>
          <w:szCs w:val="24"/>
        </w:rPr>
        <w:t>KAROLINE GAPP, OIB: 18114835421, Schlossplatz 7, GRAZ AUSTRIJA,</w:t>
      </w:r>
      <w:r w:rsidRPr="0021535E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zastupano po Marko Samardžija,</w:t>
      </w:r>
      <w:r w:rsidRPr="0021535E">
        <w:rPr>
          <w:bCs/>
          <w:sz w:val="24"/>
          <w:szCs w:val="24"/>
        </w:rPr>
        <w:tab/>
        <w:t xml:space="preserve"> </w:t>
      </w:r>
      <w:r w:rsidRPr="0021535E">
        <w:rPr>
          <w:bCs/>
          <w:sz w:val="24"/>
          <w:szCs w:val="24"/>
        </w:rPr>
        <w:tab/>
        <w:t xml:space="preserve"> </w:t>
      </w:r>
    </w:p>
    <w:p w:rsidRDefault="00FE69FE" w:rsidP="00FE69FE" w:rsidR="00FE69FE" w:rsidRPr="0021535E">
      <w:pPr>
        <w:jc w:val="both"/>
        <w:rPr>
          <w:b/>
          <w:bCs/>
          <w:sz w:val="24"/>
          <w:szCs w:val="24"/>
        </w:rPr>
      </w:pPr>
      <w:r w:rsidRPr="0021535E">
        <w:rPr>
          <w:bCs/>
          <w:sz w:val="24"/>
          <w:szCs w:val="24"/>
        </w:rPr>
        <w:t xml:space="preserve">ANTON GAPP, OIB: 17059169949, Villefortgasse 11, GRAZ, </w:t>
      </w:r>
      <w:r>
        <w:rPr>
          <w:bCs/>
          <w:sz w:val="24"/>
          <w:szCs w:val="24"/>
        </w:rPr>
        <w:t>zastupano po Marko Samardžija,</w:t>
      </w:r>
      <w:r w:rsidRPr="0021535E">
        <w:rPr>
          <w:bCs/>
          <w:sz w:val="24"/>
          <w:szCs w:val="24"/>
        </w:rPr>
        <w:tab/>
        <w:t xml:space="preserve"> </w:t>
      </w:r>
      <w:r w:rsidRPr="008F5F56">
        <w:rPr>
          <w:bCs/>
          <w:sz w:val="24"/>
          <w:szCs w:val="24"/>
        </w:rPr>
        <w:t>MOJE BOJE d.o.o.</w:t>
      </w:r>
      <w:r w:rsidRPr="008F5F56">
        <w:rPr>
          <w:bCs/>
          <w:sz w:val="24"/>
          <w:szCs w:val="24"/>
        </w:rPr>
        <w:tab/>
        <w:t>82612647503</w:t>
      </w:r>
      <w:r w:rsidRPr="008F5F56">
        <w:rPr>
          <w:bCs/>
          <w:sz w:val="24"/>
          <w:szCs w:val="24"/>
        </w:rPr>
        <w:tab/>
        <w:t>karlovačka cesta 4a</w:t>
      </w:r>
      <w:r>
        <w:rPr>
          <w:bCs/>
          <w:sz w:val="24"/>
          <w:szCs w:val="24"/>
        </w:rPr>
        <w:t xml:space="preserve">, zastupano po Marko Samardžija, odvjetnik </w:t>
      </w:r>
      <w:r w:rsidRPr="0021535E">
        <w:rPr>
          <w:bCs/>
          <w:sz w:val="24"/>
          <w:szCs w:val="24"/>
        </w:rPr>
        <w:tab/>
        <w:t xml:space="preserve"> </w:t>
      </w:r>
    </w:p>
    <w:p w:rsidRDefault="00FE69FE" w:rsidP="00FE69FE" w:rsidR="00FE69FE" w:rsidRPr="0021535E">
      <w:pPr>
        <w:jc w:val="both"/>
        <w:rPr>
          <w:b/>
          <w:bCs/>
          <w:sz w:val="24"/>
          <w:szCs w:val="24"/>
        </w:rPr>
      </w:pPr>
      <w:r w:rsidRPr="0021535E">
        <w:rPr>
          <w:bCs/>
          <w:sz w:val="24"/>
          <w:szCs w:val="24"/>
        </w:rPr>
        <w:t>BORIS FERKULA, OIB: 6405424089, Duga Resa, dr.I.Banjavčića</w:t>
      </w:r>
      <w:r>
        <w:rPr>
          <w:bCs/>
          <w:sz w:val="24"/>
          <w:szCs w:val="24"/>
        </w:rPr>
        <w:t xml:space="preserve">, zastupano po Boris Pivac, odvjetnik </w:t>
      </w:r>
    </w:p>
    <w:p w:rsidRDefault="00FE69FE" w:rsidP="00FE69FE" w:rsidR="00FE69FE" w:rsidRPr="001721AE">
      <w:pPr>
        <w:pStyle w:val="Naslov1"/>
        <w:jc w:val="both"/>
        <w:rPr>
          <w:b w:val="false"/>
          <w:bCs/>
          <w:szCs w:val="24"/>
        </w:rPr>
      </w:pPr>
      <w:r w:rsidRPr="001721AE">
        <w:rPr>
          <w:b w:val="false"/>
          <w:bCs/>
          <w:szCs w:val="24"/>
        </w:rPr>
        <w:lastRenderedPageBreak/>
        <w:t>AM-INTERIJE</w:t>
      </w:r>
      <w:r>
        <w:rPr>
          <w:b w:val="false"/>
          <w:bCs/>
          <w:szCs w:val="24"/>
        </w:rPr>
        <w:t xml:space="preserve">RI OBRT ZA STROPOVE Mato  Tolić, OIB: 44119067267, </w:t>
      </w:r>
      <w:r w:rsidRPr="001721AE">
        <w:rPr>
          <w:b w:val="false"/>
          <w:bCs/>
          <w:szCs w:val="24"/>
        </w:rPr>
        <w:t>PODVRTI 10 PRIGORJE BRDOVAČKO,</w:t>
      </w:r>
      <w:r>
        <w:rPr>
          <w:b w:val="false"/>
          <w:bCs/>
          <w:szCs w:val="24"/>
        </w:rPr>
        <w:t xml:space="preserve"> </w:t>
      </w:r>
      <w:r>
        <w:rPr>
          <w:b w:val="false"/>
          <w:szCs w:val="24"/>
        </w:rPr>
        <w:t>zastupano po Filip Piškulić,</w:t>
      </w:r>
    </w:p>
    <w:p w:rsidRDefault="00FE69FE" w:rsidP="00FE69FE" w:rsidR="00FE69FE" w:rsidRPr="001721AE">
      <w:pPr>
        <w:pStyle w:val="Naslov1"/>
        <w:jc w:val="both"/>
        <w:rPr>
          <w:b w:val="false"/>
          <w:bCs/>
          <w:szCs w:val="24"/>
        </w:rPr>
      </w:pPr>
      <w:r>
        <w:rPr>
          <w:b w:val="false"/>
          <w:bCs/>
          <w:szCs w:val="24"/>
        </w:rPr>
        <w:t xml:space="preserve">EUROLAM d.o.o., OIB: 32619029079, </w:t>
      </w:r>
      <w:r w:rsidRPr="001721AE">
        <w:rPr>
          <w:b w:val="false"/>
          <w:bCs/>
          <w:szCs w:val="24"/>
        </w:rPr>
        <w:t>RAKITJE, VOČARSKS 6/B</w:t>
      </w:r>
      <w:r>
        <w:rPr>
          <w:b w:val="false"/>
          <w:bCs/>
          <w:szCs w:val="24"/>
        </w:rPr>
        <w:t>,</w:t>
      </w:r>
      <w:r w:rsidRPr="001721AE">
        <w:rPr>
          <w:b w:val="false"/>
          <w:bCs/>
          <w:szCs w:val="24"/>
        </w:rPr>
        <w:t xml:space="preserve"> GRAD SVETA </w:t>
      </w:r>
      <w:r>
        <w:rPr>
          <w:b w:val="false"/>
          <w:bCs/>
          <w:szCs w:val="24"/>
        </w:rPr>
        <w:t xml:space="preserve">NEDJELJA, Dora Lukačević, vježbenica </w:t>
      </w:r>
    </w:p>
    <w:p w:rsidRDefault="00FE69FE" w:rsidP="00FE69FE" w:rsidR="00FE69FE" w:rsidRPr="001721AE">
      <w:pPr>
        <w:pStyle w:val="Naslov1"/>
        <w:jc w:val="both"/>
        <w:rPr>
          <w:b w:val="false"/>
          <w:bCs/>
          <w:szCs w:val="24"/>
        </w:rPr>
      </w:pPr>
      <w:r>
        <w:rPr>
          <w:b w:val="false"/>
          <w:bCs/>
          <w:szCs w:val="24"/>
        </w:rPr>
        <w:t xml:space="preserve">PROJEKTNI BIRO  NOVKOVIĆ, OIB: o1699883332, </w:t>
      </w:r>
      <w:r w:rsidRPr="001721AE">
        <w:rPr>
          <w:b w:val="false"/>
          <w:bCs/>
          <w:szCs w:val="24"/>
        </w:rPr>
        <w:t>ZAGREB</w:t>
      </w:r>
      <w:r>
        <w:rPr>
          <w:b w:val="false"/>
          <w:bCs/>
          <w:szCs w:val="24"/>
        </w:rPr>
        <w:t>,</w:t>
      </w:r>
      <w:r w:rsidRPr="001721AE">
        <w:rPr>
          <w:b w:val="false"/>
          <w:bCs/>
          <w:szCs w:val="24"/>
        </w:rPr>
        <w:t xml:space="preserve"> </w:t>
      </w:r>
      <w:r>
        <w:rPr>
          <w:b w:val="false"/>
          <w:bCs/>
          <w:szCs w:val="24"/>
        </w:rPr>
        <w:t>P</w:t>
      </w:r>
      <w:r w:rsidRPr="001721AE">
        <w:rPr>
          <w:b w:val="false"/>
          <w:bCs/>
          <w:szCs w:val="24"/>
        </w:rPr>
        <w:t>alinkovečka 19 a</w:t>
      </w:r>
      <w:r>
        <w:rPr>
          <w:b w:val="false"/>
          <w:bCs/>
          <w:szCs w:val="24"/>
        </w:rPr>
        <w:t xml:space="preserve">, </w:t>
      </w:r>
      <w:r w:rsidRPr="008F5F56">
        <w:rPr>
          <w:b w:val="false"/>
          <w:bCs/>
          <w:szCs w:val="24"/>
        </w:rPr>
        <w:t xml:space="preserve">zastupano po Dinko Sinovčić vježbenik </w:t>
      </w:r>
    </w:p>
    <w:p w:rsidRDefault="00FE69FE" w:rsidP="00FE69FE" w:rsidR="00FE69FE" w:rsidRPr="0021535E">
      <w:pPr>
        <w:jc w:val="both"/>
        <w:rPr>
          <w:b/>
          <w:bCs/>
          <w:sz w:val="24"/>
          <w:szCs w:val="24"/>
        </w:rPr>
      </w:pPr>
      <w:r w:rsidRPr="0021535E">
        <w:rPr>
          <w:bCs/>
          <w:sz w:val="24"/>
          <w:szCs w:val="24"/>
        </w:rPr>
        <w:t>AUTOPRIJEVIZNIK ANĐELKO UKAS, OIB: 20208743744, Don Antuna Božića 11 Jezera, otok Murter</w:t>
      </w:r>
      <w:r w:rsidRPr="0021535E">
        <w:rPr>
          <w:b/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zastupano po Boris Pivac, odvjetnik </w:t>
      </w:r>
    </w:p>
    <w:p w:rsidRDefault="00FE69FE" w:rsidP="00FE69FE" w:rsidR="00FE69FE" w:rsidRPr="001721AE">
      <w:pPr>
        <w:pStyle w:val="Naslov1"/>
        <w:jc w:val="both"/>
        <w:rPr>
          <w:b w:val="false"/>
          <w:bCs/>
          <w:szCs w:val="24"/>
        </w:rPr>
      </w:pPr>
      <w:r>
        <w:rPr>
          <w:b w:val="false"/>
          <w:bCs/>
          <w:szCs w:val="24"/>
        </w:rPr>
        <w:t xml:space="preserve">ODVJETNIK MARKO SAMARĐIJA, OIB: </w:t>
      </w:r>
      <w:r w:rsidRPr="001721AE">
        <w:rPr>
          <w:b w:val="false"/>
          <w:bCs/>
          <w:szCs w:val="24"/>
        </w:rPr>
        <w:t>62398239711</w:t>
      </w:r>
      <w:r>
        <w:rPr>
          <w:b w:val="false"/>
          <w:bCs/>
          <w:szCs w:val="24"/>
        </w:rPr>
        <w:t>,U</w:t>
      </w:r>
      <w:r w:rsidRPr="001721AE">
        <w:rPr>
          <w:b w:val="false"/>
          <w:bCs/>
          <w:szCs w:val="24"/>
        </w:rPr>
        <w:t>l</w:t>
      </w:r>
      <w:r>
        <w:rPr>
          <w:b w:val="false"/>
          <w:bCs/>
          <w:szCs w:val="24"/>
        </w:rPr>
        <w:t>.</w:t>
      </w:r>
      <w:r w:rsidRPr="001721AE">
        <w:rPr>
          <w:b w:val="false"/>
          <w:bCs/>
          <w:szCs w:val="24"/>
        </w:rPr>
        <w:t xml:space="preserve"> Ivana Gundulića 36</w:t>
      </w:r>
      <w:r>
        <w:rPr>
          <w:b w:val="false"/>
          <w:bCs/>
          <w:szCs w:val="24"/>
        </w:rPr>
        <w:t>,osobno</w:t>
      </w:r>
    </w:p>
    <w:p w:rsidRDefault="00FE69FE" w:rsidP="00FE69FE" w:rsidR="00FE69FE" w:rsidRPr="001721AE">
      <w:pPr>
        <w:pStyle w:val="Naslov1"/>
        <w:jc w:val="both"/>
        <w:rPr>
          <w:b w:val="false"/>
          <w:bCs/>
          <w:szCs w:val="24"/>
        </w:rPr>
      </w:pPr>
      <w:r>
        <w:rPr>
          <w:b w:val="false"/>
          <w:bCs/>
          <w:szCs w:val="24"/>
        </w:rPr>
        <w:t>Mejrima Maxuni, OIB: 56737207819, V</w:t>
      </w:r>
      <w:r w:rsidRPr="001721AE">
        <w:rPr>
          <w:b w:val="false"/>
          <w:bCs/>
          <w:szCs w:val="24"/>
        </w:rPr>
        <w:t xml:space="preserve">laška 67 i </w:t>
      </w:r>
      <w:r>
        <w:rPr>
          <w:b w:val="false"/>
          <w:bCs/>
          <w:szCs w:val="24"/>
        </w:rPr>
        <w:t>R</w:t>
      </w:r>
      <w:r w:rsidRPr="001721AE">
        <w:rPr>
          <w:b w:val="false"/>
          <w:bCs/>
          <w:szCs w:val="24"/>
        </w:rPr>
        <w:t>udeška 177</w:t>
      </w:r>
      <w:r>
        <w:rPr>
          <w:b w:val="false"/>
          <w:bCs/>
          <w:szCs w:val="24"/>
        </w:rPr>
        <w:t xml:space="preserve">, Nikola Klaić, odvjetnik </w:t>
      </w:r>
    </w:p>
    <w:p w:rsidRDefault="00FE69FE" w:rsidP="00FE69FE" w:rsidR="00FE69FE" w:rsidRPr="001721AE">
      <w:pPr>
        <w:pStyle w:val="Naslov1"/>
        <w:jc w:val="both"/>
        <w:rPr>
          <w:b w:val="false"/>
          <w:bCs/>
          <w:szCs w:val="24"/>
        </w:rPr>
      </w:pPr>
      <w:r>
        <w:rPr>
          <w:b w:val="false"/>
          <w:bCs/>
          <w:szCs w:val="24"/>
        </w:rPr>
        <w:t xml:space="preserve">IMAGO REKLAMNA AGENCIJA, OIB: 41856116339, </w:t>
      </w:r>
      <w:r w:rsidRPr="001721AE">
        <w:rPr>
          <w:b w:val="false"/>
          <w:bCs/>
          <w:szCs w:val="24"/>
        </w:rPr>
        <w:t>UL.</w:t>
      </w:r>
      <w:r>
        <w:rPr>
          <w:b w:val="false"/>
          <w:bCs/>
          <w:szCs w:val="24"/>
        </w:rPr>
        <w:t xml:space="preserve"> </w:t>
      </w:r>
      <w:r w:rsidRPr="001721AE">
        <w:rPr>
          <w:b w:val="false"/>
          <w:bCs/>
          <w:szCs w:val="24"/>
        </w:rPr>
        <w:t>GRADA VUKOVARA 271 ZAGREB</w:t>
      </w:r>
      <w:r>
        <w:rPr>
          <w:b w:val="false"/>
          <w:bCs/>
          <w:szCs w:val="24"/>
        </w:rPr>
        <w:t xml:space="preserve">, </w:t>
      </w:r>
      <w:r w:rsidRPr="00A82651">
        <w:rPr>
          <w:b w:val="false"/>
        </w:rPr>
        <w:t xml:space="preserve">zastupano po </w:t>
      </w:r>
      <w:r w:rsidRPr="00A82651">
        <w:rPr>
          <w:b w:val="false"/>
          <w:szCs w:val="24"/>
        </w:rPr>
        <w:t>Ivana Delalić, odvjetnica</w:t>
      </w:r>
    </w:p>
    <w:p w:rsidRDefault="00FE69FE" w:rsidP="00FE69FE" w:rsidR="00FE69FE" w:rsidRPr="001721AE">
      <w:pPr>
        <w:pStyle w:val="Naslov1"/>
        <w:jc w:val="both"/>
        <w:rPr>
          <w:b w:val="false"/>
          <w:bCs/>
          <w:szCs w:val="24"/>
        </w:rPr>
      </w:pPr>
      <w:r w:rsidRPr="001721AE">
        <w:rPr>
          <w:b w:val="false"/>
          <w:bCs/>
          <w:szCs w:val="24"/>
        </w:rPr>
        <w:t>NIKOL</w:t>
      </w:r>
      <w:r>
        <w:rPr>
          <w:b w:val="false"/>
          <w:bCs/>
          <w:szCs w:val="24"/>
        </w:rPr>
        <w:t xml:space="preserve">A HRANILOVIĆ, OIB: 81548231629, </w:t>
      </w:r>
      <w:r w:rsidRPr="001721AE">
        <w:rPr>
          <w:b w:val="false"/>
          <w:bCs/>
          <w:szCs w:val="24"/>
        </w:rPr>
        <w:t>ZAGREB, TRNSKO 1</w:t>
      </w:r>
      <w:r>
        <w:rPr>
          <w:b w:val="false"/>
          <w:bCs/>
          <w:szCs w:val="24"/>
        </w:rPr>
        <w:t>,</w:t>
      </w:r>
      <w:r w:rsidRPr="001721AE">
        <w:rPr>
          <w:b w:val="false"/>
          <w:bCs/>
          <w:szCs w:val="24"/>
        </w:rPr>
        <w:t xml:space="preserve"> </w:t>
      </w:r>
      <w:r>
        <w:rPr>
          <w:b w:val="false"/>
          <w:bCs/>
          <w:szCs w:val="24"/>
        </w:rPr>
        <w:t xml:space="preserve">zastupano Nikola Klaić, odvjetnik </w:t>
      </w:r>
    </w:p>
    <w:p w:rsidRDefault="00FE69FE" w:rsidP="00FE69FE" w:rsidR="00FE69FE">
      <w:pPr>
        <w:pStyle w:val="Naslov1"/>
        <w:jc w:val="both"/>
        <w:rPr>
          <w:b w:val="false"/>
        </w:rPr>
      </w:pPr>
      <w:r>
        <w:rPr>
          <w:b w:val="false"/>
          <w:bCs/>
          <w:szCs w:val="24"/>
        </w:rPr>
        <w:t>ELEKTRO TERMIČKI SUSTAVI, OIB: 66950824428, NOVA GRADIŠKA</w:t>
      </w:r>
      <w:r w:rsidRPr="001721AE">
        <w:rPr>
          <w:b w:val="false"/>
          <w:bCs/>
          <w:szCs w:val="24"/>
        </w:rPr>
        <w:t>, BARUNA TRENKA</w:t>
      </w:r>
      <w:r>
        <w:rPr>
          <w:b w:val="false"/>
        </w:rPr>
        <w:t xml:space="preserve">, Javorko Novak, odvjetnik </w:t>
      </w:r>
    </w:p>
    <w:p w:rsidRDefault="00FE69FE" w:rsidP="00FE69FE" w:rsidR="00FE69FE" w:rsidRPr="001721AE">
      <w:pPr>
        <w:pStyle w:val="Naslov1"/>
        <w:jc w:val="both"/>
        <w:rPr>
          <w:b w:val="false"/>
        </w:rPr>
      </w:pPr>
      <w:r>
        <w:rPr>
          <w:b w:val="false"/>
        </w:rPr>
        <w:t>Sandra Evačić, OIB:</w:t>
      </w:r>
      <w:r w:rsidRPr="001721AE">
        <w:rPr>
          <w:b w:val="false"/>
        </w:rPr>
        <w:tab/>
        <w:t>94901767307</w:t>
      </w:r>
      <w:r>
        <w:rPr>
          <w:b w:val="false"/>
        </w:rPr>
        <w:t>,</w:t>
      </w:r>
      <w:r w:rsidRPr="001721AE">
        <w:rPr>
          <w:b w:val="false"/>
        </w:rPr>
        <w:tab/>
        <w:t xml:space="preserve"> III Pile 29 Zagreb</w:t>
      </w:r>
      <w:r>
        <w:rPr>
          <w:b w:val="false"/>
        </w:rPr>
        <w:t>, osobno</w:t>
      </w:r>
    </w:p>
    <w:p w:rsidRDefault="00FE69FE" w:rsidP="00FE69FE" w:rsidR="00FE69FE">
      <w:pPr>
        <w:pStyle w:val="Naslov1"/>
        <w:jc w:val="both"/>
        <w:rPr>
          <w:b w:val="false"/>
        </w:rPr>
      </w:pPr>
      <w:r>
        <w:rPr>
          <w:b w:val="false"/>
        </w:rPr>
        <w:t xml:space="preserve">Ivica Kovačević, OIB: </w:t>
      </w:r>
      <w:r w:rsidRPr="001721AE">
        <w:rPr>
          <w:b w:val="false"/>
        </w:rPr>
        <w:t>00256047224</w:t>
      </w:r>
      <w:r>
        <w:rPr>
          <w:b w:val="false"/>
        </w:rPr>
        <w:t>,</w:t>
      </w:r>
      <w:r w:rsidRPr="001721AE">
        <w:rPr>
          <w:b w:val="false"/>
        </w:rPr>
        <w:t xml:space="preserve"> III Pile 29  Zagreb</w:t>
      </w:r>
      <w:r>
        <w:rPr>
          <w:b w:val="false"/>
        </w:rPr>
        <w:t>, osobno</w:t>
      </w:r>
    </w:p>
    <w:p w:rsidRDefault="00FE69FE" w:rsidP="00FE69FE" w:rsidR="00FE69FE" w:rsidRPr="00B47E09">
      <w:pPr>
        <w:rPr>
          <w:sz w:val="24"/>
          <w:szCs w:val="24"/>
        </w:rPr>
      </w:pPr>
      <w:r w:rsidRPr="00B47E09">
        <w:rPr>
          <w:sz w:val="24"/>
          <w:szCs w:val="24"/>
        </w:rPr>
        <w:t xml:space="preserve">Maxuni Merima, </w:t>
      </w:r>
      <w:r w:rsidRPr="00B47E09">
        <w:rPr>
          <w:bCs/>
          <w:sz w:val="24"/>
          <w:szCs w:val="24"/>
        </w:rPr>
        <w:t>zastupano</w:t>
      </w:r>
      <w:r>
        <w:rPr>
          <w:bCs/>
          <w:sz w:val="24"/>
          <w:szCs w:val="24"/>
        </w:rPr>
        <w:t xml:space="preserve"> po</w:t>
      </w:r>
      <w:r w:rsidRPr="00B47E09">
        <w:rPr>
          <w:bCs/>
          <w:sz w:val="24"/>
          <w:szCs w:val="24"/>
        </w:rPr>
        <w:t xml:space="preserve"> Nikola Klaić, odvjetnik</w:t>
      </w:r>
    </w:p>
    <w:p w:rsidRDefault="00FE69FE" w:rsidP="00FE69FE" w:rsidR="00FE69FE" w:rsidRPr="0021535E">
      <w:pPr>
        <w:rPr>
          <w:sz w:val="24"/>
          <w:szCs w:val="24"/>
        </w:rPr>
      </w:pPr>
      <w:r w:rsidRPr="0021535E">
        <w:rPr>
          <w:sz w:val="24"/>
          <w:szCs w:val="24"/>
        </w:rPr>
        <w:t>AL</w:t>
      </w:r>
      <w:r>
        <w:rPr>
          <w:sz w:val="24"/>
          <w:szCs w:val="24"/>
        </w:rPr>
        <w:t>PHA C</w:t>
      </w:r>
      <w:r w:rsidRPr="0021535E">
        <w:rPr>
          <w:sz w:val="24"/>
          <w:szCs w:val="24"/>
        </w:rPr>
        <w:t xml:space="preserve">ROM , </w:t>
      </w:r>
      <w:r>
        <w:rPr>
          <w:sz w:val="24"/>
          <w:szCs w:val="24"/>
        </w:rPr>
        <w:t xml:space="preserve">zastupano po Jakša Lucarić, odvjetnik </w:t>
      </w:r>
    </w:p>
    <w:p w:rsidRDefault="00FE69FE" w:rsidP="00FE69FE" w:rsidR="00FE69FE">
      <w:pPr>
        <w:rPr>
          <w:sz w:val="24"/>
          <w:szCs w:val="24"/>
        </w:rPr>
      </w:pPr>
      <w:r w:rsidRPr="0021535E">
        <w:rPr>
          <w:sz w:val="24"/>
          <w:szCs w:val="24"/>
        </w:rPr>
        <w:t xml:space="preserve">Stjepan Dumančić, </w:t>
      </w:r>
      <w:r>
        <w:rPr>
          <w:sz w:val="24"/>
          <w:szCs w:val="24"/>
        </w:rPr>
        <w:t>osobno uz odvjetnika Nikola Klaić</w:t>
      </w:r>
    </w:p>
    <w:p w:rsidRDefault="00FE69FE" w:rsidP="00FE69FE" w:rsidR="00FE69FE" w:rsidRPr="00A82651">
      <w:pPr>
        <w:pStyle w:val="Bezproreda"/>
        <w:rPr>
          <w:rFonts w:hAnsi="Times New Roman" w:ascii="Times New Roman"/>
          <w:sz w:val="24"/>
          <w:szCs w:val="24"/>
        </w:rPr>
      </w:pPr>
      <w:r w:rsidRPr="00A82651">
        <w:rPr>
          <w:rFonts w:hAnsi="Times New Roman" w:ascii="Times New Roman"/>
          <w:sz w:val="24"/>
          <w:szCs w:val="24"/>
        </w:rPr>
        <w:t xml:space="preserve">DELTA NEKRETNINE d.o.o., zastupano Dea Frua, vježbenica </w:t>
      </w:r>
    </w:p>
    <w:p w:rsidRDefault="00FE69FE" w:rsidP="00FE69FE" w:rsidR="00FE69FE" w:rsidRPr="00A82651">
      <w:pPr>
        <w:rPr>
          <w:sz w:val="24"/>
          <w:szCs w:val="24"/>
        </w:rPr>
      </w:pPr>
      <w:r>
        <w:rPr>
          <w:sz w:val="24"/>
          <w:szCs w:val="24"/>
        </w:rPr>
        <w:t xml:space="preserve">MAĐER JOSIP, OIB: </w:t>
      </w:r>
      <w:r w:rsidRPr="00A82651">
        <w:rPr>
          <w:sz w:val="24"/>
          <w:szCs w:val="24"/>
        </w:rPr>
        <w:t xml:space="preserve">81760014433, ZAGREB, REMETINAČKI GAJ 27 A, osobno </w:t>
      </w:r>
    </w:p>
    <w:p w:rsidRDefault="00342482" w:rsidR="00342482" w:rsidRPr="00280D1D">
      <w:pPr>
        <w:jc w:val="both"/>
        <w:rPr>
          <w:bCs/>
          <w:sz w:val="24"/>
          <w:szCs w:val="24"/>
        </w:rPr>
      </w:pPr>
    </w:p>
    <w:sectPr w:rsidSect="00C050B8" w:rsidR="00342482" w:rsidRPr="00280D1D">
      <w:headerReference w:type="default" r:id="rId20"/>
      <w:footerReference w:type="default" r:id="rId21"/>
      <w:pgSz w:h="15840" w:w="12240"/>
      <w:pgMar w:gutter="0" w:footer="709" w:header="709" w:left="1418" w:bottom="1418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56" w:rsidR="00666156">
      <w:r>
        <w:separator/>
      </w:r>
    </w:p>
  </w:endnote>
  <w:endnote w:id="0" w:type="continuationSeparator">
    <w:p w:rsidRDefault="00666156" w:rsidR="00666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StarSymbol">
    <w:altName w:val="Times New Roman"/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Times">
    <w:altName w:val="Times Roman"/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156" w:rsidR="0066615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A4C50">
      <w:rPr>
        <w:noProof/>
      </w:rPr>
      <w:t>13</w:t>
    </w:r>
    <w:r>
      <w:fldChar w:fldCharType="end"/>
    </w:r>
  </w:p>
  <w:p w:rsidRDefault="00666156" w:rsidR="006661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56" w:rsidR="00666156">
      <w:r>
        <w:separator/>
      </w:r>
    </w:p>
  </w:footnote>
  <w:footnote w:id="0" w:type="continuationSeparator">
    <w:p w:rsidRDefault="00666156" w:rsidR="006661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6DEE" w:rsidP="00D81A44" w:rsidR="00066D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6DEE" w:rsidR="00066D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6DEE" w:rsidP="00D81A44" w:rsidR="00066D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4C5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66DEE" w:rsidP="00AA1621" w:rsidR="00066DEE" w:rsidRPr="00AA1621">
    <w:pPr>
      <w:pStyle w:val="Zaglavlje"/>
      <w:jc w:val="right"/>
      <w:rPr>
        <w:sz w:val="22"/>
        <w:szCs w:val="22"/>
      </w:rPr>
    </w:pPr>
    <w:r>
      <w:rPr>
        <w:bCs/>
        <w:sz w:val="22"/>
        <w:szCs w:val="22"/>
      </w:rPr>
      <w:t>48. St-5877/16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6DEE" w:rsidR="00066DEE">
    <w:pPr>
      <w:pStyle w:val="Zaglavlje"/>
    </w:pPr>
  </w:p>
  <w:p w:rsidRDefault="00066DEE" w:rsidR="00066DEE">
    <w:pPr>
      <w:pStyle w:val="Zaglavlje"/>
    </w:pPr>
  </w:p>
  <w:p w:rsidRDefault="00066DEE" w:rsidR="00066DEE">
    <w:pPr>
      <w:pStyle w:val="Zaglavlje"/>
    </w:pPr>
  </w:p>
</w:hdr>
</file>

<file path=word/header4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156" w:rsidP="00D81A44" w:rsidR="006661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6156" w:rsidR="00666156">
    <w:pPr>
      <w:pStyle w:val="Zaglavlje"/>
    </w:pPr>
  </w:p>
</w:hdr>
</file>

<file path=word/header5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156" w:rsidP="00D81A44" w:rsidR="006661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4C50">
      <w:rPr>
        <w:rStyle w:val="Brojstranice"/>
        <w:noProof/>
      </w:rPr>
      <w:t>11</w:t>
    </w:r>
    <w:r>
      <w:rPr>
        <w:rStyle w:val="Brojstranice"/>
      </w:rPr>
      <w:fldChar w:fldCharType="end"/>
    </w:r>
  </w:p>
  <w:p w:rsidRDefault="00666156" w:rsidP="00AA1621" w:rsidR="00666156" w:rsidRPr="00AA1621">
    <w:pPr>
      <w:pStyle w:val="Zaglavlje"/>
      <w:jc w:val="right"/>
      <w:rPr>
        <w:sz w:val="22"/>
        <w:szCs w:val="22"/>
      </w:rPr>
    </w:pPr>
    <w:r>
      <w:rPr>
        <w:bCs/>
        <w:sz w:val="22"/>
        <w:szCs w:val="22"/>
      </w:rPr>
      <w:t>48. St-5877/16</w:t>
    </w:r>
  </w:p>
</w:hdr>
</file>

<file path=word/header6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156" w:rsidR="00666156">
    <w:pPr>
      <w:pStyle w:val="Zaglavlje"/>
    </w:pPr>
  </w:p>
  <w:p w:rsidRDefault="00666156" w:rsidR="00666156">
    <w:pPr>
      <w:pStyle w:val="Zaglavlje"/>
    </w:pPr>
  </w:p>
  <w:p w:rsidRDefault="00666156" w:rsidR="00666156">
    <w:pPr>
      <w:pStyle w:val="Zaglavlje"/>
    </w:pPr>
  </w:p>
</w:hdr>
</file>

<file path=word/header7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156" w:rsidP="009B5D75" w:rsidR="00666156" w:rsidRPr="009B5D75">
    <w:pPr>
      <w:pStyle w:val="Zaglavlje"/>
      <w:jc w:val="center"/>
    </w:pPr>
    <w:r w:rsidRPr="009B5D75">
      <w:fldChar w:fldCharType="begin"/>
    </w:r>
    <w:r w:rsidRPr="009B5D75">
      <w:instrText>PAGE   \* MERGEFORMAT</w:instrText>
    </w:r>
    <w:r w:rsidRPr="009B5D75">
      <w:fldChar w:fldCharType="separate"/>
    </w:r>
    <w:r w:rsidR="00AA4C50">
      <w:rPr>
        <w:noProof/>
      </w:rPr>
      <w:t>13</w:t>
    </w:r>
    <w:r w:rsidRPr="009B5D75">
      <w:fldChar w:fldCharType="end"/>
    </w:r>
    <w:r w:rsidRPr="009B5D75">
      <w:t xml:space="preserve">                                                                                                                       </w:t>
    </w:r>
    <w:r w:rsidRPr="009B5D75">
      <w:rPr>
        <w:bCs/>
        <w:sz w:val="24"/>
        <w:szCs w:val="24"/>
      </w:rPr>
      <w:t xml:space="preserve"> </w:t>
    </w:r>
    <w:bookmarkStart w:name="_Hlk514026159" w:id="1"/>
    <w:r w:rsidRPr="009B5D75">
      <w:rPr>
        <w:bCs/>
        <w:sz w:val="24"/>
        <w:szCs w:val="24"/>
      </w:rPr>
      <w:t>St-5877/16</w:t>
    </w:r>
  </w:p>
  <w:bookmarkEnd w:id="1"/>
  <w:p w:rsidRDefault="00666156" w:rsidR="006661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cs="Bookman Old Style" w:hAnsi="Bookman Old Style" w:ascii="Bookman Old Style"/>
        <w:lang w:val="hr-HR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43D1BB6"/>
    <w:multiLevelType w:val="hybridMultilevel"/>
    <w:tmpl w:val="B3C2C5F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851A6D"/>
    <w:multiLevelType w:val="hybridMultilevel"/>
    <w:tmpl w:val="34C00DEC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07D555A"/>
    <w:multiLevelType w:val="hybridMultilevel"/>
    <w:tmpl w:val="5420AA1E"/>
    <w:lvl w:tplc="16926530" w:ilvl="0">
      <w:start w:val="1"/>
      <w:numFmt w:val="decimal"/>
      <w:lvlText w:val="%1."/>
      <w:lvlJc w:val="left"/>
      <w:pPr>
        <w:ind w:hanging="60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4">
    <w:nsid w:val="41837D00"/>
    <w:multiLevelType w:val="hybridMultilevel"/>
    <w:tmpl w:val="CB6ECEBE"/>
    <w:lvl w:tplc="A1EC435E" w:ilvl="0">
      <w:start w:val="1"/>
      <w:numFmt w:val="lowerLetter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5">
    <w:nsid w:val="4AD21416"/>
    <w:multiLevelType w:val="hybridMultilevel"/>
    <w:tmpl w:val="9E245E9C"/>
    <w:lvl w:tplc="0B6EBF4E" w:ilvl="0">
      <w:start w:val="5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8B67749"/>
    <w:multiLevelType w:val="multilevel"/>
    <w:tmpl w:val="1E6EDEAE"/>
    <w:lvl w:ilvl="0">
      <w:start w:val="6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7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8">
    <w:nsid w:val="61AE19BB"/>
    <w:multiLevelType w:val="multilevel"/>
    <w:tmpl w:val="5EF69C5A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ilvl="1">
      <w:start w:val="2"/>
      <w:numFmt w:val="decimal"/>
      <w:isLgl/>
      <w:lvlText w:val="%1.%2."/>
      <w:lvlJc w:val="left"/>
      <w:pPr>
        <w:ind w:hanging="72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0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50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6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215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652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794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3296"/>
      </w:pPr>
      <w:rPr>
        <w:rFonts w:hint="default"/>
      </w:rPr>
    </w:lvl>
  </w:abstractNum>
  <w:abstractNum w:abstractNumId="9">
    <w:nsid w:val="7F331F1F"/>
    <w:multiLevelType w:val="hybridMultilevel"/>
    <w:tmpl w:val="9B965100"/>
    <w:lvl w:tplc="041A000F" w:ilvl="0">
      <w:start w:val="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8"/>
  </w:num>
  <w:num w:numId="5">
    <w:abstractNumId w:val="6"/>
  </w:num>
  <w:num w:numId="6">
    <w:abstractNumId w:val="4"/>
  </w:num>
  <w:num w:numId="7">
    <w:abstractNumId w:val="9"/>
  </w:num>
  <w:num w:numId="8">
    <w:abstractNumId w:val="1"/>
  </w:num>
  <w:num w:numId="9">
    <w:abstractNumId w:val="5"/>
  </w:num>
  <w:numIdMacAtCleanup w:val="7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3FF6"/>
    <w:rsid w:val="000022AD"/>
    <w:rsid w:val="00003132"/>
    <w:rsid w:val="000039FF"/>
    <w:rsid w:val="000079B9"/>
    <w:rsid w:val="00011BA0"/>
    <w:rsid w:val="00014DED"/>
    <w:rsid w:val="0001698E"/>
    <w:rsid w:val="00020DF7"/>
    <w:rsid w:val="0002148E"/>
    <w:rsid w:val="00021C8C"/>
    <w:rsid w:val="000232A5"/>
    <w:rsid w:val="0002497F"/>
    <w:rsid w:val="00026764"/>
    <w:rsid w:val="00027B30"/>
    <w:rsid w:val="00030559"/>
    <w:rsid w:val="00031FF5"/>
    <w:rsid w:val="000322B1"/>
    <w:rsid w:val="00033B31"/>
    <w:rsid w:val="0003629C"/>
    <w:rsid w:val="0003777F"/>
    <w:rsid w:val="00037E28"/>
    <w:rsid w:val="00046063"/>
    <w:rsid w:val="00047061"/>
    <w:rsid w:val="000517EC"/>
    <w:rsid w:val="000556B6"/>
    <w:rsid w:val="000559B8"/>
    <w:rsid w:val="00056C8A"/>
    <w:rsid w:val="00057A5A"/>
    <w:rsid w:val="00057DB7"/>
    <w:rsid w:val="00064134"/>
    <w:rsid w:val="00066DEE"/>
    <w:rsid w:val="0007058D"/>
    <w:rsid w:val="00071633"/>
    <w:rsid w:val="00077B6B"/>
    <w:rsid w:val="000912F0"/>
    <w:rsid w:val="0009275B"/>
    <w:rsid w:val="00094AB4"/>
    <w:rsid w:val="00094AE9"/>
    <w:rsid w:val="00095ADF"/>
    <w:rsid w:val="000A1E2A"/>
    <w:rsid w:val="000A3575"/>
    <w:rsid w:val="000B3B1B"/>
    <w:rsid w:val="000B404B"/>
    <w:rsid w:val="000B50B8"/>
    <w:rsid w:val="000B796B"/>
    <w:rsid w:val="000C4BFE"/>
    <w:rsid w:val="000D1358"/>
    <w:rsid w:val="000D272E"/>
    <w:rsid w:val="000D28B2"/>
    <w:rsid w:val="000D6BA8"/>
    <w:rsid w:val="000D6CDF"/>
    <w:rsid w:val="000D7DFE"/>
    <w:rsid w:val="000E1538"/>
    <w:rsid w:val="000E2A06"/>
    <w:rsid w:val="000E3266"/>
    <w:rsid w:val="000E3D49"/>
    <w:rsid w:val="000E7ADD"/>
    <w:rsid w:val="000F0EBC"/>
    <w:rsid w:val="000F1C78"/>
    <w:rsid w:val="000F4ADA"/>
    <w:rsid w:val="001001FB"/>
    <w:rsid w:val="00103804"/>
    <w:rsid w:val="0010502C"/>
    <w:rsid w:val="0010553E"/>
    <w:rsid w:val="0010567A"/>
    <w:rsid w:val="00105802"/>
    <w:rsid w:val="00107F5E"/>
    <w:rsid w:val="0011067C"/>
    <w:rsid w:val="0011161B"/>
    <w:rsid w:val="0011345F"/>
    <w:rsid w:val="001139BC"/>
    <w:rsid w:val="00113E37"/>
    <w:rsid w:val="0011425A"/>
    <w:rsid w:val="00115093"/>
    <w:rsid w:val="00115571"/>
    <w:rsid w:val="00115992"/>
    <w:rsid w:val="00117D8C"/>
    <w:rsid w:val="001224B2"/>
    <w:rsid w:val="00122870"/>
    <w:rsid w:val="00124E6B"/>
    <w:rsid w:val="00126170"/>
    <w:rsid w:val="00126497"/>
    <w:rsid w:val="00127F65"/>
    <w:rsid w:val="001300AF"/>
    <w:rsid w:val="001314BD"/>
    <w:rsid w:val="0013610F"/>
    <w:rsid w:val="00141CE9"/>
    <w:rsid w:val="00143B09"/>
    <w:rsid w:val="00150D16"/>
    <w:rsid w:val="00151B3D"/>
    <w:rsid w:val="0015448A"/>
    <w:rsid w:val="00155D26"/>
    <w:rsid w:val="001628FF"/>
    <w:rsid w:val="00164375"/>
    <w:rsid w:val="00166167"/>
    <w:rsid w:val="00172202"/>
    <w:rsid w:val="00172D60"/>
    <w:rsid w:val="00175846"/>
    <w:rsid w:val="00175AE1"/>
    <w:rsid w:val="00182244"/>
    <w:rsid w:val="001876F9"/>
    <w:rsid w:val="00192476"/>
    <w:rsid w:val="001A007B"/>
    <w:rsid w:val="001A16C9"/>
    <w:rsid w:val="001A501E"/>
    <w:rsid w:val="001B1357"/>
    <w:rsid w:val="001B2642"/>
    <w:rsid w:val="001B2756"/>
    <w:rsid w:val="001B2FB3"/>
    <w:rsid w:val="001B5959"/>
    <w:rsid w:val="001B7518"/>
    <w:rsid w:val="001B7A0E"/>
    <w:rsid w:val="001C14A2"/>
    <w:rsid w:val="001C42B4"/>
    <w:rsid w:val="001C50EF"/>
    <w:rsid w:val="001D14FE"/>
    <w:rsid w:val="001D2FF3"/>
    <w:rsid w:val="001D6014"/>
    <w:rsid w:val="001E0404"/>
    <w:rsid w:val="001E1576"/>
    <w:rsid w:val="001E1FBD"/>
    <w:rsid w:val="001F30CC"/>
    <w:rsid w:val="001F34B5"/>
    <w:rsid w:val="00205652"/>
    <w:rsid w:val="0021069A"/>
    <w:rsid w:val="002106B6"/>
    <w:rsid w:val="0021535E"/>
    <w:rsid w:val="00217B3D"/>
    <w:rsid w:val="00237320"/>
    <w:rsid w:val="00240B29"/>
    <w:rsid w:val="00242371"/>
    <w:rsid w:val="002505ED"/>
    <w:rsid w:val="00257192"/>
    <w:rsid w:val="00257A66"/>
    <w:rsid w:val="00271875"/>
    <w:rsid w:val="00271ADD"/>
    <w:rsid w:val="002753EC"/>
    <w:rsid w:val="0027653E"/>
    <w:rsid w:val="00280D1D"/>
    <w:rsid w:val="00287466"/>
    <w:rsid w:val="00293205"/>
    <w:rsid w:val="002956CD"/>
    <w:rsid w:val="002A3A8D"/>
    <w:rsid w:val="002A6ACD"/>
    <w:rsid w:val="002A6D1A"/>
    <w:rsid w:val="002A7EC3"/>
    <w:rsid w:val="002B262D"/>
    <w:rsid w:val="002B3C8C"/>
    <w:rsid w:val="002B7B9E"/>
    <w:rsid w:val="002C04C6"/>
    <w:rsid w:val="002C45E2"/>
    <w:rsid w:val="002D3EE7"/>
    <w:rsid w:val="002D7B8A"/>
    <w:rsid w:val="002E0852"/>
    <w:rsid w:val="002E59B3"/>
    <w:rsid w:val="002F1C90"/>
    <w:rsid w:val="002F41A1"/>
    <w:rsid w:val="003039DD"/>
    <w:rsid w:val="003133CB"/>
    <w:rsid w:val="003144DF"/>
    <w:rsid w:val="00315573"/>
    <w:rsid w:val="00316A33"/>
    <w:rsid w:val="0032019A"/>
    <w:rsid w:val="00320681"/>
    <w:rsid w:val="003216AA"/>
    <w:rsid w:val="00322042"/>
    <w:rsid w:val="003220FD"/>
    <w:rsid w:val="0032364C"/>
    <w:rsid w:val="003378F8"/>
    <w:rsid w:val="003408B0"/>
    <w:rsid w:val="003418FE"/>
    <w:rsid w:val="00342482"/>
    <w:rsid w:val="003505A9"/>
    <w:rsid w:val="00370475"/>
    <w:rsid w:val="00382F97"/>
    <w:rsid w:val="003845DB"/>
    <w:rsid w:val="00385B17"/>
    <w:rsid w:val="00385DE7"/>
    <w:rsid w:val="003860E0"/>
    <w:rsid w:val="00396443"/>
    <w:rsid w:val="003A5728"/>
    <w:rsid w:val="003A6002"/>
    <w:rsid w:val="003B020D"/>
    <w:rsid w:val="003B419D"/>
    <w:rsid w:val="003C1F56"/>
    <w:rsid w:val="003C5DCB"/>
    <w:rsid w:val="003C6A5D"/>
    <w:rsid w:val="003D4DD0"/>
    <w:rsid w:val="003E1FDA"/>
    <w:rsid w:val="003E49B9"/>
    <w:rsid w:val="003E4BFA"/>
    <w:rsid w:val="003E5674"/>
    <w:rsid w:val="003F00DA"/>
    <w:rsid w:val="003F01CF"/>
    <w:rsid w:val="003F4A7C"/>
    <w:rsid w:val="004007FD"/>
    <w:rsid w:val="00407B05"/>
    <w:rsid w:val="00407F8C"/>
    <w:rsid w:val="00410609"/>
    <w:rsid w:val="004113B8"/>
    <w:rsid w:val="0041182B"/>
    <w:rsid w:val="00411D1B"/>
    <w:rsid w:val="00412E8B"/>
    <w:rsid w:val="00413DAB"/>
    <w:rsid w:val="00427B12"/>
    <w:rsid w:val="00427BF5"/>
    <w:rsid w:val="00431553"/>
    <w:rsid w:val="0044450B"/>
    <w:rsid w:val="00446C91"/>
    <w:rsid w:val="004527C0"/>
    <w:rsid w:val="00456DF3"/>
    <w:rsid w:val="00456F28"/>
    <w:rsid w:val="00461ECA"/>
    <w:rsid w:val="004642DE"/>
    <w:rsid w:val="00464313"/>
    <w:rsid w:val="00464E3A"/>
    <w:rsid w:val="0046757C"/>
    <w:rsid w:val="004718C3"/>
    <w:rsid w:val="00471FE8"/>
    <w:rsid w:val="00477293"/>
    <w:rsid w:val="00480A89"/>
    <w:rsid w:val="004843E5"/>
    <w:rsid w:val="0049076A"/>
    <w:rsid w:val="00497572"/>
    <w:rsid w:val="004A38B4"/>
    <w:rsid w:val="004B0917"/>
    <w:rsid w:val="004B0B43"/>
    <w:rsid w:val="004B35A8"/>
    <w:rsid w:val="004D1EBA"/>
    <w:rsid w:val="004E0DCB"/>
    <w:rsid w:val="004E2E52"/>
    <w:rsid w:val="004E3BB6"/>
    <w:rsid w:val="004E6CEF"/>
    <w:rsid w:val="0050429C"/>
    <w:rsid w:val="00505F3F"/>
    <w:rsid w:val="005154DA"/>
    <w:rsid w:val="00515C65"/>
    <w:rsid w:val="005168BE"/>
    <w:rsid w:val="00521AEE"/>
    <w:rsid w:val="0052515C"/>
    <w:rsid w:val="00530689"/>
    <w:rsid w:val="0053166F"/>
    <w:rsid w:val="00534957"/>
    <w:rsid w:val="00536010"/>
    <w:rsid w:val="00540890"/>
    <w:rsid w:val="00542B77"/>
    <w:rsid w:val="005501AB"/>
    <w:rsid w:val="005568C5"/>
    <w:rsid w:val="00556E6A"/>
    <w:rsid w:val="00561466"/>
    <w:rsid w:val="00563891"/>
    <w:rsid w:val="005656EC"/>
    <w:rsid w:val="00567070"/>
    <w:rsid w:val="00571D36"/>
    <w:rsid w:val="00575D4E"/>
    <w:rsid w:val="00577C20"/>
    <w:rsid w:val="00580B43"/>
    <w:rsid w:val="00587DBA"/>
    <w:rsid w:val="005901F0"/>
    <w:rsid w:val="00594C4B"/>
    <w:rsid w:val="00596EB6"/>
    <w:rsid w:val="005A1446"/>
    <w:rsid w:val="005A1B42"/>
    <w:rsid w:val="005A2CF3"/>
    <w:rsid w:val="005A3188"/>
    <w:rsid w:val="005B000E"/>
    <w:rsid w:val="005B028D"/>
    <w:rsid w:val="005B525A"/>
    <w:rsid w:val="005B6C47"/>
    <w:rsid w:val="005C04B1"/>
    <w:rsid w:val="005C66D4"/>
    <w:rsid w:val="005C6799"/>
    <w:rsid w:val="005D1023"/>
    <w:rsid w:val="005D16E8"/>
    <w:rsid w:val="005E0FA2"/>
    <w:rsid w:val="005E3E42"/>
    <w:rsid w:val="005E5D9C"/>
    <w:rsid w:val="00611B77"/>
    <w:rsid w:val="006165AE"/>
    <w:rsid w:val="0062286E"/>
    <w:rsid w:val="00623081"/>
    <w:rsid w:val="00623BBA"/>
    <w:rsid w:val="00624D4F"/>
    <w:rsid w:val="00631C0B"/>
    <w:rsid w:val="00632F42"/>
    <w:rsid w:val="00634789"/>
    <w:rsid w:val="00636A2A"/>
    <w:rsid w:val="006370C5"/>
    <w:rsid w:val="00640018"/>
    <w:rsid w:val="0064196D"/>
    <w:rsid w:val="00643DBE"/>
    <w:rsid w:val="006471B8"/>
    <w:rsid w:val="00650286"/>
    <w:rsid w:val="006508FB"/>
    <w:rsid w:val="006528D4"/>
    <w:rsid w:val="006607A1"/>
    <w:rsid w:val="00663853"/>
    <w:rsid w:val="006640D9"/>
    <w:rsid w:val="006643F6"/>
    <w:rsid w:val="00666156"/>
    <w:rsid w:val="00666DAB"/>
    <w:rsid w:val="00671107"/>
    <w:rsid w:val="00671932"/>
    <w:rsid w:val="00673C03"/>
    <w:rsid w:val="006747B7"/>
    <w:rsid w:val="006807CF"/>
    <w:rsid w:val="00684164"/>
    <w:rsid w:val="006877D2"/>
    <w:rsid w:val="00687917"/>
    <w:rsid w:val="00692559"/>
    <w:rsid w:val="00692CC9"/>
    <w:rsid w:val="00693832"/>
    <w:rsid w:val="00696EA1"/>
    <w:rsid w:val="006A01CC"/>
    <w:rsid w:val="006A1F0B"/>
    <w:rsid w:val="006A4FAF"/>
    <w:rsid w:val="006B0CE1"/>
    <w:rsid w:val="006B22FB"/>
    <w:rsid w:val="006B2B2C"/>
    <w:rsid w:val="006C32ED"/>
    <w:rsid w:val="006C47AB"/>
    <w:rsid w:val="006C5597"/>
    <w:rsid w:val="006D3496"/>
    <w:rsid w:val="006E4FEA"/>
    <w:rsid w:val="006E6245"/>
    <w:rsid w:val="006F2DC3"/>
    <w:rsid w:val="006F2F2E"/>
    <w:rsid w:val="006F3E6F"/>
    <w:rsid w:val="006F5092"/>
    <w:rsid w:val="00702714"/>
    <w:rsid w:val="0070654E"/>
    <w:rsid w:val="00715157"/>
    <w:rsid w:val="007152C1"/>
    <w:rsid w:val="0071633C"/>
    <w:rsid w:val="00723D06"/>
    <w:rsid w:val="00725E76"/>
    <w:rsid w:val="007265E7"/>
    <w:rsid w:val="00726792"/>
    <w:rsid w:val="00732558"/>
    <w:rsid w:val="00733A1C"/>
    <w:rsid w:val="00736E2D"/>
    <w:rsid w:val="00737273"/>
    <w:rsid w:val="00742560"/>
    <w:rsid w:val="00742688"/>
    <w:rsid w:val="00743E37"/>
    <w:rsid w:val="00752DB8"/>
    <w:rsid w:val="00753FA5"/>
    <w:rsid w:val="00754DEC"/>
    <w:rsid w:val="0075543A"/>
    <w:rsid w:val="00756047"/>
    <w:rsid w:val="0076080B"/>
    <w:rsid w:val="00762A0F"/>
    <w:rsid w:val="0076544A"/>
    <w:rsid w:val="007657B8"/>
    <w:rsid w:val="00766E12"/>
    <w:rsid w:val="00775953"/>
    <w:rsid w:val="007762AC"/>
    <w:rsid w:val="0077792F"/>
    <w:rsid w:val="00781A76"/>
    <w:rsid w:val="0078250E"/>
    <w:rsid w:val="00784B13"/>
    <w:rsid w:val="00786AB1"/>
    <w:rsid w:val="00790586"/>
    <w:rsid w:val="00792D69"/>
    <w:rsid w:val="00795825"/>
    <w:rsid w:val="00796A95"/>
    <w:rsid w:val="007B1143"/>
    <w:rsid w:val="007B23EA"/>
    <w:rsid w:val="007B2E1E"/>
    <w:rsid w:val="007B3A1D"/>
    <w:rsid w:val="007C305A"/>
    <w:rsid w:val="007C5BCB"/>
    <w:rsid w:val="007C6B1D"/>
    <w:rsid w:val="007D20D6"/>
    <w:rsid w:val="007D2A47"/>
    <w:rsid w:val="007E4EA4"/>
    <w:rsid w:val="007E612B"/>
    <w:rsid w:val="007F34F0"/>
    <w:rsid w:val="007F7076"/>
    <w:rsid w:val="007F72CE"/>
    <w:rsid w:val="0080559F"/>
    <w:rsid w:val="00805B00"/>
    <w:rsid w:val="00806FDD"/>
    <w:rsid w:val="00810915"/>
    <w:rsid w:val="0082076D"/>
    <w:rsid w:val="008246EB"/>
    <w:rsid w:val="0082501F"/>
    <w:rsid w:val="0083259F"/>
    <w:rsid w:val="008362E0"/>
    <w:rsid w:val="00844225"/>
    <w:rsid w:val="00852275"/>
    <w:rsid w:val="00852B0D"/>
    <w:rsid w:val="00853FF6"/>
    <w:rsid w:val="00854AAE"/>
    <w:rsid w:val="00860209"/>
    <w:rsid w:val="008604EE"/>
    <w:rsid w:val="00860BCD"/>
    <w:rsid w:val="00862E38"/>
    <w:rsid w:val="00871B7F"/>
    <w:rsid w:val="008770DE"/>
    <w:rsid w:val="00887483"/>
    <w:rsid w:val="0089076F"/>
    <w:rsid w:val="00895E2C"/>
    <w:rsid w:val="008A286D"/>
    <w:rsid w:val="008A69BD"/>
    <w:rsid w:val="008B25B6"/>
    <w:rsid w:val="008B28EF"/>
    <w:rsid w:val="008B366D"/>
    <w:rsid w:val="008B59BF"/>
    <w:rsid w:val="008B7B64"/>
    <w:rsid w:val="008C1909"/>
    <w:rsid w:val="008C344A"/>
    <w:rsid w:val="008D2F0C"/>
    <w:rsid w:val="008D48C3"/>
    <w:rsid w:val="008D6A10"/>
    <w:rsid w:val="008E7775"/>
    <w:rsid w:val="008E7C3F"/>
    <w:rsid w:val="008E7D0C"/>
    <w:rsid w:val="008F2000"/>
    <w:rsid w:val="008F276F"/>
    <w:rsid w:val="008F3350"/>
    <w:rsid w:val="008F5F56"/>
    <w:rsid w:val="008F629C"/>
    <w:rsid w:val="008F7510"/>
    <w:rsid w:val="00900E24"/>
    <w:rsid w:val="0090196B"/>
    <w:rsid w:val="00902467"/>
    <w:rsid w:val="009029D4"/>
    <w:rsid w:val="009045A8"/>
    <w:rsid w:val="009129DB"/>
    <w:rsid w:val="0091671A"/>
    <w:rsid w:val="009247F7"/>
    <w:rsid w:val="009270EA"/>
    <w:rsid w:val="00932BD3"/>
    <w:rsid w:val="00935ABA"/>
    <w:rsid w:val="009411E1"/>
    <w:rsid w:val="00942A9E"/>
    <w:rsid w:val="00950CAB"/>
    <w:rsid w:val="00952ED3"/>
    <w:rsid w:val="00954230"/>
    <w:rsid w:val="009548EE"/>
    <w:rsid w:val="00954A54"/>
    <w:rsid w:val="00954EEB"/>
    <w:rsid w:val="009554E1"/>
    <w:rsid w:val="00955F37"/>
    <w:rsid w:val="009574C6"/>
    <w:rsid w:val="00957EA2"/>
    <w:rsid w:val="00957EA3"/>
    <w:rsid w:val="00965131"/>
    <w:rsid w:val="00967E1C"/>
    <w:rsid w:val="00970469"/>
    <w:rsid w:val="00971100"/>
    <w:rsid w:val="00985470"/>
    <w:rsid w:val="009857F6"/>
    <w:rsid w:val="009874FB"/>
    <w:rsid w:val="00990052"/>
    <w:rsid w:val="009919F7"/>
    <w:rsid w:val="009935C4"/>
    <w:rsid w:val="009A16CE"/>
    <w:rsid w:val="009A5C23"/>
    <w:rsid w:val="009B1B66"/>
    <w:rsid w:val="009B4223"/>
    <w:rsid w:val="009B5781"/>
    <w:rsid w:val="009B5D75"/>
    <w:rsid w:val="009C2774"/>
    <w:rsid w:val="009C3ED2"/>
    <w:rsid w:val="009C4493"/>
    <w:rsid w:val="009C65DC"/>
    <w:rsid w:val="009C7DA4"/>
    <w:rsid w:val="009D2433"/>
    <w:rsid w:val="009D79C5"/>
    <w:rsid w:val="009E0988"/>
    <w:rsid w:val="009E2E3B"/>
    <w:rsid w:val="009E3AAC"/>
    <w:rsid w:val="009E45DF"/>
    <w:rsid w:val="009F3B2D"/>
    <w:rsid w:val="00A00232"/>
    <w:rsid w:val="00A04A7E"/>
    <w:rsid w:val="00A05409"/>
    <w:rsid w:val="00A0568B"/>
    <w:rsid w:val="00A100DB"/>
    <w:rsid w:val="00A11C17"/>
    <w:rsid w:val="00A158A1"/>
    <w:rsid w:val="00A15B8A"/>
    <w:rsid w:val="00A170F3"/>
    <w:rsid w:val="00A21F03"/>
    <w:rsid w:val="00A30477"/>
    <w:rsid w:val="00A325D0"/>
    <w:rsid w:val="00A36CB7"/>
    <w:rsid w:val="00A45273"/>
    <w:rsid w:val="00A502A6"/>
    <w:rsid w:val="00A50A56"/>
    <w:rsid w:val="00A57D3D"/>
    <w:rsid w:val="00A61BA8"/>
    <w:rsid w:val="00A62D78"/>
    <w:rsid w:val="00A62E84"/>
    <w:rsid w:val="00A63425"/>
    <w:rsid w:val="00A639AE"/>
    <w:rsid w:val="00A661F9"/>
    <w:rsid w:val="00A67D61"/>
    <w:rsid w:val="00A7081A"/>
    <w:rsid w:val="00A721A3"/>
    <w:rsid w:val="00A741C4"/>
    <w:rsid w:val="00A74562"/>
    <w:rsid w:val="00A7715D"/>
    <w:rsid w:val="00A80F37"/>
    <w:rsid w:val="00A82651"/>
    <w:rsid w:val="00A82AF3"/>
    <w:rsid w:val="00A82D0F"/>
    <w:rsid w:val="00A84154"/>
    <w:rsid w:val="00A86810"/>
    <w:rsid w:val="00A93FD7"/>
    <w:rsid w:val="00A956F1"/>
    <w:rsid w:val="00A95AC1"/>
    <w:rsid w:val="00AA0037"/>
    <w:rsid w:val="00AA0670"/>
    <w:rsid w:val="00AA1621"/>
    <w:rsid w:val="00AA4C50"/>
    <w:rsid w:val="00AA6F70"/>
    <w:rsid w:val="00AA7CD0"/>
    <w:rsid w:val="00AB0A43"/>
    <w:rsid w:val="00AB155E"/>
    <w:rsid w:val="00AB50AD"/>
    <w:rsid w:val="00AB5AC2"/>
    <w:rsid w:val="00AB7641"/>
    <w:rsid w:val="00AC2B26"/>
    <w:rsid w:val="00AD11A1"/>
    <w:rsid w:val="00AD5297"/>
    <w:rsid w:val="00AD60F1"/>
    <w:rsid w:val="00AE029A"/>
    <w:rsid w:val="00AE0E3E"/>
    <w:rsid w:val="00AE17A8"/>
    <w:rsid w:val="00AE1F14"/>
    <w:rsid w:val="00AE3986"/>
    <w:rsid w:val="00AE6CDD"/>
    <w:rsid w:val="00AF0288"/>
    <w:rsid w:val="00AF1AF4"/>
    <w:rsid w:val="00AF470C"/>
    <w:rsid w:val="00AF6EEE"/>
    <w:rsid w:val="00AF7EA4"/>
    <w:rsid w:val="00B054B7"/>
    <w:rsid w:val="00B20591"/>
    <w:rsid w:val="00B21F0F"/>
    <w:rsid w:val="00B31B55"/>
    <w:rsid w:val="00B33F76"/>
    <w:rsid w:val="00B3704A"/>
    <w:rsid w:val="00B409A9"/>
    <w:rsid w:val="00B418A2"/>
    <w:rsid w:val="00B44A3E"/>
    <w:rsid w:val="00B46947"/>
    <w:rsid w:val="00B47E09"/>
    <w:rsid w:val="00B47E22"/>
    <w:rsid w:val="00B52E80"/>
    <w:rsid w:val="00B565B3"/>
    <w:rsid w:val="00B56A6B"/>
    <w:rsid w:val="00B57D98"/>
    <w:rsid w:val="00B60121"/>
    <w:rsid w:val="00B63D20"/>
    <w:rsid w:val="00B66B52"/>
    <w:rsid w:val="00B70245"/>
    <w:rsid w:val="00B71BE5"/>
    <w:rsid w:val="00B72F7D"/>
    <w:rsid w:val="00B73A59"/>
    <w:rsid w:val="00B7506C"/>
    <w:rsid w:val="00B754B4"/>
    <w:rsid w:val="00B768EB"/>
    <w:rsid w:val="00B77E51"/>
    <w:rsid w:val="00B832CD"/>
    <w:rsid w:val="00B84F6E"/>
    <w:rsid w:val="00B90833"/>
    <w:rsid w:val="00B91A1F"/>
    <w:rsid w:val="00B9298E"/>
    <w:rsid w:val="00B947D7"/>
    <w:rsid w:val="00B97A43"/>
    <w:rsid w:val="00BA0317"/>
    <w:rsid w:val="00BA2A64"/>
    <w:rsid w:val="00BA4CA1"/>
    <w:rsid w:val="00BA4F1D"/>
    <w:rsid w:val="00BA6BC1"/>
    <w:rsid w:val="00BA720D"/>
    <w:rsid w:val="00BB6FEA"/>
    <w:rsid w:val="00BB724E"/>
    <w:rsid w:val="00BC267A"/>
    <w:rsid w:val="00BC3A76"/>
    <w:rsid w:val="00BD16F0"/>
    <w:rsid w:val="00BD2B6F"/>
    <w:rsid w:val="00BD6B2A"/>
    <w:rsid w:val="00BE4401"/>
    <w:rsid w:val="00BF2A3C"/>
    <w:rsid w:val="00BF3B26"/>
    <w:rsid w:val="00BF5D87"/>
    <w:rsid w:val="00BF5E8F"/>
    <w:rsid w:val="00C00CB9"/>
    <w:rsid w:val="00C01153"/>
    <w:rsid w:val="00C020D6"/>
    <w:rsid w:val="00C02B81"/>
    <w:rsid w:val="00C050B8"/>
    <w:rsid w:val="00C10BD0"/>
    <w:rsid w:val="00C122D3"/>
    <w:rsid w:val="00C16FA1"/>
    <w:rsid w:val="00C17518"/>
    <w:rsid w:val="00C33711"/>
    <w:rsid w:val="00C4060F"/>
    <w:rsid w:val="00C43F60"/>
    <w:rsid w:val="00C453C9"/>
    <w:rsid w:val="00C465F4"/>
    <w:rsid w:val="00C46BD3"/>
    <w:rsid w:val="00C51FFA"/>
    <w:rsid w:val="00C53191"/>
    <w:rsid w:val="00C557D7"/>
    <w:rsid w:val="00C55CA7"/>
    <w:rsid w:val="00C5738C"/>
    <w:rsid w:val="00C62BA1"/>
    <w:rsid w:val="00C66564"/>
    <w:rsid w:val="00C6781E"/>
    <w:rsid w:val="00C73FB5"/>
    <w:rsid w:val="00C76C38"/>
    <w:rsid w:val="00C77E73"/>
    <w:rsid w:val="00C80D91"/>
    <w:rsid w:val="00C811B5"/>
    <w:rsid w:val="00C84365"/>
    <w:rsid w:val="00C87270"/>
    <w:rsid w:val="00C92264"/>
    <w:rsid w:val="00C95B25"/>
    <w:rsid w:val="00C96A33"/>
    <w:rsid w:val="00C97B33"/>
    <w:rsid w:val="00CA127D"/>
    <w:rsid w:val="00CA1B1B"/>
    <w:rsid w:val="00CA654C"/>
    <w:rsid w:val="00CB07AB"/>
    <w:rsid w:val="00CB1126"/>
    <w:rsid w:val="00CC043F"/>
    <w:rsid w:val="00CC6233"/>
    <w:rsid w:val="00CD08D4"/>
    <w:rsid w:val="00CD4E63"/>
    <w:rsid w:val="00CD665A"/>
    <w:rsid w:val="00CD6682"/>
    <w:rsid w:val="00CD6DA1"/>
    <w:rsid w:val="00CD77D6"/>
    <w:rsid w:val="00CE18BE"/>
    <w:rsid w:val="00CE5F1E"/>
    <w:rsid w:val="00D02135"/>
    <w:rsid w:val="00D02FBA"/>
    <w:rsid w:val="00D079BA"/>
    <w:rsid w:val="00D10138"/>
    <w:rsid w:val="00D12579"/>
    <w:rsid w:val="00D139D8"/>
    <w:rsid w:val="00D161B7"/>
    <w:rsid w:val="00D201C9"/>
    <w:rsid w:val="00D228E9"/>
    <w:rsid w:val="00D22AFF"/>
    <w:rsid w:val="00D247F1"/>
    <w:rsid w:val="00D24C5B"/>
    <w:rsid w:val="00D30B3A"/>
    <w:rsid w:val="00D34011"/>
    <w:rsid w:val="00D3712E"/>
    <w:rsid w:val="00D4581C"/>
    <w:rsid w:val="00D465EB"/>
    <w:rsid w:val="00D473DB"/>
    <w:rsid w:val="00D5235F"/>
    <w:rsid w:val="00D64163"/>
    <w:rsid w:val="00D648A2"/>
    <w:rsid w:val="00D72512"/>
    <w:rsid w:val="00D81A44"/>
    <w:rsid w:val="00D863E3"/>
    <w:rsid w:val="00D87E28"/>
    <w:rsid w:val="00D909AF"/>
    <w:rsid w:val="00D91619"/>
    <w:rsid w:val="00D93283"/>
    <w:rsid w:val="00D936C5"/>
    <w:rsid w:val="00D970E0"/>
    <w:rsid w:val="00DB1F86"/>
    <w:rsid w:val="00DB3BD0"/>
    <w:rsid w:val="00DB4623"/>
    <w:rsid w:val="00DB5D14"/>
    <w:rsid w:val="00DB73D0"/>
    <w:rsid w:val="00DC3831"/>
    <w:rsid w:val="00DC454F"/>
    <w:rsid w:val="00DC6824"/>
    <w:rsid w:val="00DC6A6F"/>
    <w:rsid w:val="00DD3673"/>
    <w:rsid w:val="00DD446A"/>
    <w:rsid w:val="00DE3C06"/>
    <w:rsid w:val="00DE42DD"/>
    <w:rsid w:val="00DE4305"/>
    <w:rsid w:val="00DE6CFD"/>
    <w:rsid w:val="00DF0312"/>
    <w:rsid w:val="00DF067D"/>
    <w:rsid w:val="00DF0ABA"/>
    <w:rsid w:val="00DF0F9D"/>
    <w:rsid w:val="00DF1CEC"/>
    <w:rsid w:val="00DF3436"/>
    <w:rsid w:val="00DF39D4"/>
    <w:rsid w:val="00DF5C9C"/>
    <w:rsid w:val="00DF6AA5"/>
    <w:rsid w:val="00E0343E"/>
    <w:rsid w:val="00E06051"/>
    <w:rsid w:val="00E06399"/>
    <w:rsid w:val="00E12C38"/>
    <w:rsid w:val="00E14047"/>
    <w:rsid w:val="00E151F7"/>
    <w:rsid w:val="00E16B11"/>
    <w:rsid w:val="00E2147D"/>
    <w:rsid w:val="00E215D9"/>
    <w:rsid w:val="00E21E10"/>
    <w:rsid w:val="00E252B9"/>
    <w:rsid w:val="00E32948"/>
    <w:rsid w:val="00E3359D"/>
    <w:rsid w:val="00E4365F"/>
    <w:rsid w:val="00E46D5B"/>
    <w:rsid w:val="00E47DCD"/>
    <w:rsid w:val="00E47FFC"/>
    <w:rsid w:val="00E5533F"/>
    <w:rsid w:val="00E60601"/>
    <w:rsid w:val="00E609FF"/>
    <w:rsid w:val="00E61628"/>
    <w:rsid w:val="00E723C2"/>
    <w:rsid w:val="00E72527"/>
    <w:rsid w:val="00E750DF"/>
    <w:rsid w:val="00E77F90"/>
    <w:rsid w:val="00E80198"/>
    <w:rsid w:val="00E83264"/>
    <w:rsid w:val="00E8379F"/>
    <w:rsid w:val="00E8564F"/>
    <w:rsid w:val="00E87BD5"/>
    <w:rsid w:val="00E91028"/>
    <w:rsid w:val="00E92205"/>
    <w:rsid w:val="00E930A2"/>
    <w:rsid w:val="00E9495D"/>
    <w:rsid w:val="00EA1ED8"/>
    <w:rsid w:val="00EA2D5B"/>
    <w:rsid w:val="00EA2F22"/>
    <w:rsid w:val="00EA363E"/>
    <w:rsid w:val="00EA3D09"/>
    <w:rsid w:val="00EA41CA"/>
    <w:rsid w:val="00EA56D6"/>
    <w:rsid w:val="00EA6EF6"/>
    <w:rsid w:val="00EA785C"/>
    <w:rsid w:val="00EB1394"/>
    <w:rsid w:val="00EC1E5F"/>
    <w:rsid w:val="00EC5C8B"/>
    <w:rsid w:val="00EC6767"/>
    <w:rsid w:val="00ED0CBC"/>
    <w:rsid w:val="00EE2B60"/>
    <w:rsid w:val="00EE7BBD"/>
    <w:rsid w:val="00EF1DF1"/>
    <w:rsid w:val="00EF2EA3"/>
    <w:rsid w:val="00EF45C3"/>
    <w:rsid w:val="00EF7314"/>
    <w:rsid w:val="00F00A3A"/>
    <w:rsid w:val="00F0381D"/>
    <w:rsid w:val="00F03D1D"/>
    <w:rsid w:val="00F04D43"/>
    <w:rsid w:val="00F068EB"/>
    <w:rsid w:val="00F10F02"/>
    <w:rsid w:val="00F13B4F"/>
    <w:rsid w:val="00F16A45"/>
    <w:rsid w:val="00F20413"/>
    <w:rsid w:val="00F20710"/>
    <w:rsid w:val="00F220C6"/>
    <w:rsid w:val="00F252DE"/>
    <w:rsid w:val="00F25380"/>
    <w:rsid w:val="00F323F3"/>
    <w:rsid w:val="00F325D6"/>
    <w:rsid w:val="00F417DF"/>
    <w:rsid w:val="00F42616"/>
    <w:rsid w:val="00F4289F"/>
    <w:rsid w:val="00F434AF"/>
    <w:rsid w:val="00F47CE6"/>
    <w:rsid w:val="00F51E4F"/>
    <w:rsid w:val="00F60016"/>
    <w:rsid w:val="00F663D1"/>
    <w:rsid w:val="00F66B98"/>
    <w:rsid w:val="00F72112"/>
    <w:rsid w:val="00F72884"/>
    <w:rsid w:val="00F764AF"/>
    <w:rsid w:val="00F80894"/>
    <w:rsid w:val="00F825E0"/>
    <w:rsid w:val="00F85D7A"/>
    <w:rsid w:val="00F87AB5"/>
    <w:rsid w:val="00F950BC"/>
    <w:rsid w:val="00F972B8"/>
    <w:rsid w:val="00FA0C8A"/>
    <w:rsid w:val="00FA1DC3"/>
    <w:rsid w:val="00FA3D72"/>
    <w:rsid w:val="00FA6725"/>
    <w:rsid w:val="00FA6A25"/>
    <w:rsid w:val="00FA7018"/>
    <w:rsid w:val="00FC23EC"/>
    <w:rsid w:val="00FC4242"/>
    <w:rsid w:val="00FC68D4"/>
    <w:rsid w:val="00FD76F3"/>
    <w:rsid w:val="00FE1250"/>
    <w:rsid w:val="00FE3415"/>
    <w:rsid w:val="00FE69FE"/>
    <w:rsid w:val="00FF0F19"/>
    <w:rsid w:val="00FF4310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iPriority="9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footnote text"/>
    <w:lsdException w:uiPriority="99" w:name="header"/>
    <w:lsdException w:uiPriority="99" w:name="footer"/>
    <w:lsdException w:qFormat="true" w:name="caption"/>
    <w:lsdException w:uiPriority="99" w:name="footnote reference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iPriority="99" w:name="Balloon Text"/>
    <w:lsdException w:unhideWhenUsed="false" w:semiHidden="false" w:uiPriority="3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4365F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53FF6"/>
    <w:pPr>
      <w:jc w:val="both"/>
    </w:pPr>
    <w:rPr>
      <w:rFonts w:hAnsi="Arial" w:asci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2A6D1A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B020D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D5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D5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D5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D5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Default" w:type="paragraph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qFormat/>
    <w:rsid w:val="00FE3415"/>
    <w:pPr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FE3415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true" w:styleId="Bezpopisa1" w:type="numbering">
    <w:name w:val="Bez popisa1"/>
    <w:next w:val="Bezpopisa"/>
    <w:uiPriority w:val="99"/>
    <w:semiHidden/>
    <w:unhideWhenUsed/>
    <w:rsid w:val="0044450B"/>
  </w:style>
  <w:style w:customStyle="true" w:styleId="Standard" w:type="paragraph">
    <w:name w:val="Standard"/>
    <w:rsid w:val="0044450B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customStyle="true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true" w:styleId="TableContents" w:type="paragraph">
    <w:name w:val="Table Contents"/>
    <w:basedOn w:val="Standard"/>
    <w:rsid w:val="0044450B"/>
    <w:pPr>
      <w:suppressLineNumbers/>
    </w:pPr>
  </w:style>
  <w:style w:customStyle="true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hAnsi="Arial" w:ascii="Arial"/>
      <w:sz w:val="28"/>
      <w:szCs w:val="28"/>
    </w:rPr>
  </w:style>
  <w:style w:customStyle="true" w:styleId="NaslovChar" w:type="character">
    <w:name w:val="Naslov Char"/>
    <w:basedOn w:val="Zadanifontodlomka"/>
    <w:link w:val="Naslov"/>
    <w:rsid w:val="0044450B"/>
    <w:rPr>
      <w:rFonts w:cs="Tahoma" w:eastAsia="Lucida Sans Unicode" w:hAnsi="Arial" w:asci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customStyle="true" w:styleId="PodnaslovChar" w:type="character">
    <w:name w:val="Podnaslov Char"/>
    <w:basedOn w:val="Zadanifontodlomka"/>
    <w:link w:val="Podnaslov"/>
    <w:rsid w:val="0044450B"/>
    <w:rPr>
      <w:rFonts w:cs="Tahoma" w:eastAsia="Lucida Sans Unicode" w:hAnsi="Arial" w:ascii="Arial"/>
      <w:i/>
      <w:iCs/>
      <w:kern w:val="3"/>
      <w:sz w:val="28"/>
      <w:szCs w:val="28"/>
    </w:rPr>
  </w:style>
  <w:style w:customStyle="true" w:styleId="BulletSymbols" w:type="character">
    <w:name w:val="Bullet Symbols"/>
    <w:rsid w:val="0044450B"/>
    <w:rPr>
      <w:rFonts w:cs="StarSymbol" w:eastAsia="StarSymbol" w:hAnsi="StarSymbol" w:ascii="StarSymbol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44450B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44450B"/>
  </w:style>
  <w:style w:customStyle="true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uiPriority w:val="39"/>
    <w:rsid w:val="004E2E52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A8681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Istaknuto" w:type="character">
    <w:name w:val="Emphasis"/>
    <w:qFormat/>
    <w:rsid w:val="009D2433"/>
    <w:rPr>
      <w:i/>
      <w:iCs/>
    </w:rPr>
  </w:style>
  <w:style w:customStyle="true" w:styleId="Srednjareetka21" w:type="paragraph">
    <w:name w:val="Srednja rešetka 21"/>
    <w:uiPriority w:val="1"/>
    <w:qFormat/>
    <w:rsid w:val="00852275"/>
    <w:rPr>
      <w:rFonts w:eastAsia="Calibri" w:hAnsi="Calibri" w:ascii="Calibri"/>
      <w:sz w:val="22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E4365F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tavakpopisa4" w:type="paragraph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customStyle="true" w:styleId="NoSpacing2" w:type="paragraph">
    <w:name w:val="No Spacing2"/>
    <w:uiPriority w:val="1"/>
    <w:qFormat/>
    <w:rsid w:val="00407B05"/>
    <w:rPr>
      <w:rFonts w:eastAsia="Calibri" w:hAnsi="Calibri" w:ascii="Calibri"/>
      <w:sz w:val="22"/>
      <w:szCs w:val="22"/>
      <w:lang w:eastAsia="en-US"/>
    </w:rPr>
  </w:style>
  <w:style w:customStyle="true" w:styleId="NoSpacing1" w:type="paragraph">
    <w:name w:val="No Spacing1"/>
    <w:uiPriority w:val="1"/>
    <w:qFormat/>
    <w:rsid w:val="00407B05"/>
    <w:rPr>
      <w:rFonts w:eastAsia="Calibri" w:hAnsi="Calibri" w:ascii="Calibri"/>
      <w:sz w:val="22"/>
      <w:szCs w:val="22"/>
      <w:lang w:eastAsia="en-US"/>
    </w:rPr>
  </w:style>
  <w:style w:customStyle="true" w:styleId="tb-na16" w:type="paragraph">
    <w:name w:val="tb-na16"/>
    <w:basedOn w:val="Normal"/>
    <w:rsid w:val="00407B05"/>
    <w:pPr>
      <w:overflowPunct/>
      <w:autoSpaceDE/>
      <w:autoSpaceDN/>
      <w:adjustRightInd/>
      <w:spacing w:afterLines="1" w:beforeLines="1"/>
      <w:textAlignment w:val="auto"/>
    </w:pPr>
    <w:rPr>
      <w:rFonts w:eastAsia="Cambria" w:hAnsi="Times" w:ascii="Times"/>
      <w:lang w:eastAsia="en-US" w:val="en-US"/>
    </w:rPr>
  </w:style>
  <w:style w:customStyle="true" w:styleId="FootnoteAnchor" w:type="character">
    <w:name w:val="Footnote Anchor"/>
    <w:rsid w:val="005A3188"/>
    <w:rPr>
      <w:vertAlign w:val="superscript"/>
    </w:rPr>
  </w:style>
  <w:style w:customStyle="true" w:styleId="Bezpopisa2" w:type="numbering">
    <w:name w:val="Bez popisa2"/>
    <w:next w:val="Bezpopisa"/>
    <w:uiPriority w:val="99"/>
    <w:semiHidden/>
    <w:unhideWhenUsed/>
    <w:rsid w:val="009B5D75"/>
  </w:style>
  <w:style w:customStyle="true" w:styleId="tabletextfield" w:type="character">
    <w:name w:val="table_text_field"/>
    <w:rsid w:val="009B5D75"/>
  </w:style>
  <w:style w:styleId="StandardWeb" w:type="paragraph">
    <w:name w:val="Normal (Web)"/>
    <w:basedOn w:val="Normal"/>
    <w:uiPriority w:val="99"/>
    <w:semiHidden/>
    <w:unhideWhenUsed/>
    <w:rsid w:val="009B5D75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t-9-8" w:type="paragraph">
    <w:name w:val="t-9-8"/>
    <w:basedOn w:val="Normal"/>
    <w:rsid w:val="009B5D75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Reetkatablice2" w:type="table">
    <w:name w:val="Rešetka tablice2"/>
    <w:basedOn w:val="Obinatablica"/>
    <w:next w:val="Reetkatablice"/>
    <w:uiPriority w:val="59"/>
    <w:rsid w:val="009B5D75"/>
    <w:rPr>
      <w:rFonts w:eastAsia="SimSun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m6642638540034007627msolistparagraph" w:type="paragraph">
    <w:name w:val="m_6642638540034007627msolistparagraph"/>
    <w:basedOn w:val="Normal"/>
    <w:rsid w:val="009B5D75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apple-converted-space" w:type="character">
    <w:name w:val="apple-converted-space"/>
    <w:rsid w:val="009B5D75"/>
  </w:style>
  <w:style w:styleId="Hiperveza" w:type="character">
    <w:name w:val="Hyperlink"/>
    <w:uiPriority w:val="99"/>
    <w:unhideWhenUsed/>
    <w:rsid w:val="009B5D75"/>
    <w:rPr>
      <w:color w:val="0563C1"/>
      <w:u w:val="single"/>
    </w:rPr>
  </w:style>
  <w:style w:customStyle="true" w:styleId="UnresolvedMention1" w:type="character">
    <w:name w:val="Unresolved Mention1"/>
    <w:uiPriority w:val="99"/>
    <w:semiHidden/>
    <w:unhideWhenUsed/>
    <w:rsid w:val="009B5D75"/>
    <w:rPr>
      <w:color w:val="808080"/>
      <w:shd w:fill="E6E6E6" w:color="auto" w:val="clear"/>
    </w:rPr>
  </w:style>
  <w:style w:customStyle="true" w:styleId="TijelotekstaChar" w:type="character">
    <w:name w:val="Tijelo teksta Char"/>
    <w:basedOn w:val="Zadanifontodlomka"/>
    <w:link w:val="Tijeloteksta"/>
    <w:rsid w:val="009B5D75"/>
    <w:rPr>
      <w:rFonts w:hAnsi="Arial" w:ascii="Arial"/>
      <w:sz w:val="24"/>
    </w:rPr>
  </w:style>
  <w:style w:customStyle="true" w:styleId="UnresolvedMention" w:type="character">
    <w:name w:val="Unresolved Mention"/>
    <w:basedOn w:val="Zadanifontodlomka"/>
    <w:uiPriority w:val="99"/>
    <w:semiHidden/>
    <w:unhideWhenUsed/>
    <w:rsid w:val="009B5D75"/>
    <w:rPr>
      <w:color w:val="808080"/>
      <w:shd w:fill="E6E6E6" w:color="auto" w:val="clea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uiPriority="9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Normal (Web)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4365F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3415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1" w:styleId="Bezpopisa1" w:type="numbering">
    <w:name w:val="Bez popisa1"/>
    <w:next w:val="Bezpopisa"/>
    <w:uiPriority w:val="99"/>
    <w:semiHidden/>
    <w:unhideWhenUsed/>
    <w:rsid w:val="0044450B"/>
  </w:style>
  <w:style w:customStyle="1" w:styleId="Standard" w:type="paragraph">
    <w:name w:val="Standard"/>
    <w:rsid w:val="0044450B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1" w:styleId="TableContents" w:type="paragraph">
    <w:name w:val="Table Contents"/>
    <w:basedOn w:val="Standard"/>
    <w:rsid w:val="0044450B"/>
    <w:pPr>
      <w:suppressLineNumbers/>
    </w:pPr>
  </w:style>
  <w:style w:customStyle="1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ascii="Arial" w:hAnsi="Arial"/>
      <w:sz w:val="28"/>
      <w:szCs w:val="28"/>
    </w:rPr>
  </w:style>
  <w:style w:customStyle="1" w:styleId="NaslovChar" w:type="character">
    <w:name w:val="Naslov Char"/>
    <w:basedOn w:val="Zadanifontodlomka"/>
    <w:link w:val="Naslov"/>
    <w:rsid w:val="0044450B"/>
    <w:rPr>
      <w:rFonts w:ascii="Arial" w:cs="Tahoma" w:eastAsia="Lucida Sans Unicode" w:hAns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customStyle="1" w:styleId="PodnaslovChar" w:type="character">
    <w:name w:val="Podnaslov Char"/>
    <w:basedOn w:val="Zadanifontodlomka"/>
    <w:link w:val="Podnaslov"/>
    <w:rsid w:val="0044450B"/>
    <w:rPr>
      <w:rFonts w:ascii="Arial" w:cs="Tahoma" w:eastAsia="Lucida Sans Unicode" w:hAnsi="Arial"/>
      <w:i/>
      <w:iCs/>
      <w:kern w:val="3"/>
      <w:sz w:val="28"/>
      <w:szCs w:val="28"/>
    </w:rPr>
  </w:style>
  <w:style w:customStyle="1" w:styleId="BulletSymbols" w:type="character">
    <w:name w:val="Bullet Symbols"/>
    <w:rsid w:val="0044450B"/>
    <w:rPr>
      <w:rFonts w:ascii="StarSymbol" w:cs="StarSymbol" w:eastAsia="StarSymbol" w:hAnsi="StarSymbol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44450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4450B"/>
  </w:style>
  <w:style w:customStyle="1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uiPriority w:val="39"/>
    <w:rsid w:val="004E2E52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A8681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qFormat/>
    <w:rsid w:val="009D2433"/>
    <w:rPr>
      <w:i/>
      <w:iCs/>
    </w:rPr>
  </w:style>
  <w:style w:customStyle="1" w:styleId="Srednjareetka21" w:type="paragraph">
    <w:name w:val="Srednja rešetka 21"/>
    <w:uiPriority w:val="1"/>
    <w:qFormat/>
    <w:rsid w:val="0085227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E4365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tavakpopisa4" w:type="paragraph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customStyle="1" w:styleId="NoSpacing2" w:type="paragraph">
    <w:name w:val="No Spacing2"/>
    <w:uiPriority w:val="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uiPriority w:val="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tb-na16" w:type="paragraph">
    <w:name w:val="tb-na16"/>
    <w:basedOn w:val="Normal"/>
    <w:rsid w:val="00407B05"/>
    <w:pPr>
      <w:overflowPunct/>
      <w:autoSpaceDE/>
      <w:autoSpaceDN/>
      <w:adjustRightInd/>
      <w:spacing w:afterLines="1" w:beforeLines="1"/>
      <w:textAlignment w:val="auto"/>
    </w:pPr>
    <w:rPr>
      <w:rFonts w:ascii="Times" w:eastAsia="Cambria" w:hAnsi="Times"/>
      <w:lang w:eastAsia="en-US" w:val="en-US"/>
    </w:rPr>
  </w:style>
  <w:style w:customStyle="1" w:styleId="FootnoteAnchor" w:type="character">
    <w:name w:val="Footnote Anchor"/>
    <w:rsid w:val="005A3188"/>
    <w:rPr>
      <w:vertAlign w:val="superscript"/>
    </w:rPr>
  </w:style>
  <w:style w:customStyle="1" w:styleId="Bezpopisa2" w:type="numbering">
    <w:name w:val="Bez popisa2"/>
    <w:next w:val="Bezpopisa"/>
    <w:uiPriority w:val="99"/>
    <w:semiHidden/>
    <w:unhideWhenUsed/>
    <w:rsid w:val="009B5D75"/>
  </w:style>
  <w:style w:customStyle="1" w:styleId="tabletextfield" w:type="character">
    <w:name w:val="table_text_field"/>
    <w:rsid w:val="009B5D75"/>
  </w:style>
  <w:style w:styleId="StandardWeb" w:type="paragraph">
    <w:name w:val="Normal (Web)"/>
    <w:basedOn w:val="Normal"/>
    <w:uiPriority w:val="99"/>
    <w:semiHidden/>
    <w:unhideWhenUsed/>
    <w:rsid w:val="009B5D75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t-9-8" w:type="paragraph">
    <w:name w:val="t-9-8"/>
    <w:basedOn w:val="Normal"/>
    <w:rsid w:val="009B5D75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Reetkatablice2" w:type="table">
    <w:name w:val="Rešetka tablice2"/>
    <w:basedOn w:val="Obinatablica"/>
    <w:next w:val="Reetkatablice"/>
    <w:uiPriority w:val="59"/>
    <w:rsid w:val="009B5D75"/>
    <w:rPr>
      <w:rFonts w:ascii="Calibri" w:eastAsia="SimSun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m6642638540034007627msolistparagraph" w:type="paragraph">
    <w:name w:val="m_6642638540034007627msolistparagraph"/>
    <w:basedOn w:val="Normal"/>
    <w:rsid w:val="009B5D75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apple-converted-space" w:type="character">
    <w:name w:val="apple-converted-space"/>
    <w:rsid w:val="009B5D75"/>
  </w:style>
  <w:style w:styleId="Hiperveza" w:type="character">
    <w:name w:val="Hyperlink"/>
    <w:uiPriority w:val="99"/>
    <w:unhideWhenUsed/>
    <w:rsid w:val="009B5D75"/>
    <w:rPr>
      <w:color w:val="0563C1"/>
      <w:u w:val="single"/>
    </w:rPr>
  </w:style>
  <w:style w:customStyle="1" w:styleId="UnresolvedMention1" w:type="character">
    <w:name w:val="Unresolved Mention1"/>
    <w:uiPriority w:val="99"/>
    <w:semiHidden/>
    <w:unhideWhenUsed/>
    <w:rsid w:val="009B5D75"/>
    <w:rPr>
      <w:color w:val="808080"/>
      <w:shd w:color="auto" w:fill="E6E6E6" w:val="clear"/>
    </w:rPr>
  </w:style>
  <w:style w:customStyle="1" w:styleId="TijelotekstaChar" w:type="character">
    <w:name w:val="Tijelo teksta Char"/>
    <w:basedOn w:val="Zadanifontodlomka"/>
    <w:link w:val="Tijeloteksta"/>
    <w:rsid w:val="009B5D75"/>
    <w:rPr>
      <w:rFonts w:ascii="Arial" w:hAnsi="Arial"/>
      <w:sz w:val="24"/>
    </w:rPr>
  </w:style>
  <w:style w:customStyle="1" w:styleId="UnresolvedMention" w:type="character">
    <w:name w:val="Unresolved Mention"/>
    <w:basedOn w:val="Zadanifontodlomka"/>
    <w:uiPriority w:val="99"/>
    <w:semiHidden/>
    <w:unhideWhenUsed/>
    <w:rsid w:val="009B5D75"/>
    <w:rPr>
      <w:color w:val="808080"/>
      <w:shd w:color="auto" w:fill="E6E6E6" w:val="cle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01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52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8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167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495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96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165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15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971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294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697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236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564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14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Nada\Desktop\delta-DRUGO%20RO&#268;I&#352;TE\NOVO-prijave%20tra&#382;bina%20delta%20blato.xlsx" TargetMode="Externa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yperlink" Target="file:///C:\Users\Nada\Desktop\delta-DRUGO%20RO&#268;I&#352;TE\NOVO-prijave%20tra&#382;bina%20delta%20blato.xlsx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file:///C:\Users\Nada\Desktop\prijave%20tra&#382;bina%20delta%20blato.xlsx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28. svibnja 2018.</izvorni_sadrzaj>
    <derivirana_varijabla naziv="DomainObject.StvarniPocetakDatum_1">28. svibnja 2018.</derivirana_varijabla>
  </DomainObject.StvarniPocetakDatum>
  <DomainObject.StvarniZavrsetakDatum>
    <izvorni_sadrzaj>28. svibnja 2018.</izvorni_sadrzaj>
    <derivirana_varijabla naziv="DomainObject.StvarniZavrsetakDatum_1">28. svibnja 2018.</derivirana_varijabla>
  </DomainObject.StvarniZavrsetakDatum>
  <DomainObject.PlaniraniZavrsetakDatum>
    <izvorni_sadrzaj>28. svibnja 2018.</izvorni_sadrzaj>
    <derivirana_varijabla naziv="DomainObject.PlaniraniZavrsetakDatum_1">28. svibnja 2018.</derivirana_varijabla>
  </DomainObject.PlaniraniZavrsetakDatum>
  <DomainObject.PlaniraniPocetakDatum>
    <izvorni_sadrzaj>28. svibnja 2018.</izvorni_sadrzaj>
    <derivirana_varijabla naziv="DomainObject.PlaniraniPocetakDatum_1">28. svibnja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11:25</izvorni_sadrzaj>
    <derivirana_varijabla naziv="DomainObject.StvarniZavrsetakVrijeme_1">11:25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svibnja 2018.</izvorni_sadrzaj>
    <derivirana_varijabla naziv="DomainObject.Zapisnik.DatumKreiranja_1">28.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St-5877/2016-46</izvorni_sadrzaj>
    <derivirana_varijabla naziv="DomainObject.Zapisnik.Oznaka_1">St-5877/2016-46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5877</izvorni_sadrzaj>
    <derivirana_varijabla naziv="DomainObject.Predmet.Broj_1">5877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St-5877/2016</izvorni_sadrzaj>
    <derivirana_varijabla naziv="DomainObject.Predmet.OznakaBroj_1">St-5877/2016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BLATO d.o.o. zastupanog po punomoćniku IVICA KOVAČEVIĆ</izvorni_sadrzaj>
    <derivirana_varijabla naziv="DomainObject.Predmet.ProtustrankaFormated_1">  DELTA BLATO d.o.o. zastupanog po punomoćniku IVICA KOVAČEVIĆ</derivirana_varijabla>
  </DomainObject.Predmet.ProtustrankaFormated>
  <DomainObject.Predmet.ProtustrankaFormatedOIB>
    <izvorni_sadrzaj>  DELTA BLATO d.o.o., OIB 02734240858 zastupanog po punomoćniku IVICA KOVAČEVIĆ</izvorni_sadrzaj>
    <derivirana_varijabla naziv="DomainObject.Predmet.ProtustrankaFormatedOIB_1">  DELTA BLATO d.o.o., OIB 02734240858 zastupanog po punomoćniku IVICA KOVAČEVIĆ</derivirana_varijabla>
  </DomainObject.Predmet.ProtustrankaFormatedOIB>
  <DomainObject.Predmet.ProtustrankaFormatedWithAdress>
    <izvorni_sadrzaj> DELTA BLATO d.o.o., Karlovačka cesta 24, 10000 Zagreb zastupanog po punomoćniku IVICA KOVAČEVIĆ</izvorni_sadrzaj>
    <derivirana_varijabla naziv="DomainObject.Predmet.ProtustrankaFormatedWithAdress_1"> DELTA BLATO d.o.o., Karlovačka cesta 24, 10000 Zagreb zastupanog po punomoćniku IVICA KOVAČEVIĆ</derivirana_varijabla>
  </DomainObject.Predmet.ProtustrankaFormatedWithAdress>
  <DomainObject.Predmet.ProtustrankaFormatedWithAdressOIB>
    <izvorni_sadrzaj> DELTA BLATO d.o.o., OIB 02734240858, Karlovačka cesta 24, 10000 Zagreb zastupanog po punomoćniku IVICA KOVAČEVIĆ</izvorni_sadrzaj>
    <derivirana_varijabla naziv="DomainObject.Predmet.ProtustrankaFormatedWithAdressOIB_1"> DELTA BLATO d.o.o., OIB 02734240858, Karlovačka cesta 24, 10000 Zagreb zastupanog po punomoćniku IVICA KOVAČEVIĆ</derivirana_varijabla>
  </DomainObject.Predmet.ProtustrankaFormatedWithAdressOIB>
  <DomainObject.Predmet.ProtustrankaWithAdress>
    <izvorni_sadrzaj>DELTA BLATO d.o.o. Karlovačka cesta 24, 10000 Zagreb</izvorni_sadrzaj>
    <derivirana_varijabla naziv="DomainObject.Predmet.ProtustrankaWithAdress_1">DELTA BLATO d.o.o. Karlovačka cesta 24, 10000 Zagreb</derivirana_varijabla>
  </DomainObject.Predmet.ProtustrankaWithAdress>
  <DomainObject.Predmet.ProtustrankaWithAdressOIB>
    <izvorni_sadrzaj>DELTA BLATO d.o.o., OIB 02734240858, Karlovačka cesta 24, 10000 Zagreb</izvorni_sadrzaj>
    <derivirana_varijabla naziv="DomainObject.Predmet.ProtustrankaWithAdressOIB_1">DELTA BLATO d.o.o., OIB 02734240858, Karlovačka cesta 24, 10000 Zagreb</derivirana_varijabla>
  </DomainObject.Predmet.ProtustrankaWithAdressOIB>
  <DomainObject.Predmet.ProtustrankaNazivFormated>
    <izvorni_sadrzaj>DELTA BLATO d.o.o.</izvorni_sadrzaj>
    <derivirana_varijabla naziv="DomainObject.Predmet.ProtustrankaNazivFormated_1">DELTA BLATO d.o.o.</derivirana_varijabla>
  </DomainObject.Predmet.ProtustrankaNazivFormated>
  <DomainObject.Predmet.ProtustrankaNazivFormatedOIB>
    <izvorni_sadrzaj>DELTA BLATO d.o.o., OIB 02734240858</izvorni_sadrzaj>
    <derivirana_varijabla naziv="DomainObject.Predmet.ProtustrankaNazivFormatedOIB_1">DELTA BLATO d.o.o., OIB 02734240858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BLATO d.o.o. zastupanog po punomoćniku IVICA KOVAČEVIĆ</item>
    </izvorni_sadrzaj>
    <derivirana_varijabla naziv="DomainObject.Predmet.ProtuStrankaListFormated_1">
      <item>DELTA BLATO d.o.o. zastupanog po punomoćniku IVICA KOVAČEVIĆ</item>
    </derivirana_varijabla>
  </DomainObject.Predmet.ProtuStrankaListFormated>
  <DomainObject.Predmet.ProtuStrankaListFormatedOIB>
    <izvorni_sadrzaj>
      <item>DELTA BLATO d.o.o., OIB 02734240858 zastupanog po punomoćniku IVICA KOVAČEVIĆ</item>
    </izvorni_sadrzaj>
    <derivirana_varijabla naziv="DomainObject.Predmet.ProtuStrankaListFormatedOIB_1">
      <item>DELTA BLATO d.o.o., OIB 02734240858 zastupanog po punomoćniku IVICA KOVAČEVIĆ</item>
    </derivirana_varijabla>
  </DomainObject.Predmet.ProtuStrankaListFormatedOIB>
  <DomainObject.Predmet.ProtuStrankaListFormatedWithAdress>
    <izvorni_sadrzaj>
      <item>DELTA BLATO d.o.o., Karlovačka cesta 24, 10000 Zagreb zastupanog po punomoćniku IVICA KOVAČEVIĆ</item>
    </izvorni_sadrzaj>
    <derivirana_varijabla naziv="DomainObject.Predmet.ProtuStrankaListFormatedWithAdress_1">
      <item>DELTA BLATO d.o.o., Karlovačka cesta 24, 10000 Zagreb zastupanog po punomoćniku IVICA KOVAČEVIĆ</item>
    </derivirana_varijabla>
  </DomainObject.Predmet.ProtuStrankaListFormatedWithAdress>
  <DomainObject.Predmet.ProtuStrankaListFormatedWithAdressOIB>
    <izvorni_sadrzaj>
      <item>DELTA BLATO d.o.o., OIB 02734240858, Karlovačka cesta 24, 10000 Zagreb zastupanog po punomoćniku IVICA KOVAČEVIĆ</item>
    </izvorni_sadrzaj>
    <derivirana_varijabla naziv="DomainObject.Predmet.ProtuStrankaListFormatedWithAdressOIB_1">
      <item>DELTA BLATO d.o.o., OIB 02734240858, Karlovačka cesta 24, 10000 Zagreb zastupanog po punomoćniku IVICA KOVAČEVIĆ</item>
    </derivirana_varijabla>
  </DomainObject.Predmet.ProtuStrankaListFormatedWithAdressOIB>
  <DomainObject.Predmet.ProtuStrankaListNazivFormated>
    <izvorni_sadrzaj>
      <item>DELTA BLATO d.o.o.</item>
    </izvorni_sadrzaj>
    <derivirana_varijabla naziv="DomainObject.Predmet.ProtuStrankaListNazivFormated_1">
      <item>DELTA BLATO d.o.o.</item>
    </derivirana_varijabla>
  </DomainObject.Predmet.ProtuStrankaListNazivFormated>
  <DomainObject.Predmet.ProtuStrankaListNazivFormatedOIB>
    <izvorni_sadrzaj>
      <item>DELTA BLATO d.o.o., OIB 02734240858</item>
    </izvorni_sadrzaj>
    <derivirana_varijabla naziv="DomainObject.Predmet.ProtuStrankaListNazivFormatedOIB_1">
      <item>DELTA BLATO d.o.o., OIB 02734240858</item>
    </derivirana_varijabla>
  </DomainObject.Predmet.ProtuStrankaListNazivFormatedOIB>
  <DomainObject.Predmet.OstaliListFormated>
    <izvorni_sadrzaj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</izvorni_sadrzaj>
    <derivirana_varijabla naziv="DomainObject.Predmet.OstaliListFormated_1"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</derivirana_varijabla>
  </DomainObject.Predmet.OstaliListFormated>
  <DomainObject.Predmet.OstaliListFormatedOIB>
    <izvorni_sadrzaj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</izvorni_sadrzaj>
    <derivirana_varijabla naziv="DomainObject.Predmet.OstaliListFormatedOIB_1"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</derivirana_varijabla>
  </DomainObject.Predmet.OstaliListFormatedOIB>
  <DomainObject.Predmet.OstaliListFormatedWithAdress>
    <izvorni_sadrzaj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</izvorni_sadrzaj>
    <derivirana_varijabla naziv="DomainObject.Predmet.OstaliListFormatedWithAdress_1"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</derivirana_varijabla>
  </DomainObject.Predmet.OstaliListFormatedWithAdress>
  <DomainObject.Predmet.OstaliListFormatedWithAdressOIB>
    <izvorni_sadrzaj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</izvorni_sadrzaj>
    <derivirana_varijabla naziv="DomainObject.Predmet.OstaliListFormatedWithAdressOIB_1"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</derivirana_varijabla>
  </DomainObject.Predmet.OstaliListFormatedWithAdressOIB>
  <DomainObject.Predmet.OstaliListNazivFormated>
    <izvorni_sadrzaj>
      <item>IVICA KOVAČEVIĆ</item>
      <item>RH Ministarstvo pravosuđa</item>
      <item>ŽDO Zagreb</item>
      <item>RH Ministarstvo financija</item>
      <item>Općinski sud u Novom Zagrebu</item>
      <item>Općinski sud u Šibeniku, zk. odjel Tisno</item>
    </izvorni_sadrzaj>
    <derivirana_varijabla naziv="DomainObject.Predmet.OstaliListNazivFormated_1">
      <item>IVICA KOVAČEVIĆ</item>
      <item>RH Ministarstvo pravosuđa</item>
      <item>ŽDO Zagreb</item>
      <item>RH Ministarstvo financija</item>
      <item>Općinski sud u Novom Zagrebu</item>
      <item>Općinski sud u Šibeniku, zk. odjel Tisno</item>
    </derivirana_varijabla>
  </DomainObject.Predmet.OstaliListNazivFormated>
  <DomainObject.Predmet.OstaliListNazivFormatedOIB>
    <izvorni_sadrzaj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</izvorni_sadrzaj>
    <derivirana_varijabla naziv="DomainObject.Predmet.OstaliListNazivFormatedOIB_1"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St-5877/2016-46</izvorni_sadrzaj>
    <derivirana_varijabla naziv="DomainObject.PoslovniBrojDokumenta_1">St-5877/2016-46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BLATO d.o.o.</izvorni_sadrzaj>
    <derivirana_varijabla naziv="DomainObject.Predmet.ProtustrankaIDrugi_1">DELTA BLATO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DELTA BLATO d.o.o., OIB 02734240858, Karlovačka cesta 24, 10000 Zagreb</izvorni_sadrzaj>
    <derivirana_varijabla naziv="DomainObject.Predmet.ProtustrankaIDrugiAdressOIB_1">DELTA BLATO d.o.o., OIB 02734240858, Karlovačka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</izvorni_sadrzaj>
    <derivirana_varijabla naziv="DomainObject.Predmet.SudioniciListNaziv_1"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</izvorni_sadrzaj>
    <derivirana_varijabla naziv="DomainObject.Predmet.SudioniciListAdressOIB_1"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</izvorni_sadrzaj>
    <derivirana_varijabla naziv="DomainObject.Predmet.SudioniciListNazivOIB_1"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C6D9F4-93FB-4CD2-A70C-5DB3875186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14</properties:Pages>
  <properties:Words>3188</properties:Words>
  <properties:Characters>19321</properties:Characters>
  <properties:Lines>1245</properties:Lines>
  <properties:Paragraphs>690</properties:Paragraphs>
  <properties:TotalTime>111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58 St- 148/10</vt:lpstr>
      <vt:lpstr>58 St- 148/10</vt:lpstr>
    </vt:vector>
  </properties:TitlesOfParts>
  <properties:LinksUpToDate>false</properties:LinksUpToDate>
  <properties:CharactersWithSpaces>22423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2018-05-24T10:49:00Z</dcterms:created>
  <dc:creator>nmarkovic</dc:creator>
  <cp:lastModifiedBy>Matea Bizjak</cp:lastModifiedBy>
  <cp:lastPrinted>2018-04-25T08:25:00Z</cp:lastPrinted>
  <dcterms:modified xmlns:xsi="http://www.w3.org/2001/XMLSchema-instance" xsi:type="dcterms:W3CDTF">2018-05-28T09:34:00Z</dcterms:modified>
  <cp:revision>45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St-5877/2016-46 / Zapisnik - Ispitno ročište (St-5877-16-ispitno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