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21424" w14:paraId="3b2142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E74C17">
        <w:t>3887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B137F">
        <w:t>12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</w:t>
      </w:r>
      <w:r w:rsidR="00E74C17">
        <w:t>AUTO KLUB ''DINAMO'' Zagreb, Sesvete, Ninska 296, reg. broj 21006261, OIB: 95395744221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E74C17">
        <w:t>je 10.862,96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B137F">
        <w:t>12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 xml:space="preserve">niku  oglasna ploča suda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1ED0"/>
    <w:rsid w:val="001D3860"/>
    <w:rsid w:val="001E50FB"/>
    <w:rsid w:val="001F6933"/>
    <w:rsid w:val="00230A63"/>
    <w:rsid w:val="0024170D"/>
    <w:rsid w:val="00263D6D"/>
    <w:rsid w:val="00264D19"/>
    <w:rsid w:val="00297E94"/>
    <w:rsid w:val="002B52BB"/>
    <w:rsid w:val="002C4E3A"/>
    <w:rsid w:val="00325398"/>
    <w:rsid w:val="003538DF"/>
    <w:rsid w:val="0038246E"/>
    <w:rsid w:val="003D35F9"/>
    <w:rsid w:val="003E3A15"/>
    <w:rsid w:val="003E5D1C"/>
    <w:rsid w:val="00413F4C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F0073"/>
    <w:rsid w:val="005F4627"/>
    <w:rsid w:val="00627F6A"/>
    <w:rsid w:val="00636851"/>
    <w:rsid w:val="00655125"/>
    <w:rsid w:val="00657B8E"/>
    <w:rsid w:val="006756D0"/>
    <w:rsid w:val="006E591E"/>
    <w:rsid w:val="007178B3"/>
    <w:rsid w:val="007814EF"/>
    <w:rsid w:val="00790F6F"/>
    <w:rsid w:val="007927E6"/>
    <w:rsid w:val="007B5AFD"/>
    <w:rsid w:val="007D54DB"/>
    <w:rsid w:val="007D5A5D"/>
    <w:rsid w:val="008155EE"/>
    <w:rsid w:val="008173AB"/>
    <w:rsid w:val="008613BD"/>
    <w:rsid w:val="00863025"/>
    <w:rsid w:val="00871F01"/>
    <w:rsid w:val="008E3E11"/>
    <w:rsid w:val="00920CA0"/>
    <w:rsid w:val="00925DB3"/>
    <w:rsid w:val="009419D8"/>
    <w:rsid w:val="009A43C5"/>
    <w:rsid w:val="009C0904"/>
    <w:rsid w:val="00A51F82"/>
    <w:rsid w:val="00A71431"/>
    <w:rsid w:val="00AC4528"/>
    <w:rsid w:val="00AD027A"/>
    <w:rsid w:val="00B82F18"/>
    <w:rsid w:val="00C3410D"/>
    <w:rsid w:val="00C836B9"/>
    <w:rsid w:val="00C958E9"/>
    <w:rsid w:val="00CA4A01"/>
    <w:rsid w:val="00CE7362"/>
    <w:rsid w:val="00D01B78"/>
    <w:rsid w:val="00D31100"/>
    <w:rsid w:val="00D53D96"/>
    <w:rsid w:val="00D66226"/>
    <w:rsid w:val="00DB0A39"/>
    <w:rsid w:val="00DE13B1"/>
    <w:rsid w:val="00E74C17"/>
    <w:rsid w:val="00EC3302"/>
    <w:rsid w:val="00ED6AA8"/>
    <w:rsid w:val="00F034D3"/>
    <w:rsid w:val="00F21C59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1C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C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C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C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C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1C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C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C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C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C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3887</izvorni_sadrzaj>
    <derivirana_varijabla naziv="DomainObject.Predmet.Broj_1">3887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St-3887/2015</izvorni_sadrzaj>
    <derivirana_varijabla naziv="DomainObject.Predmet.OznakaBroj_1">St-3887/2015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moto klub DINAMO Zagreb zastupanog po punomoćniku Dubravko Barbarić</izvorni_sadrzaj>
    <derivirana_varijabla naziv="DomainObject.Predmet.ProtustrankaFormated_1">  Auto moto klub DINAMO Zagreb zastupanog po punomoćniku Dubravko Barbarić</derivirana_varijabla>
  </DomainObject.Predmet.ProtustrankaFormated>
  <DomainObject.Predmet.ProtustrankaFormatedOIB>
    <izvorni_sadrzaj>  Auto moto klub DINAMO Zagreb, OIB 95395744221 zastupanog po punomoćniku Dubravko Barbarić</izvorni_sadrzaj>
    <derivirana_varijabla naziv="DomainObject.Predmet.ProtustrankaFormatedOIB_1">  Auto moto klub DINAMO Zagreb, OIB 95395744221 zastupanog po punomoćniku Dubravko Barbarić</derivirana_varijabla>
  </DomainObject.Predmet.ProtustrankaFormatedOIB>
  <DomainObject.Predmet.ProtustrankaFormatedWithAdress>
    <izvorni_sadrzaj> Auto moto klub DINAMO Zagreb, Ninska 26, 10360 Sesvete zastupanog po punomoćniku Dubravko Barbarić</izvorni_sadrzaj>
    <derivirana_varijabla naziv="DomainObject.Predmet.ProtustrankaFormatedWithAdress_1"> Auto moto klub DINAMO Zagreb, Ninska 26, 10360 Sesvete zastupanog po punomoćniku Dubravko Barbarić</derivirana_varijabla>
  </DomainObject.Predmet.ProtustrankaFormatedWithAdress>
  <DomainObject.Predmet.ProtustrankaFormatedWithAdressOIB>
    <izvorni_sadrzaj> Auto moto klub DINAMO Zagreb, OIB 95395744221, Ninska 26, 10360 Sesvete zastupanog po punomoćniku Dubravko Barbarić</izvorni_sadrzaj>
    <derivirana_varijabla naziv="DomainObject.Predmet.ProtustrankaFormatedWithAdressOIB_1"> Auto moto klub DINAMO Zagreb, OIB 95395744221, Ninska 26, 10360 Sesvete zastupanog po punomoćniku Dubravko Barbarić</derivirana_varijabla>
  </DomainObject.Predmet.ProtustrankaFormatedWithAdressOIB>
  <DomainObject.Predmet.ProtustrankaWithAdress>
    <izvorni_sadrzaj>Auto moto klub DINAMO Zagreb Ninska 26, 10360 Sesvete</izvorni_sadrzaj>
    <derivirana_varijabla naziv="DomainObject.Predmet.ProtustrankaWithAdress_1">Auto moto klub DINAMO Zagreb Ninska 26, 10360 Sesvete</derivirana_varijabla>
  </DomainObject.Predmet.ProtustrankaWithAdress>
  <DomainObject.Predmet.ProtustrankaWithAdressOIB>
    <izvorni_sadrzaj>Auto moto klub DINAMO Zagreb, OIB 95395744221, Ninska 26, 10360 Sesvete</izvorni_sadrzaj>
    <derivirana_varijabla naziv="DomainObject.Predmet.ProtustrankaWithAdressOIB_1">Auto moto klub DINAMO Zagreb, OIB 95395744221, Ninska 26, 10360 Sesvete</derivirana_varijabla>
  </DomainObject.Predmet.ProtustrankaWithAdressOIB>
  <DomainObject.Predmet.ProtustrankaNazivFormated>
    <izvorni_sadrzaj>Auto moto klub DINAMO Zagreb</izvorni_sadrzaj>
    <derivirana_varijabla naziv="DomainObject.Predmet.ProtustrankaNazivFormated_1">Auto moto klub DINAMO Zagreb</derivirana_varijabla>
  </DomainObject.Predmet.ProtustrankaNazivFormated>
  <DomainObject.Predmet.ProtustrankaNazivFormatedOIB>
    <izvorni_sadrzaj>Auto moto klub DINAMO Zagreb, OIB 95395744221</izvorni_sadrzaj>
    <derivirana_varijabla naziv="DomainObject.Predmet.ProtustrankaNazivFormatedOIB_1">Auto moto klub DINAMO Zagreb, OIB 95395744221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moto klub DINAMO Zagreb zastupanog po punomoćniku Dubravko Barbarić</item>
    </izvorni_sadrzaj>
    <derivirana_varijabla naziv="DomainObject.Predmet.ProtuStrankaListFormated_1">
      <item>Auto moto klub DINAMO Zagreb zastupanog po punomoćniku Dubravko Barbarić</item>
    </derivirana_varijabla>
  </DomainObject.Predmet.ProtuStrankaListFormated>
  <DomainObject.Predmet.ProtuStrankaListFormatedOIB>
    <izvorni_sadrzaj>
      <item>Auto moto klub DINAMO Zagreb, OIB 95395744221 zastupanog po punomoćniku Dubravko Barbarić</item>
    </izvorni_sadrzaj>
    <derivirana_varijabla naziv="DomainObject.Predmet.ProtuStrankaListFormatedOIB_1">
      <item>Auto moto klub DINAMO Zagreb, OIB 95395744221 zastupanog po punomoćniku Dubravko Barbarić</item>
    </derivirana_varijabla>
  </DomainObject.Predmet.ProtuStrankaListFormatedOIB>
  <DomainObject.Predmet.ProtuStrankaListFormatedWithAdress>
    <izvorni_sadrzaj>
      <item>Auto moto klub DINAMO Zagreb, Ninska 26, 10360 Sesvete zastupanog po punomoćniku Dubravko Barbarić</item>
    </izvorni_sadrzaj>
    <derivirana_varijabla naziv="DomainObject.Predmet.ProtuStrankaListFormatedWithAdress_1">
      <item>Auto moto klub DINAMO Zagreb, Ninska 26, 10360 Sesvete zastupanog po punomoćniku Dubravko Barbarić</item>
    </derivirana_varijabla>
  </DomainObject.Predmet.ProtuStrankaListFormatedWithAdress>
  <DomainObject.Predmet.ProtuStrankaListFormatedWithAdressOIB>
    <izvorni_sadrzaj>
      <item>Auto moto klub DINAMO Zagreb, OIB 95395744221, Ninska 26, 10360 Sesvete zastupanog po punomoćniku Dubravko Barbarić</item>
    </izvorni_sadrzaj>
    <derivirana_varijabla naziv="DomainObject.Predmet.ProtuStrankaListFormatedWithAdressOIB_1">
      <item>Auto moto klub DINAMO Zagreb, OIB 95395744221, Ninska 26, 10360 Sesvete zastupanog po punomoćniku Dubravko Barbarić</item>
    </derivirana_varijabla>
  </DomainObject.Predmet.ProtuStrankaListFormatedWithAdressOIB>
  <DomainObject.Predmet.ProtuStrankaListNazivFormated>
    <izvorni_sadrzaj>
      <item>Auto moto klub DINAMO Zagreb</item>
    </izvorni_sadrzaj>
    <derivirana_varijabla naziv="DomainObject.Predmet.ProtuStrankaListNazivFormated_1">
      <item>Auto moto klub DINAMO Zagreb</item>
    </derivirana_varijabla>
  </DomainObject.Predmet.ProtuStrankaListNazivFormated>
  <DomainObject.Predmet.ProtuStrankaListNazivFormatedOIB>
    <izvorni_sadrzaj>
      <item>Auto moto klub DINAMO Zagreb, OIB 95395744221</item>
    </izvorni_sadrzaj>
    <derivirana_varijabla naziv="DomainObject.Predmet.ProtuStrankaListNazivFormatedOIB_1">
      <item>Auto moto klub DINAMO Zagreb, OIB 95395744221</item>
    </derivirana_varijabla>
  </DomainObject.Predmet.ProtuStrankaListNazivFormatedOIB>
  <DomainObject.Predmet.OstaliListFormated>
    <izvorni_sadrzaj>
      <item>Dubravko Barbarić punomoćnik sudionika u postupku Auto moto klub DINAMO Zagreb</item>
    </izvorni_sadrzaj>
    <derivirana_varijabla naziv="DomainObject.Predmet.OstaliListFormated_1">
      <item>Dubravko Barbarić punomoćnik sudionika u postupku Auto moto klub DINAMO Zagreb</item>
    </derivirana_varijabla>
  </DomainObject.Predmet.OstaliListFormated>
  <DomainObject.Predmet.OstaliListFormatedOIB>
    <izvorni_sadrzaj>
      <item>Dubravko Barbarić, OIB 60396494909 punomoćnik sudionika u postupku Auto moto klub DINAMO Zagreb</item>
    </izvorni_sadrzaj>
    <derivirana_varijabla naziv="DomainObject.Predmet.OstaliListFormatedOIB_1">
      <item>Dubravko Barbarić, OIB 60396494909 punomoćnik sudionika u postupku Auto moto klub DINAMO Zagreb</item>
    </derivirana_varijabla>
  </DomainObject.Predmet.OstaliListFormatedOIB>
  <DomainObject.Predmet.OstaliListFormatedWithAdress>
    <izvorni_sadrzaj>
      <item>Dubravko Barbarić, Ninska 26, 10360 Sesvete punomoćnik sudionika u postupku Auto moto klub DINAMO Zagreb</item>
    </izvorni_sadrzaj>
    <derivirana_varijabla naziv="DomainObject.Predmet.OstaliListFormatedWithAdress_1">
      <item>Dubravko Barbarić, Ninska 26, 10360 Sesvete punomoćnik sudionika u postupku Auto moto klub DINAMO Zagreb</item>
    </derivirana_varijabla>
  </DomainObject.Predmet.OstaliListFormatedWithAdress>
  <DomainObject.Predmet.OstaliListFormatedWithAdressOIB>
    <izvorni_sadrzaj>
      <item>Dubravko Barbarić, OIB 60396494909, Ninska 26, 10360 Sesvete punomoćnik sudionika u postupku Auto moto klub DINAMO Zagreb</item>
    </izvorni_sadrzaj>
    <derivirana_varijabla naziv="DomainObject.Predmet.OstaliListFormatedWithAdressOIB_1">
      <item>Dubravko Barbarić, OIB 60396494909, Ninska 26, 10360 Sesvete punomoćnik sudionika u postupku Auto moto klub DINAMO Zagreb</item>
    </derivirana_varijabla>
  </DomainObject.Predmet.OstaliListFormatedWithAdressOIB>
  <DomainObject.Predmet.OstaliListNazivFormated>
    <izvorni_sadrzaj>
      <item>Dubravko Barbarić</item>
    </izvorni_sadrzaj>
    <derivirana_varijabla naziv="DomainObject.Predmet.OstaliListNazivFormated_1">
      <item>Dubravko Barbarić</item>
    </derivirana_varijabla>
  </DomainObject.Predmet.OstaliListNazivFormated>
  <DomainObject.Predmet.OstaliListNazivFormatedOIB>
    <izvorni_sadrzaj>
      <item>Dubravko Barbarić, OIB 60396494909</item>
    </izvorni_sadrzaj>
    <derivirana_varijabla naziv="DomainObject.Predmet.OstaliListNazivFormatedOIB_1">
      <item>Dubravko Barbarić, OIB 60396494909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moto klub DINAMO Zagreb</izvorni_sadrzaj>
    <derivirana_varijabla naziv="DomainObject.Predmet.ProtustrankaIDrugi_1">Auto moto klub DINAMO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moto klub DINAMO Zagreb, OIB 95395744221, Ninska 26, 10360 Sesvete</izvorni_sadrzaj>
    <derivirana_varijabla naziv="DomainObject.Predmet.ProtustrankaIDrugiAdressOIB_1">Auto moto klub DINAMO Zagreb, OIB 95395744221, Ninska 26,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moto klub DINAMO Zagreb</item>
      <item>Dubravko Barbarić</item>
    </izvorni_sadrzaj>
    <derivirana_varijabla naziv="DomainObject.Predmet.SudioniciListNaziv_1">
      <item>FINA Regionalni centar Zagreb</item>
      <item>Auto moto klub DINAMO Zagreb</item>
      <item>Dubravko Barbarić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moto klub DINAMO Zagreb, OIB 95395744221, Ninska 26,10360 Sesvete</item>
      <item>Dubravko Barbarić, OIB 60396494909, Ninska 26,10360 Sesvete</item>
    </izvorni_sadrzaj>
    <derivirana_varijabla naziv="DomainObject.Predmet.SudioniciListAdressOIB_1">
      <item>FINA Regionalni centar Zagreb, OIB 85821130368, Trg svibanjskih žrtava 1995. 1,10000 Zagreb</item>
      <item>Auto moto klub DINAMO Zagreb, OIB 95395744221, Ninska 26,10360 Sesvete</item>
      <item>Dubravko Barbarić, OIB 60396494909, Ninska 26,10360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95395744221</item>
      <item>, OIB 60396494909</item>
    </izvorni_sadrzaj>
    <derivirana_varijabla naziv="DomainObject.Predmet.SudioniciListNazivOIB_1">
      <item>, OIB 85821130368</item>
      <item>, OIB 95395744221</item>
      <item>, OIB 60396494909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247</properties:Words>
  <properties:Characters>1347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2016-01-12T08:10:00Z</dcterms:created>
  <dc:creator>ilukac</dc:creator>
  <cp:lastModifiedBy>Višnja Svečak</cp:lastModifiedBy>
  <cp:lastPrinted>2016-01-12T08:10:00Z</cp:lastPrinted>
  <dcterms:modified xmlns:xsi="http://www.w3.org/2001/XMLSchema-instance" xsi:type="dcterms:W3CDTF">2016-01-12T08:10:00Z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