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8cd5" w14:paraId="1ba8cd5" w:rsidRDefault="008615FD" w:rsidP="008615FD" w:rsidR="009506AB" w:rsidRPr="00450A07">
      <w:pPr>
        <w15:collapsed w:val="false"/>
        <w:rPr>
          <w:b/>
          <w:bCs/>
        </w:rPr>
      </w:pPr>
      <w:bookmarkStart w:name="_GoBack" w:id="0"/>
      <w:bookmarkEnd w:id="0"/>
      <w:r w:rsidRPr="00450A07">
        <w:rPr>
          <w:rStyle w:val="Naglaeno"/>
        </w:rPr>
        <w:t xml:space="preserve">             </w:t>
      </w:r>
      <w:r w:rsidR="00574060" w:rsidRPr="00450A0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450A07">
      <w:pPr>
        <w:ind w:hanging="720" w:left="360"/>
      </w:pPr>
      <w:r w:rsidRPr="00450A07">
        <w:t xml:space="preserve">     </w:t>
      </w:r>
      <w:r w:rsidR="00A8162D" w:rsidRPr="00450A07">
        <w:t xml:space="preserve">   </w:t>
      </w:r>
      <w:r w:rsidR="00E72143" w:rsidRPr="00450A07">
        <w:t xml:space="preserve"> </w:t>
      </w:r>
      <w:r w:rsidRPr="00450A07">
        <w:t>REPUBLIKA HRVATSKA</w:t>
      </w:r>
    </w:p>
    <w:p w:rsidRDefault="008615FD" w:rsidP="008A4695" w:rsidR="008615FD" w:rsidRPr="00450A07">
      <w:pPr>
        <w:ind w:hanging="720" w:left="360"/>
      </w:pPr>
      <w:r w:rsidRPr="00450A07">
        <w:t xml:space="preserve">     TRGOVAČKI SUD U OSIJEKU</w:t>
      </w:r>
    </w:p>
    <w:p w:rsidRDefault="009506AB" w:rsidP="008615FD" w:rsidR="009506AB" w:rsidRPr="00450A07"/>
    <w:p w:rsidRDefault="009B4A86" w:rsidP="009506AB" w:rsidR="009506AB" w:rsidRPr="00450A07">
      <w:pPr>
        <w:pStyle w:val="Naslov1"/>
        <w:rPr>
          <w:b w:val="false"/>
          <w:lang w:val="hr-HR"/>
        </w:rPr>
      </w:pPr>
      <w:r w:rsidRPr="00450A07">
        <w:rPr>
          <w:b w:val="false"/>
          <w:lang w:val="hr-HR"/>
        </w:rPr>
        <w:t xml:space="preserve">R E P U B L I K </w:t>
      </w:r>
      <w:r w:rsidR="00E451D6" w:rsidRPr="00450A07">
        <w:rPr>
          <w:b w:val="false"/>
          <w:lang w:val="hr-HR"/>
        </w:rPr>
        <w:t xml:space="preserve">A </w:t>
      </w:r>
      <w:r w:rsidRPr="00450A07">
        <w:rPr>
          <w:b w:val="false"/>
          <w:lang w:val="hr-HR"/>
        </w:rPr>
        <w:t xml:space="preserve"> H R V A T S K </w:t>
      </w:r>
      <w:r w:rsidR="00E451D6" w:rsidRPr="00450A07">
        <w:rPr>
          <w:b w:val="false"/>
          <w:lang w:val="hr-HR"/>
        </w:rPr>
        <w:t>A</w:t>
      </w:r>
    </w:p>
    <w:p w:rsidRDefault="009B4A86" w:rsidP="009506AB" w:rsidR="000207A0" w:rsidRPr="00450A07">
      <w:pPr>
        <w:pStyle w:val="Naslov1"/>
        <w:rPr>
          <w:b w:val="false"/>
          <w:lang w:val="hr-HR"/>
        </w:rPr>
      </w:pPr>
      <w:r w:rsidRPr="00450A07">
        <w:rPr>
          <w:b w:val="false"/>
          <w:lang w:val="hr-HR"/>
        </w:rPr>
        <w:t>R J E Š E N J E</w:t>
      </w:r>
    </w:p>
    <w:p w:rsidRDefault="009506AB" w:rsidP="00196C44" w:rsidR="009506AB" w:rsidRPr="00450A07">
      <w:pPr>
        <w:pStyle w:val="Naslov1"/>
        <w:jc w:val="left"/>
        <w:rPr>
          <w:b w:val="false"/>
          <w:lang w:val="es-ES"/>
        </w:rPr>
      </w:pPr>
    </w:p>
    <w:p w:rsidRDefault="000207A0" w:rsidP="000207A0" w:rsidR="000207A0" w:rsidRPr="00450A07">
      <w:pPr>
        <w:ind w:firstLine="708"/>
        <w:jc w:val="both"/>
      </w:pPr>
      <w:r w:rsidRPr="00450A07">
        <w:t xml:space="preserve">Trgovački sud u Osijeku, po stečajnom sucu mr. sc. Borisu Vukoviću u stečajnom postupku nad dužnikom </w:t>
      </w:r>
      <w:r w:rsidRPr="00450A07">
        <w:rPr>
          <w:color w:val="000000"/>
        </w:rPr>
        <w:t>NIVA NEKRETNINE d.o.o. u stečaju, Zagreb, Gradišćanska 34, MBS: 080736978, OIB: 58022476345</w:t>
      </w:r>
      <w:r w:rsidRPr="00450A07">
        <w:t>, dana 7. studenog 2018.</w:t>
      </w:r>
    </w:p>
    <w:p w:rsidRDefault="009506AB" w:rsidP="00B646C1" w:rsidR="009506AB" w:rsidRPr="00450A07">
      <w:pPr>
        <w:jc w:val="both"/>
      </w:pPr>
    </w:p>
    <w:p w:rsidRDefault="00BF557C" w:rsidP="00AB3927" w:rsidR="00F77FED" w:rsidRPr="00450A07">
      <w:pPr>
        <w:jc w:val="center"/>
      </w:pPr>
      <w:r w:rsidRPr="00450A07">
        <w:t>r i j e š i o   j e</w:t>
      </w:r>
    </w:p>
    <w:p w:rsidRDefault="009506AB" w:rsidP="005D7FC1" w:rsidR="009506AB" w:rsidRPr="00450A07"/>
    <w:p w:rsidRDefault="00F67620" w:rsidP="009506AB" w:rsidR="009506AB" w:rsidRPr="00450A07">
      <w:pPr>
        <w:tabs>
          <w:tab w:pos="720" w:val="left"/>
        </w:tabs>
        <w:jc w:val="both"/>
      </w:pPr>
      <w:r w:rsidRPr="00450A07">
        <w:tab/>
        <w:t xml:space="preserve">U sudski registar Trgovačkog suda u </w:t>
      </w:r>
      <w:r w:rsidR="00D73DE6">
        <w:t>Zagrebu</w:t>
      </w:r>
      <w:r w:rsidRPr="00450A07">
        <w:t xml:space="preserve"> upisati će se stečajna masa iz</w:t>
      </w:r>
      <w:r w:rsidR="00CE50DB" w:rsidRPr="00450A07">
        <w:t>a</w:t>
      </w:r>
      <w:r w:rsidRPr="00450A07">
        <w:t xml:space="preserve"> stečajnog dužnika </w:t>
      </w:r>
      <w:r w:rsidR="000207A0" w:rsidRPr="00450A07">
        <w:rPr>
          <w:color w:val="000000"/>
        </w:rPr>
        <w:t>NIVA NEKRETNINE d.o.o. u stečaju, Zagreb, Gradišćanska 34, MBS: 080736978, OIB: 58022476345</w:t>
      </w:r>
      <w:r w:rsidRPr="00450A07">
        <w:t>.</w:t>
      </w:r>
    </w:p>
    <w:p w:rsidRDefault="00332CC3" w:rsidP="009506AB" w:rsidR="009506AB" w:rsidRPr="00450A07">
      <w:pPr>
        <w:tabs>
          <w:tab w:pos="720" w:val="left"/>
        </w:tabs>
        <w:jc w:val="center"/>
      </w:pPr>
      <w:r w:rsidRPr="00450A07">
        <w:t>Obrazloženje</w:t>
      </w:r>
    </w:p>
    <w:p w:rsidRDefault="009506AB" w:rsidP="009506AB" w:rsidR="009506AB" w:rsidRPr="00450A07">
      <w:pPr>
        <w:jc w:val="both"/>
      </w:pPr>
    </w:p>
    <w:p w:rsidRDefault="00332CC3" w:rsidP="003065CD" w:rsidR="00332CC3" w:rsidRPr="00450A07">
      <w:pPr>
        <w:ind w:firstLine="708"/>
        <w:jc w:val="both"/>
      </w:pPr>
      <w:r w:rsidRPr="00450A07">
        <w:t xml:space="preserve">Rješenjem </w:t>
      </w:r>
      <w:proofErr w:type="spellStart"/>
      <w:r w:rsidRPr="00450A07">
        <w:t>posl</w:t>
      </w:r>
      <w:proofErr w:type="spellEnd"/>
      <w:r w:rsidRPr="00450A07">
        <w:t>.</w:t>
      </w:r>
      <w:r w:rsidR="003065CD" w:rsidRPr="00450A07">
        <w:t xml:space="preserve"> </w:t>
      </w:r>
      <w:r w:rsidRPr="00450A07">
        <w:t>br</w:t>
      </w:r>
      <w:r w:rsidR="003065CD" w:rsidRPr="00450A07">
        <w:t>.</w:t>
      </w:r>
      <w:r w:rsidRPr="00450A07">
        <w:t xml:space="preserve"> </w:t>
      </w:r>
      <w:r w:rsidR="003065CD" w:rsidRPr="00450A07">
        <w:t>7 St-</w:t>
      </w:r>
      <w:r w:rsidR="000207A0" w:rsidRPr="00450A07">
        <w:t>1299</w:t>
      </w:r>
      <w:r w:rsidR="003065CD" w:rsidRPr="00450A07">
        <w:t>/</w:t>
      </w:r>
      <w:r w:rsidR="0085263D" w:rsidRPr="00450A07">
        <w:t>17-</w:t>
      </w:r>
      <w:r w:rsidR="00CB70BB">
        <w:t>25</w:t>
      </w:r>
      <w:r w:rsidR="003065CD" w:rsidRPr="00450A07">
        <w:t xml:space="preserve"> od </w:t>
      </w:r>
      <w:r w:rsidR="00CB70BB">
        <w:t>17. rujna</w:t>
      </w:r>
      <w:r w:rsidR="000207A0" w:rsidRPr="00450A07">
        <w:t xml:space="preserve"> </w:t>
      </w:r>
      <w:r w:rsidR="001F13E9" w:rsidRPr="00450A07">
        <w:t>2018</w:t>
      </w:r>
      <w:r w:rsidR="003065CD" w:rsidRPr="00450A07">
        <w:t xml:space="preserve">. godine </w:t>
      </w:r>
      <w:r w:rsidR="00CB70BB">
        <w:t>obustavljen je i zaključen</w:t>
      </w:r>
      <w:r w:rsidRPr="00450A07">
        <w:t xml:space="preserve"> stečajni postupak nad stečajnim </w:t>
      </w:r>
      <w:r w:rsidR="003065CD" w:rsidRPr="00450A07">
        <w:t xml:space="preserve">dužnikom </w:t>
      </w:r>
      <w:r w:rsidR="00420D9C" w:rsidRPr="00450A07">
        <w:rPr>
          <w:color w:val="000000"/>
        </w:rPr>
        <w:t>NIVA NEKRETNINE d.o.o., Zagreb, Gradišćanska 34, MBS: 080736978, OIB: 58022476345</w:t>
      </w:r>
      <w:r w:rsidRPr="00450A07">
        <w:t>.</w:t>
      </w:r>
      <w:r w:rsidR="00E6039A">
        <w:t xml:space="preserve"> Navedeno rješenje postalo je pravomoćno 4. listopada 2018. godine. </w:t>
      </w:r>
    </w:p>
    <w:p w:rsidRDefault="00FF2543" w:rsidP="00893F0E" w:rsidR="00FF2543" w:rsidRPr="00450A07">
      <w:pPr>
        <w:pStyle w:val="Tijeloteksta"/>
        <w:ind w:firstLine="708"/>
        <w:rPr>
          <w:sz w:val="24"/>
        </w:rPr>
      </w:pPr>
    </w:p>
    <w:p w:rsidRDefault="00CB70BB" w:rsidP="009506AB" w:rsidR="009506AB">
      <w:pPr>
        <w:ind w:firstLine="720"/>
        <w:jc w:val="both"/>
      </w:pPr>
      <w:r>
        <w:t xml:space="preserve">Budući da je </w:t>
      </w:r>
      <w:r w:rsidRPr="00450A07">
        <w:t xml:space="preserve">rješenjem </w:t>
      </w:r>
      <w:r w:rsidR="00492FC7" w:rsidRPr="00450A07">
        <w:t xml:space="preserve">o </w:t>
      </w:r>
      <w:r w:rsidR="00D33A75">
        <w:t xml:space="preserve">obustavi i </w:t>
      </w:r>
      <w:r w:rsidR="00492FC7" w:rsidRPr="00450A07">
        <w:t xml:space="preserve">zaključenju stečajnog postupka </w:t>
      </w:r>
      <w:r>
        <w:t>ovlašten stečajni upravitelj Zoran Subotić OIB: 09071761803, sa sjedištem i poslovnom adresom u Belom Manastiru, Kralja Tomislava 51a i adresom prebivališta u Belom Manastiru, Trg Slobode 22 G da može i nakon obustave i zaključenja stečajnog postupka u ime stečajnog dužnika, a za račun stečajne mase zastupati stečajnog dužnika u stečajnom postupku koji se vodi pred Trgovačkim sudom u Zagrebu pod poslovnim brojem St-2107/2018 nad dužnikom NIVA d.d., Zagreb, Gradišćanska 34, MB</w:t>
      </w:r>
      <w:r w:rsidR="00E6039A">
        <w:t xml:space="preserve">S: 080012648, OIB: 24550618526 </w:t>
      </w:r>
      <w:r>
        <w:t xml:space="preserve">te u stečajnom postupku koji se vodi pred Trgovačkim sudom u Bjelovaru pod poslovnim brojem St-200/2018 nad dužnikom NIVA KONZALTING d.o.o., Zagreb, Gradišćanska 34, MBS: </w:t>
      </w:r>
      <w:r>
        <w:rPr>
          <w:color w:val="000000"/>
        </w:rPr>
        <w:t>080908616, OIB: 77599195098</w:t>
      </w:r>
      <w:r w:rsidR="00492FC7" w:rsidRPr="00450A07">
        <w:t xml:space="preserve">, riješeno je u smislu čl. </w:t>
      </w:r>
      <w:r w:rsidR="00E6039A">
        <w:t>289</w:t>
      </w:r>
      <w:r w:rsidR="00492FC7" w:rsidRPr="00450A07">
        <w:t xml:space="preserve">. SZ-a kao u izreci i određeno da se stečajna masa upiše u sudski registar. </w:t>
      </w:r>
    </w:p>
    <w:p w:rsidRDefault="00CB70BB" w:rsidP="009506AB" w:rsidR="00CB70BB" w:rsidRPr="00450A07">
      <w:pPr>
        <w:ind w:firstLine="720"/>
        <w:jc w:val="both"/>
      </w:pPr>
    </w:p>
    <w:p w:rsidRDefault="009B4A86" w:rsidP="008D7A5A" w:rsidR="00492FC7" w:rsidRPr="00450A07">
      <w:pPr>
        <w:jc w:val="center"/>
        <w:rPr>
          <w:bCs/>
        </w:rPr>
      </w:pPr>
      <w:r w:rsidRPr="00450A07">
        <w:rPr>
          <w:bCs/>
        </w:rPr>
        <w:t xml:space="preserve">U Osijeku </w:t>
      </w:r>
      <w:r w:rsidR="00492FC7" w:rsidRPr="00450A07">
        <w:rPr>
          <w:bCs/>
        </w:rPr>
        <w:t>7. studenog</w:t>
      </w:r>
      <w:r w:rsidR="00893F0E" w:rsidRPr="00450A07">
        <w:rPr>
          <w:bCs/>
        </w:rPr>
        <w:t xml:space="preserve"> 2018.</w:t>
      </w:r>
      <w:r w:rsidRPr="00450A07">
        <w:rPr>
          <w:bCs/>
        </w:rPr>
        <w:t xml:space="preserve">   </w:t>
      </w:r>
    </w:p>
    <w:p w:rsidRDefault="009B4A86" w:rsidP="008D7A5A" w:rsidR="009B4A86" w:rsidRPr="00450A07">
      <w:pPr>
        <w:jc w:val="center"/>
        <w:rPr>
          <w:bCs/>
        </w:rPr>
      </w:pPr>
      <w:r w:rsidRPr="00450A07">
        <w:rPr>
          <w:bCs/>
        </w:rPr>
        <w:t xml:space="preserve">             </w:t>
      </w:r>
    </w:p>
    <w:p w:rsidRDefault="00D30FEE" w:rsidP="009B4A86" w:rsidR="009B4A86" w:rsidRPr="00450A07">
      <w:pPr>
        <w:ind w:left="5580"/>
        <w:jc w:val="center"/>
      </w:pPr>
      <w:r w:rsidRPr="00450A07">
        <w:rPr>
          <w:bCs/>
        </w:rPr>
        <w:t>STEČAJNI SUDAC</w:t>
      </w:r>
    </w:p>
    <w:p w:rsidRDefault="009B4A86" w:rsidP="00FE3F69" w:rsidR="00CD7F07" w:rsidRPr="00450A07">
      <w:pPr>
        <w:ind w:left="5580"/>
        <w:jc w:val="center"/>
      </w:pPr>
      <w:r w:rsidRPr="00450A07">
        <w:t>mr.</w:t>
      </w:r>
      <w:r w:rsidR="00FE3F69" w:rsidRPr="00450A07">
        <w:t xml:space="preserve"> </w:t>
      </w:r>
      <w:r w:rsidRPr="00450A07">
        <w:t>sc. Boris Vuković</w:t>
      </w:r>
    </w:p>
    <w:p w:rsidRDefault="00A4420C" w:rsidP="00222315" w:rsidR="00A4420C" w:rsidRPr="00450A07"/>
    <w:p w:rsidRDefault="00CD7F07" w:rsidP="00CD7F07" w:rsidR="00CD7F07" w:rsidRPr="00450A07">
      <w:r w:rsidRPr="00450A07">
        <w:t>Zapisničar Danijela Špeletić</w:t>
      </w:r>
    </w:p>
    <w:p w:rsidRDefault="008D7A5A" w:rsidP="00FE3F69" w:rsidR="008D7A5A" w:rsidRPr="00450A07"/>
    <w:p w:rsidRDefault="009B4079" w:rsidP="009B4079" w:rsidR="009B4079" w:rsidRPr="00450A07">
      <w:pPr>
        <w:jc w:val="both"/>
      </w:pPr>
      <w:r w:rsidRPr="00450A07">
        <w:t>UPUTA O PRAVNOM LIJEKU:</w:t>
      </w:r>
    </w:p>
    <w:p w:rsidRDefault="009B4079" w:rsidP="009B4079" w:rsidR="00A4420C" w:rsidRPr="00450A07">
      <w:pPr>
        <w:jc w:val="both"/>
      </w:pPr>
      <w:r w:rsidRPr="00450A07"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Hrvatske.</w:t>
      </w:r>
    </w:p>
    <w:p w:rsidRDefault="00492FC7" w:rsidP="009B4079" w:rsidR="00492FC7" w:rsidRPr="00450A07">
      <w:pPr>
        <w:jc w:val="both"/>
      </w:pPr>
    </w:p>
    <w:p w:rsidRDefault="00332CC3" w:rsidP="00D1116B" w:rsidR="00A4420C" w:rsidRPr="00450A07">
      <w:pPr>
        <w:rPr>
          <w:bCs/>
        </w:rPr>
      </w:pPr>
      <w:r w:rsidRPr="00450A07">
        <w:rPr>
          <w:bCs/>
        </w:rPr>
        <w:t>DNA:</w:t>
      </w:r>
    </w:p>
    <w:p w:rsidRDefault="00BC33EF" w:rsidP="00BC33EF" w:rsidR="00BC33EF" w:rsidRPr="00450A07">
      <w:pPr>
        <w:pStyle w:val="Tijeloteksta"/>
        <w:rPr>
          <w:bCs/>
          <w:sz w:val="24"/>
        </w:rPr>
      </w:pPr>
      <w:r w:rsidRPr="00450A07">
        <w:rPr>
          <w:bCs/>
          <w:sz w:val="24"/>
        </w:rPr>
        <w:t>-sudskom registru</w:t>
      </w:r>
      <w:r w:rsidR="006108B6">
        <w:rPr>
          <w:bCs/>
          <w:sz w:val="24"/>
        </w:rPr>
        <w:t xml:space="preserve"> Trgovačkog suda</w:t>
      </w:r>
      <w:r w:rsidR="00D73DE6">
        <w:rPr>
          <w:bCs/>
          <w:sz w:val="24"/>
        </w:rPr>
        <w:t xml:space="preserve"> u Zagrebu</w:t>
      </w:r>
    </w:p>
    <w:p w:rsidRDefault="00BC33EF" w:rsidP="00BC33EF" w:rsidR="00BC33EF" w:rsidRPr="00450A07">
      <w:pPr>
        <w:pStyle w:val="Tijeloteksta"/>
        <w:rPr>
          <w:bCs/>
          <w:sz w:val="24"/>
        </w:rPr>
      </w:pPr>
      <w:r w:rsidRPr="00450A07">
        <w:rPr>
          <w:bCs/>
          <w:sz w:val="24"/>
        </w:rPr>
        <w:t>-e-</w:t>
      </w:r>
      <w:proofErr w:type="spellStart"/>
      <w:r w:rsidRPr="00450A07">
        <w:rPr>
          <w:bCs/>
          <w:sz w:val="24"/>
        </w:rPr>
        <w:t>Ogl</w:t>
      </w:r>
      <w:proofErr w:type="spellEnd"/>
      <w:r w:rsidRPr="00450A07">
        <w:rPr>
          <w:bCs/>
          <w:sz w:val="24"/>
        </w:rPr>
        <w:t>. ploča sudova</w:t>
      </w:r>
    </w:p>
    <w:p w:rsidRDefault="00BC33EF" w:rsidP="009506AB" w:rsidR="009506AB" w:rsidRPr="00450A07">
      <w:pPr>
        <w:pStyle w:val="Tijeloteksta"/>
        <w:rPr>
          <w:sz w:val="24"/>
        </w:rPr>
      </w:pPr>
      <w:r w:rsidRPr="00450A07">
        <w:rPr>
          <w:bCs/>
          <w:sz w:val="24"/>
        </w:rPr>
        <w:t xml:space="preserve">-stečajnom upravitelju </w:t>
      </w:r>
      <w:r w:rsidR="009506AB" w:rsidRPr="00450A07">
        <w:rPr>
          <w:sz w:val="24"/>
        </w:rPr>
        <w:t xml:space="preserve">Zoranu Subotiću, Beli Manastir, Kralja Tomislava 51a  </w:t>
      </w:r>
    </w:p>
    <w:p w:rsidRDefault="00BC33EF" w:rsidP="009506AB" w:rsidR="008615FD" w:rsidRPr="00450A07">
      <w:pPr>
        <w:pStyle w:val="Tijeloteksta"/>
        <w:rPr>
          <w:sz w:val="24"/>
        </w:rPr>
      </w:pPr>
      <w:r w:rsidRPr="00450A07">
        <w:rPr>
          <w:bCs/>
          <w:sz w:val="24"/>
        </w:rPr>
        <w:t>-kal</w:t>
      </w:r>
      <w:r w:rsidR="008839CB" w:rsidRPr="00450A07">
        <w:rPr>
          <w:bCs/>
          <w:sz w:val="24"/>
        </w:rPr>
        <w:t>.</w:t>
      </w:r>
      <w:r w:rsidRPr="00450A07">
        <w:rPr>
          <w:bCs/>
          <w:sz w:val="24"/>
        </w:rPr>
        <w:t xml:space="preserve"> 3</w:t>
      </w:r>
      <w:r w:rsidR="009506AB" w:rsidRPr="00450A07">
        <w:rPr>
          <w:bCs/>
          <w:sz w:val="24"/>
        </w:rPr>
        <w:t>0</w:t>
      </w:r>
      <w:r w:rsidRPr="00450A07">
        <w:rPr>
          <w:bCs/>
          <w:sz w:val="24"/>
        </w:rPr>
        <w:t>.1</w:t>
      </w:r>
      <w:r w:rsidR="009506AB" w:rsidRPr="00450A07">
        <w:rPr>
          <w:bCs/>
          <w:sz w:val="24"/>
        </w:rPr>
        <w:t>1</w:t>
      </w:r>
      <w:r w:rsidRPr="00450A07">
        <w:rPr>
          <w:bCs/>
          <w:sz w:val="24"/>
        </w:rPr>
        <w:t>.2018.</w:t>
      </w: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  <w:r w:rsidRPr="00450A07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450A07">
        <w:rPr>
          <w:sz w:val="24"/>
        </w:rPr>
        <w:tab/>
      </w:r>
      <w:r w:rsidRPr="00450A07">
        <w:rPr>
          <w:sz w:val="24"/>
        </w:rPr>
        <w:tab/>
      </w:r>
      <w:r w:rsidRPr="00450A07">
        <w:rPr>
          <w:sz w:val="24"/>
        </w:rPr>
        <w:tab/>
      </w:r>
    </w:p>
    <w:p w:rsidRDefault="008615FD" w:rsidP="008615FD" w:rsidR="008615FD" w:rsidRPr="00450A07">
      <w:pPr>
        <w:pStyle w:val="Tijeloteksta"/>
        <w:jc w:val="left"/>
        <w:rPr>
          <w:sz w:val="24"/>
        </w:rPr>
      </w:pPr>
      <w:r w:rsidRPr="00450A07">
        <w:rPr>
          <w:sz w:val="24"/>
        </w:rPr>
        <w:tab/>
      </w:r>
      <w:r w:rsidRPr="00450A07">
        <w:rPr>
          <w:sz w:val="24"/>
        </w:rPr>
        <w:tab/>
      </w:r>
      <w:r w:rsidRPr="00450A07">
        <w:rPr>
          <w:sz w:val="24"/>
        </w:rPr>
        <w:tab/>
      </w:r>
      <w:r w:rsidRPr="00450A07">
        <w:rPr>
          <w:sz w:val="24"/>
        </w:rPr>
        <w:tab/>
        <w:t xml:space="preserve">   </w:t>
      </w:r>
      <w:r w:rsidRPr="00450A0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6D3C3F" w:rsidP="008615FD" w:rsidR="006D3C3F" w:rsidRPr="00450A07"/>
    <w:sectPr w:rsidSect="00606835" w:rsidR="006D3C3F" w:rsidRPr="00450A0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A75" w:rsidR="00F91A75">
      <w:r>
        <w:separator/>
      </w:r>
    </w:p>
  </w:endnote>
  <w:endnote w:id="0" w:type="continuationSeparator">
    <w:p w:rsidRDefault="00F91A75" w:rsidR="00F91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A75" w:rsidR="00F91A75">
      <w:r>
        <w:separator/>
      </w:r>
    </w:p>
  </w:footnote>
  <w:footnote w:id="0" w:type="continuationSeparator">
    <w:p w:rsidRDefault="00F91A75" w:rsidR="00F91A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6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207A0" w:rsidR="000207A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0207A0">
      <w:t>7 St-1299/17-29</w:t>
    </w:r>
  </w:p>
  <w:p w:rsidRDefault="004759F6" w:rsidP="000207A0" w:rsidR="004759F6"/>
  <w:p w:rsidRDefault="004759F6" w:rsidP="0038135F" w:rsidR="004759F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506AB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207A0">
      <w:t>7 St-1299/17-29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E513F4"/>
    <w:multiLevelType w:val="hybridMultilevel"/>
    <w:tmpl w:val="80A49D74"/>
    <w:lvl w:tplc="06C06F84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55DC2C97"/>
    <w:multiLevelType w:val="hybridMultilevel"/>
    <w:tmpl w:val="3C76D2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7A0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2E9B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2BD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01D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13E9"/>
    <w:rsid w:val="001F2D81"/>
    <w:rsid w:val="001F4357"/>
    <w:rsid w:val="001F4FE5"/>
    <w:rsid w:val="002009C8"/>
    <w:rsid w:val="00203168"/>
    <w:rsid w:val="00205878"/>
    <w:rsid w:val="002075E3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65CD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CC3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36DC"/>
    <w:rsid w:val="003B41FE"/>
    <w:rsid w:val="003B481A"/>
    <w:rsid w:val="003B567A"/>
    <w:rsid w:val="003B692D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57B"/>
    <w:rsid w:val="003E2666"/>
    <w:rsid w:val="003E27D3"/>
    <w:rsid w:val="003E2ED8"/>
    <w:rsid w:val="003E3C7B"/>
    <w:rsid w:val="003E3FF7"/>
    <w:rsid w:val="003E4C42"/>
    <w:rsid w:val="003E67AC"/>
    <w:rsid w:val="003E7017"/>
    <w:rsid w:val="003F39EA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D9C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A07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9F6"/>
    <w:rsid w:val="004766DB"/>
    <w:rsid w:val="00476AA5"/>
    <w:rsid w:val="0047790E"/>
    <w:rsid w:val="004779CF"/>
    <w:rsid w:val="00481614"/>
    <w:rsid w:val="00482E92"/>
    <w:rsid w:val="00483EDD"/>
    <w:rsid w:val="00486204"/>
    <w:rsid w:val="00486C17"/>
    <w:rsid w:val="0048705B"/>
    <w:rsid w:val="004879D1"/>
    <w:rsid w:val="00492FC7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1AD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C73D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1AE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08B6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741"/>
    <w:rsid w:val="006350CC"/>
    <w:rsid w:val="006374B7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511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3AB9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3FBA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4A0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08EB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63D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39CB"/>
    <w:rsid w:val="00886343"/>
    <w:rsid w:val="00887AFC"/>
    <w:rsid w:val="00887DDF"/>
    <w:rsid w:val="008901B6"/>
    <w:rsid w:val="00892C5D"/>
    <w:rsid w:val="00893F0E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D7A5A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75B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6AB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079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113E"/>
    <w:rsid w:val="00AE20B4"/>
    <w:rsid w:val="00AE3DCA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351D"/>
    <w:rsid w:val="00B14188"/>
    <w:rsid w:val="00B15F6D"/>
    <w:rsid w:val="00B162DF"/>
    <w:rsid w:val="00B20B46"/>
    <w:rsid w:val="00B20ED1"/>
    <w:rsid w:val="00B22A9B"/>
    <w:rsid w:val="00B233B7"/>
    <w:rsid w:val="00B2408D"/>
    <w:rsid w:val="00B24D8D"/>
    <w:rsid w:val="00B26F71"/>
    <w:rsid w:val="00B303AF"/>
    <w:rsid w:val="00B30948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3EF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C3A"/>
    <w:rsid w:val="00CA39D0"/>
    <w:rsid w:val="00CA4EEF"/>
    <w:rsid w:val="00CA5FB2"/>
    <w:rsid w:val="00CA6DFB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B70BB"/>
    <w:rsid w:val="00CC0427"/>
    <w:rsid w:val="00CC31B6"/>
    <w:rsid w:val="00CC3307"/>
    <w:rsid w:val="00CC3A70"/>
    <w:rsid w:val="00CC4FFD"/>
    <w:rsid w:val="00CC6031"/>
    <w:rsid w:val="00CC60C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33"/>
    <w:rsid w:val="00CE50D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3A75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DE6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3C8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1A09"/>
    <w:rsid w:val="00E33A91"/>
    <w:rsid w:val="00E35E81"/>
    <w:rsid w:val="00E365AC"/>
    <w:rsid w:val="00E42296"/>
    <w:rsid w:val="00E4249A"/>
    <w:rsid w:val="00E433DD"/>
    <w:rsid w:val="00E4419C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5D6B"/>
    <w:rsid w:val="00E578FC"/>
    <w:rsid w:val="00E6039A"/>
    <w:rsid w:val="00E60962"/>
    <w:rsid w:val="00E6113A"/>
    <w:rsid w:val="00E61781"/>
    <w:rsid w:val="00E61F8A"/>
    <w:rsid w:val="00E625CB"/>
    <w:rsid w:val="00E62F34"/>
    <w:rsid w:val="00E66DED"/>
    <w:rsid w:val="00E71A54"/>
    <w:rsid w:val="00E72143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44E"/>
    <w:rsid w:val="00EB6671"/>
    <w:rsid w:val="00EB68D8"/>
    <w:rsid w:val="00EB6DB5"/>
    <w:rsid w:val="00EC01D0"/>
    <w:rsid w:val="00EC04E7"/>
    <w:rsid w:val="00EC0CD1"/>
    <w:rsid w:val="00EC10D7"/>
    <w:rsid w:val="00EC1833"/>
    <w:rsid w:val="00ED01D1"/>
    <w:rsid w:val="00ED128A"/>
    <w:rsid w:val="00ED1494"/>
    <w:rsid w:val="00ED22E1"/>
    <w:rsid w:val="00ED2573"/>
    <w:rsid w:val="00ED27F4"/>
    <w:rsid w:val="00ED2B7D"/>
    <w:rsid w:val="00ED437C"/>
    <w:rsid w:val="00ED5C02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7620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1A75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088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543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207A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D65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D65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65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5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5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207A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D65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D65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65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5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5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6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9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6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1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53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139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06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09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8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1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20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8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06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St-1299/2017</izvorni_sadrzaj>
    <derivirana_varijabla naziv="DomainObject.Predmet.OznakaBroj_1">St-1299/2017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NIVA NEKRETNINE d.o.o. zastupanog po punomoćniku Vjekoslav Pavković</izvorni_sadrzaj>
    <derivirana_varijabla naziv="DomainObject.Predmet.ProtustrankaFormated_1">  NIVA NEKRETNINE d.o.o. zastupanog po punomoćniku Vjekoslav Pavković</derivirana_varijabla>
  </DomainObject.Predmet.ProtustrankaFormated>
  <DomainObject.Predmet.ProtustrankaFormatedOIB>
    <izvorni_sadrzaj>  NIVA NEKRETNINE d.o.o., OIB 58022476345 zastupanog po punomoćniku Vjekoslav Pavković</izvorni_sadrzaj>
    <derivirana_varijabla naziv="DomainObject.Predmet.ProtustrankaFormatedOIB_1">  NIVA NEKRETNINE d.o.o., OIB 58022476345 zastupanog po punomoćniku Vjekoslav Pavković</derivirana_varijabla>
  </DomainObject.Predmet.ProtustrankaFormatedOIB>
  <DomainObject.Predmet.ProtustrankaFormatedWithAdress>
    <izvorni_sadrzaj> NIVA NEKRETNINE d.o.o., Gradišćanska 34, 10000 Zagreb zastupanog po punomoćniku Vjekoslav Pavković</izvorni_sadrzaj>
    <derivirana_varijabla naziv="DomainObject.Predmet.ProtustrankaFormatedWithAdress_1"> NIVA NEKRETNINE d.o.o., Gradišćanska 34, 10000 Zagreb zastupanog po punomoćniku Vjekoslav Pavković</derivirana_varijabla>
  </DomainObject.Predmet.ProtustrankaFormatedWithAdress>
  <DomainObject.Predmet.ProtustrankaFormatedWithAdressOIB>
    <izvorni_sadrzaj> NIVA NEKRETNINE d.o.o., OIB 58022476345, Gradišćanska 34, 10000 Zagreb zastupanog po punomoćniku Vjekoslav Pavković</izvorni_sadrzaj>
    <derivirana_varijabla naziv="DomainObject.Predmet.ProtustrankaFormatedWithAdressOIB_1"> NIVA NEKRETNINE d.o.o., OIB 58022476345, Gradišćanska 34, 10000 Zagreb zastupanog po punomoćniku Vjekoslav Pavković</derivirana_varijabla>
  </DomainObject.Predmet.ProtustrankaFormatedWithAdressOIB>
  <DomainObject.Predmet.ProtustrankaWithAdress>
    <izvorni_sadrzaj>NIVA NEKRETNINE d.o.o. Gradišćanska 34, 10000 Zagreb</izvorni_sadrzaj>
    <derivirana_varijabla naziv="DomainObject.Predmet.ProtustrankaWithAdress_1">NIVA NEKRETNINE d.o.o. Gradišćanska 34, 10000 Zagreb</derivirana_varijabla>
  </DomainObject.Predmet.ProtustrankaWithAdress>
  <DomainObject.Predmet.ProtustrankaWithAdressOIB>
    <izvorni_sadrzaj>NIVA NEKRETNINE d.o.o., OIB 58022476345, Gradišćanska 34, 10000 Zagreb</izvorni_sadrzaj>
    <derivirana_varijabla naziv="DomainObject.Predmet.ProtustrankaWithAdressOIB_1">NIVA NEKRETNINE d.o.o., OIB 58022476345, Gradišćanska 34, 10000 Zagreb</derivirana_varijabla>
  </DomainObject.Predmet.ProtustrankaWithAdressOIB>
  <DomainObject.Predmet.ProtustrankaNazivFormated>
    <izvorni_sadrzaj>NIVA NEKRETNINE d.o.o.</izvorni_sadrzaj>
    <derivirana_varijabla naziv="DomainObject.Predmet.ProtustrankaNazivFormated_1">NIVA NEKRETNINE d.o.o.</derivirana_varijabla>
  </DomainObject.Predmet.ProtustrankaNazivFormated>
  <DomainObject.Predmet.ProtustrankaNazivFormatedOIB>
    <izvorni_sadrzaj>NIVA NEKRETNINE d.o.o., OIB 58022476345</izvorni_sadrzaj>
    <derivirana_varijabla naziv="DomainObject.Predmet.ProtustrankaNazivFormatedOIB_1">NIVA NEKRETNINE d.o.o., OIB 58022476345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NIVA NEKRETNINE d.o.o.</izvorni_sadrzaj>
    <derivirana_varijabla naziv="DomainObject.Predmet.StrankaFormated_1">  NIVA NEKRETNINE d.o.o.</derivirana_varijabla>
  </DomainObject.Predmet.StrankaFormated>
  <DomainObject.Predmet.StrankaFormatedOIB>
    <izvorni_sadrzaj>  NIVA NEKRETNINE d.o.o., OIB 58022476345</izvorni_sadrzaj>
    <derivirana_varijabla naziv="DomainObject.Predmet.StrankaFormatedOIB_1">  NIVA NEKRETNINE d.o.o., OIB 58022476345</derivirana_varijabla>
  </DomainObject.Predmet.StrankaFormatedOIB>
  <DomainObject.Predmet.StrankaFormatedWithAdress>
    <izvorni_sadrzaj> NIVA NEKRETNINE d.o.o., Gradišćanska 34, 10000 Zagreb</izvorni_sadrzaj>
    <derivirana_varijabla naziv="DomainObject.Predmet.StrankaFormatedWithAdress_1"> NIVA NEKRETNINE d.o.o., Gradišćanska 34, 10000 Zagreb</derivirana_varijabla>
  </DomainObject.Predmet.StrankaFormatedWithAdress>
  <DomainObject.Predmet.StrankaFormatedWithAdressOIB>
    <izvorni_sadrzaj> NIVA NEKRETNINE d.o.o., OIB 58022476345, Gradišćanska 34, 10000 Zagreb</izvorni_sadrzaj>
    <derivirana_varijabla naziv="DomainObject.Predmet.StrankaFormatedWithAdressOIB_1"> NIVA NEKRETNINE d.o.o., OIB 58022476345, Gradišćanska 34, 10000 Zagreb</derivirana_varijabla>
  </DomainObject.Predmet.StrankaFormatedWithAdressOIB>
  <DomainObject.Predmet.StrankaWithAdress>
    <izvorni_sadrzaj>NIVA NEKRETNINE d.o.o. Gradišćanska 34,10000 Zagreb</izvorni_sadrzaj>
    <derivirana_varijabla naziv="DomainObject.Predmet.StrankaWithAdress_1">NIVA NEKRETNINE d.o.o. Gradišćanska 34,10000 Zagreb</derivirana_varijabla>
  </DomainObject.Predmet.StrankaWithAdress>
  <DomainObject.Predmet.StrankaWithAdressOIB>
    <izvorni_sadrzaj>NIVA NEKRETNINE d.o.o., OIB 58022476345, Gradišćanska 34,10000 Zagreb</izvorni_sadrzaj>
    <derivirana_varijabla naziv="DomainObject.Predmet.StrankaWithAdressOIB_1">NIVA NEKRETNINE d.o.o., OIB 58022476345, Gradišćanska 34,10000 Zagreb</derivirana_varijabla>
  </DomainObject.Predmet.StrankaWithAdressOIB>
  <DomainObject.Predmet.StrankaNazivFormated>
    <izvorni_sadrzaj>NIVA NEKRETNINE d.o.o.</izvorni_sadrzaj>
    <derivirana_varijabla naziv="DomainObject.Predmet.StrankaNazivFormated_1">NIVA NEKRETNINE d.o.o.</derivirana_varijabla>
  </DomainObject.Predmet.StrankaNazivFormated>
  <DomainObject.Predmet.StrankaNazivFormatedOIB>
    <izvorni_sadrzaj>NIVA NEKRETNINE d.o.o., OIB 58022476345</izvorni_sadrzaj>
    <derivirana_varijabla naziv="DomainObject.Predmet.StrankaNazivFormatedOIB_1">NIVA NEKRETNINE d.o.o., OIB 58022476345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NIVA NEKRETNINE d.o.o.</item>
    </izvorni_sadrzaj>
    <derivirana_varijabla naziv="DomainObject.Predmet.StrankaListFormated_1">
      <item>NIVA NEKRETNINE d.o.o.</item>
    </derivirana_varijabla>
  </DomainObject.Predmet.StrankaListFormated>
  <DomainObject.Predmet.StrankaListFormatedOIB>
    <izvorni_sadrzaj>
      <item>NIVA NEKRETNINE d.o.o., OIB 58022476345</item>
    </izvorni_sadrzaj>
    <derivirana_varijabla naziv="DomainObject.Predmet.StrankaListFormatedOIB_1">
      <item>NIVA NEKRETNINE d.o.o., OIB 58022476345</item>
    </derivirana_varijabla>
  </DomainObject.Predmet.StrankaListFormatedOIB>
  <DomainObject.Predmet.StrankaListFormatedWithAdress>
    <izvorni_sadrzaj>
      <item>NIVA NEKRETNINE d.o.o., Gradišćanska 34, 10000 Zagreb</item>
    </izvorni_sadrzaj>
    <derivirana_varijabla naziv="DomainObject.Predmet.StrankaListFormatedWithAdress_1">
      <item>NIVA NEKRETNINE d.o.o., Gradišćanska 34, 10000 Zagreb</item>
    </derivirana_varijabla>
  </DomainObject.Predmet.StrankaListFormatedWithAdress>
  <DomainObject.Predmet.StrankaListFormatedWithAdressOIB>
    <izvorni_sadrzaj>
      <item>NIVA NEKRETNINE d.o.o., OIB 58022476345, Gradišćanska 34, 10000 Zagreb</item>
    </izvorni_sadrzaj>
    <derivirana_varijabla naziv="DomainObject.Predmet.StrankaListFormatedWithAdressOIB_1">
      <item>NIVA NEKRETNINE d.o.o., OIB 58022476345, Gradišćanska 34, 10000 Zagreb</item>
    </derivirana_varijabla>
  </DomainObject.Predmet.StrankaListFormatedWithAdressOIB>
  <DomainObject.Predmet.StrankaListNazivFormated>
    <izvorni_sadrzaj>
      <item>NIVA NEKRETNINE d.o.o.</item>
    </izvorni_sadrzaj>
    <derivirana_varijabla naziv="DomainObject.Predmet.StrankaListNazivFormated_1">
      <item>NIVA NEKRETNINE d.o.o.</item>
    </derivirana_varijabla>
  </DomainObject.Predmet.StrankaListNazivFormated>
  <DomainObject.Predmet.StrankaListNazivFormatedOIB>
    <izvorni_sadrzaj>
      <item>NIVA NEKRETNINE d.o.o., OIB 58022476345</item>
    </izvorni_sadrzaj>
    <derivirana_varijabla naziv="DomainObject.Predmet.StrankaListNazivFormatedOIB_1">
      <item>NIVA NEKRETNINE d.o.o., OIB 58022476345</item>
    </derivirana_varijabla>
  </DomainObject.Predmet.StrankaListNazivFormatedOIB>
  <DomainObject.Predmet.ProtuStrankaListFormated>
    <izvorni_sadrzaj>
      <item>NIVA NEKRETNINE d.o.o. zastupanog po punomoćniku Vjekoslav Pavković</item>
    </izvorni_sadrzaj>
    <derivirana_varijabla naziv="DomainObject.Predmet.ProtuStrankaListFormated_1">
      <item>NIVA NEKRETNINE d.o.o. zastupanog po punomoćniku Vjekoslav Pavković</item>
    </derivirana_varijabla>
  </DomainObject.Predmet.ProtuStrankaListFormated>
  <DomainObject.Predmet.ProtuStrankaListFormatedOIB>
    <izvorni_sadrzaj>
      <item>NIVA NEKRETNINE d.o.o., OIB 58022476345 zastupanog po punomoćniku Vjekoslav Pavković</item>
    </izvorni_sadrzaj>
    <derivirana_varijabla naziv="DomainObject.Predmet.ProtuStrankaListFormatedOIB_1">
      <item>NIVA NEKRETNINE d.o.o., OIB 58022476345 zastupanog po punomoćniku Vjekoslav Pavković</item>
    </derivirana_varijabla>
  </DomainObject.Predmet.ProtuStrankaListFormatedOIB>
  <DomainObject.Predmet.ProtuStrankaListFormatedWithAdress>
    <izvorni_sadrzaj>
      <item>NIVA NEKRETNINE d.o.o., Gradišćanska 34, 10000 Zagreb zastupanog po punomoćniku Vjekoslav Pavković</item>
    </izvorni_sadrzaj>
    <derivirana_varijabla naziv="DomainObject.Predmet.ProtuStrankaListFormatedWithAdress_1">
      <item>NIVA NEKRETNINE d.o.o., Gradišćanska 34, 10000 Zagreb zastupanog po punomoćniku Vjekoslav Pavković</item>
    </derivirana_varijabla>
  </DomainObject.Predmet.ProtuStrankaListFormatedWithAdress>
  <DomainObject.Predmet.ProtuStrankaListFormatedWithAdressOIB>
    <izvorni_sadrzaj>
      <item>NIVA NEKRETNINE d.o.o., OIB 58022476345, Gradišćanska 34, 10000 Zagreb zastupanog po punomoćniku Vjekoslav Pavković</item>
    </izvorni_sadrzaj>
    <derivirana_varijabla naziv="DomainObject.Predmet.ProtuStrankaListFormatedWithAdressOIB_1">
      <item>NIVA NEKRETNINE d.o.o., OIB 58022476345, Gradišćanska 34, 10000 Zagreb zastupanog po punomoćniku Vjekoslav Pavković</item>
    </derivirana_varijabla>
  </DomainObject.Predmet.ProtuStrankaListFormatedWithAdressOIB>
  <DomainObject.Predmet.ProtuStrankaListNazivFormated>
    <izvorni_sadrzaj>
      <item>NIVA NEKRETNINE d.o.o.</item>
    </izvorni_sadrzaj>
    <derivirana_varijabla naziv="DomainObject.Predmet.ProtuStrankaListNazivFormated_1">
      <item>NIVA NEKRETNINE d.o.o.</item>
    </derivirana_varijabla>
  </DomainObject.Predmet.ProtuStrankaListNazivFormated>
  <DomainObject.Predmet.ProtuStrankaListNazivFormatedOIB>
    <izvorni_sadrzaj>
      <item>NIVA NEKRETNINE d.o.o., OIB 58022476345</item>
    </izvorni_sadrzaj>
    <derivirana_varijabla naziv="DomainObject.Predmet.ProtuStrankaListNazivFormatedOIB_1">
      <item>NIVA NEKRETNINE d.o.o., OIB 58022476345</item>
    </derivirana_varijabla>
  </DomainObject.Predmet.ProtuStrankaListNazivFormatedOIB>
  <DomainObject.Predmet.OstaliListFormated>
    <izvorni_sadrzaj>
      <item>Vjekoslav Pavković punomoćnik sudionika u postupku NIVA NEKRETNINE d.o.o.</item>
      <item>Županijsko državno odvjetništvo u Zagrebu</item>
    </izvorni_sadrzaj>
    <derivirana_varijabla naziv="DomainObject.Predmet.OstaliListFormated_1">
      <item>Vjekoslav Pavković punomoćnik sudionika u postupku NIVA NEKRETNINE d.o.o.</item>
      <item>Županijsko državno odvjetništvo u Zagrebu</item>
    </derivirana_varijabla>
  </DomainObject.Predmet.OstaliListFormated>
  <DomainObject.Predmet.OstaliListFormatedOIB>
    <izvorni_sadrzaj>
      <item>Vjekoslav Pavković, OIB 03467918178 punomoćnik sudionika u postupku NIVA NEKRETNINE d.o.o.</item>
      <item>Županijsko državno odvjetništvo u Zagrebu, OIB 16488001145</item>
    </izvorni_sadrzaj>
    <derivirana_varijabla naziv="DomainObject.Predmet.OstaliListFormatedOIB_1">
      <item>Vjekoslav Pavković, OIB 03467918178 punomoćnik sudionika u postupku NIVA NEKRETNINE d.o.o.</item>
      <item>Županijsko državno odvjetništvo u Zagrebu, OIB 16488001145</item>
    </derivirana_varijabla>
  </DomainObject.Predmet.OstaliListFormatedOIB>
  <DomainObject.Predmet.OstaliListFormatedWithAdress>
    <izvorni_sadrzaj>
      <item>Vjekoslav Pavković, Sljemenska 14, 10290 Zaprešić punomoćnik sudionika u postupku NIVA NEKRETNINE d.o.o.</item>
      <item>Županijsko državno odvjetništvo u Zagrebu, Savska cesta 41/IV, 10000 Zagreb</item>
    </izvorni_sadrzaj>
    <derivirana_varijabla naziv="DomainObject.Predmet.OstaliListFormatedWithAdress_1">
      <item>Vjekoslav Pavković, Sljemenska 14, 10290 Zaprešić punomoćnik sudionika u postupku NIVA NEKRETNINE d.o.o.</item>
      <item>Županijsko državno odvjetništvo u Zagrebu, Savska cesta 41/IV, 10000 Zagreb</item>
    </derivirana_varijabla>
  </DomainObject.Predmet.OstaliListFormatedWithAdress>
  <DomainObject.Predmet.OstaliListFormatedWithAdressOIB>
    <izvorni_sadrzaj>
      <item>Vjekoslav Pavković, OIB 03467918178, Sljemenska 14, 10290 Zaprešić punomoćnik sudionika u postupku NIVA NEKRETNINE d.o.o.</item>
      <item>Županijsko državno odvjetništvo u Zagrebu, OIB 16488001145, Savska cesta 41/IV, 10000 Zagreb</item>
    </izvorni_sadrzaj>
    <derivirana_varijabla naziv="DomainObject.Predmet.OstaliListFormatedWithAdressOIB_1">
      <item>Vjekoslav Pavković, OIB 03467918178, Sljemenska 14, 10290 Zaprešić punomoćnik sudionika u postupku NIVA NEKRETNINE d.o.o.</item>
      <item>Županijsko državno odvjetništvo u Zagrebu, OIB 16488001145, Savska cesta 41/IV, 10000 Zagreb</item>
    </derivirana_varijabla>
  </DomainObject.Predmet.OstaliListFormatedWithAdressOIB>
  <DomainObject.Predmet.OstaliListNazivFormated>
    <izvorni_sadrzaj>
      <item>Vjekoslav Pavković</item>
      <item>Županijsko državno odvjetništvo u Zagrebu</item>
    </izvorni_sadrzaj>
    <derivirana_varijabla naziv="DomainObject.Predmet.OstaliListNazivFormated_1">
      <item>Vjekoslav Pavković</item>
      <item>Županijsko državno odvjetništvo u Zagrebu</item>
    </derivirana_varijabla>
  </DomainObject.Predmet.OstaliListNazivFormated>
  <DomainObject.Predmet.OstaliListNazivFormatedOIB>
    <izvorni_sadrzaj>
      <item>Vjekoslav Pavković, OIB 03467918178</item>
      <item>Županijsko državno odvjetništvo u Zagrebu, OIB 16488001145</item>
    </izvorni_sadrzaj>
    <derivirana_varijabla naziv="DomainObject.Predmet.OstaliListNazivFormatedOIB_1">
      <item>Vjekoslav Pavković, OIB 03467918178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NIVA NEKRETNINE d.o.o.</izvorni_sadrzaj>
    <derivirana_varijabla naziv="DomainObject.Predmet.StrankaIDrugi_1">NIVA NEKRETNINE d.o.o.</derivirana_varijabla>
  </DomainObject.Predmet.StrankaIDrugi>
  <DomainObject.Predmet.ProtustrankaIDrugi>
    <izvorni_sadrzaj>NIVA NEKRETNINE d.o.o.</izvorni_sadrzaj>
    <derivirana_varijabla naziv="DomainObject.Predmet.ProtustrankaIDrugi_1">NIVA NEKRETNINE d.o.o.</derivirana_varijabla>
  </DomainObject.Predmet.ProtustrankaIDrugi>
  <DomainObject.Predmet.StrankaIDrugiAdressOIB>
    <izvorni_sadrzaj>NIVA NEKRETNINE d.o.o., OIB 58022476345, Gradišćanska 34, 10000 Zagreb</izvorni_sadrzaj>
    <derivirana_varijabla naziv="DomainObject.Predmet.StrankaIDrugiAdressOIB_1">NIVA NEKRETNINE d.o.o., OIB 58022476345, Gradišćanska 34, 10000 Zagreb</derivirana_varijabla>
  </DomainObject.Predmet.StrankaIDrugiAdressOIB>
  <DomainObject.Predmet.ProtustrankaIDrugiAdressOIB>
    <izvorni_sadrzaj>NIVA NEKRETNINE d.o.o., OIB 58022476345, Gradišćanska 34, 10000 Zagreb</izvorni_sadrzaj>
    <derivirana_varijabla naziv="DomainObject.Predmet.ProtustrankaIDrugiAdressOIB_1">NIVA NEKRETNINE d.o.o., OIB 58022476345,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2018.</izvorni_sadrzaj>
    <derivirana_varijabla naziv="DomainObject.Predmet.OdlukaRjesenje.DatumDonosenjaOdluke_1">17. rujna 2018.</derivirana_varijabla>
  </DomainObject.Predmet.OdlukaRjesenje.DatumDonosenjaOdluke>
  <DomainObject.Predmet.OdlukaRjesenje.DatumPravomocnosti>
    <izvorni_sadrzaj>4. listopada 2018.</izvorni_sadrzaj>
    <derivirana_varijabla naziv="DomainObject.Predmet.OdlukaRjesenje.DatumPravomocnosti_1">4. listopada 2018.</derivirana_varijabla>
  </DomainObject.Predmet.OdlukaRjesenje.DatumPravomocnosti>
  <DomainObject.Predmet.OdlukaRjesenje.Oznaka>
    <izvorni_sadrzaj>St-1299/2017-25</izvorni_sadrzaj>
    <derivirana_varijabla naziv="DomainObject.Predmet.OdlukaRjesenje.Oznaka_1">St-1299/2017-25</derivirana_varijabla>
  </DomainObject.Predmet.OdlukaRjesenje.Oznaka>
  <DomainObject.Predmet.SudioniciListNaziv>
    <izvorni_sadrzaj>
      <item>NIVA NEKRETNINE d.o.o.</item>
      <item>NIVA NEKRETNINE d.o.o.</item>
      <item>Vjekoslav Pavković</item>
      <item>Županijsko državno odvjetništvo u Zagrebu</item>
    </izvorni_sadrzaj>
    <derivirana_varijabla naziv="DomainObject.Predmet.SudioniciListNaziv_1">
      <item>NIVA NEKRETNINE d.o.o.</item>
      <item>NIVA NEKRETNINE d.o.o.</item>
      <item>Vjekoslav Pavković</item>
      <item>Županijsko državno odvjetništvo u Zagrebu</item>
    </derivirana_varijabla>
  </DomainObject.Predmet.SudioniciListNaziv>
  <DomainObject.Predmet.SudioniciListAdressOIB>
    <izvorni_sadrzaj>
      <item>NIVA NEKRETNINE d.o.o., OIB 58022476345, Gradišćanska 34,10000 Zagreb</item>
      <item>NIVA NEKRETNINE d.o.o., OIB 58022476345, Gradišćanska 34,10000 Zagreb</item>
      <item>Vjekoslav Pavković, OIB 03467918178, Sljemenska 14,10290 Zaprešić</item>
      <item>Županijsko državno odvjetništvo u Zagrebu, OIB 16488001145, Savska cesta 41/IV,10000 Zagreb</item>
    </izvorni_sadrzaj>
    <derivirana_varijabla naziv="DomainObject.Predmet.SudioniciListAdressOIB_1">
      <item>NIVA NEKRETNINE d.o.o., OIB 58022476345, Gradišćanska 34,10000 Zagreb</item>
      <item>NIVA NEKRETNINE d.o.o., OIB 58022476345, Gradišćanska 34,10000 Zagreb</item>
      <item>Vjekoslav Pavković, OIB 03467918178, Sljemenska 14,10290 Zaprešić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58022476345</item>
      <item>, OIB 58022476345</item>
      <item>, OIB 03467918178</item>
      <item>, OIB 16488001145</item>
    </izvorni_sadrzaj>
    <derivirana_varijabla naziv="DomainObject.Predmet.SudioniciListNazivOIB_1">
      <item>, OIB 58022476345</item>
      <item>, OIB 58022476345</item>
      <item>, OIB 03467918178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St-1299/2017-25</izvorni_sadrzaj>
    <derivirana_varijabla naziv="DomainObject.PredzadnjaOdlukaIzPredmeta.Oznaka_1">St-1299/2017-25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6F2BD-590E-41CD-83A8-17A7689476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363</properties:Words>
  <properties:Characters>1950</properties:Characters>
  <properties:Lines>101</properties:Lines>
  <properties:Paragraphs>21</properties:Paragraphs>
  <properties:TotalTime>776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2018-11-07T13:13:00Z</cp:lastPrinted>
  <dcterms:modified xmlns:xsi="http://www.w3.org/2001/XMLSchema-instance" xsi:type="dcterms:W3CDTF">2018-11-07T13:19:00Z</dcterms:modified>
  <cp:revision>538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(1299-17 (-29) NIVA NEKRETNINE.docx)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