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f1c5" w14:paraId="faaf1c5" w:rsidRDefault="00802F53" w:rsidP="00B542FA" w:rsidR="00DA4219" w:rsidRPr="00DA4219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802F53" w:rsidP="00177D52" w:rsidR="009A3644" w:rsidRPr="00DA4219">
      <w:pPr>
        <w:jc w:val="both"/>
      </w:pPr>
      <w:r>
        <w:t xml:space="preserve"> </w:t>
      </w:r>
      <w:r w:rsidR="009A3644" w:rsidRPr="00DA4219">
        <w:t>Trgovački sud u Zagrebu</w:t>
      </w:r>
    </w:p>
    <w:p w:rsidRDefault="00802F53" w:rsidP="00177D52" w:rsidR="009A3644" w:rsidRPr="00DA4219">
      <w:pPr>
        <w:jc w:val="both"/>
      </w:pPr>
      <w:r>
        <w:t xml:space="preserve">  </w:t>
      </w:r>
      <w:r w:rsidR="009A3644" w:rsidRPr="00DA4219">
        <w:t xml:space="preserve">Zagreb, </w:t>
      </w:r>
      <w:proofErr w:type="spellStart"/>
      <w:r w:rsidR="009A3644" w:rsidRPr="00DA4219">
        <w:t>Amruševa</w:t>
      </w:r>
      <w:proofErr w:type="spellEnd"/>
      <w:r w:rsidR="009A3644" w:rsidRPr="00DA4219">
        <w:t xml:space="preserve">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             </w:t>
      </w:r>
      <w:r w:rsidR="00177D52" w:rsidRPr="00DA4219">
        <w:t xml:space="preserve"> 67.</w:t>
      </w:r>
      <w:r w:rsidR="009A3644" w:rsidRPr="00DA4219">
        <w:t xml:space="preserve"> St-</w:t>
      </w:r>
      <w:r w:rsidR="00431363">
        <w:t>4067/16</w:t>
      </w:r>
      <w:r>
        <w:t>-61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431363" w:rsidP="00177D52" w:rsidR="009A3644" w:rsidRPr="00DA4219">
      <w:pPr>
        <w:ind w:firstLine="708"/>
        <w:jc w:val="both"/>
      </w:pPr>
      <w:r w:rsidRPr="00431363">
        <w:t xml:space="preserve">Trgovački sud u Zagrebu, po sucu Gordanu </w:t>
      </w:r>
      <w:proofErr w:type="spellStart"/>
      <w:r w:rsidRPr="00431363">
        <w:t>Zubaku</w:t>
      </w:r>
      <w:proofErr w:type="spellEnd"/>
      <w:r w:rsidRPr="00431363">
        <w:t xml:space="preserve">, u stečajnom postupku nad dužnikom </w:t>
      </w:r>
      <w:r w:rsidRPr="00431363">
        <w:rPr>
          <w:bCs/>
          <w:lang w:val="en-GB"/>
        </w:rPr>
        <w:t xml:space="preserve">TOP-TRADE </w:t>
      </w:r>
      <w:proofErr w:type="spellStart"/>
      <w:r w:rsidRPr="00431363">
        <w:rPr>
          <w:bCs/>
          <w:lang w:val="en-GB"/>
        </w:rPr>
        <w:t>d.o.o</w:t>
      </w:r>
      <w:proofErr w:type="spellEnd"/>
      <w:r w:rsidRPr="00431363">
        <w:rPr>
          <w:bCs/>
          <w:lang w:val="en-GB"/>
        </w:rPr>
        <w:t xml:space="preserve">. </w:t>
      </w:r>
      <w:proofErr w:type="gramStart"/>
      <w:r w:rsidRPr="00431363">
        <w:rPr>
          <w:bCs/>
          <w:lang w:val="en-GB"/>
        </w:rPr>
        <w:t>u</w:t>
      </w:r>
      <w:proofErr w:type="gramEnd"/>
      <w:r w:rsidRPr="00431363">
        <w:rPr>
          <w:bCs/>
          <w:lang w:val="en-GB"/>
        </w:rPr>
        <w:t xml:space="preserve"> </w:t>
      </w:r>
      <w:proofErr w:type="spellStart"/>
      <w:r w:rsidRPr="00431363">
        <w:rPr>
          <w:bCs/>
          <w:lang w:val="en-GB"/>
        </w:rPr>
        <w:t>stečaju</w:t>
      </w:r>
      <w:proofErr w:type="spellEnd"/>
      <w:r w:rsidRPr="00431363">
        <w:rPr>
          <w:bCs/>
          <w:lang w:val="en-GB"/>
        </w:rPr>
        <w:t xml:space="preserve">, Zagreb, VIII </w:t>
      </w:r>
      <w:proofErr w:type="spellStart"/>
      <w:r w:rsidRPr="00431363">
        <w:rPr>
          <w:bCs/>
          <w:lang w:val="en-GB"/>
        </w:rPr>
        <w:t>Vrbik</w:t>
      </w:r>
      <w:proofErr w:type="spellEnd"/>
      <w:r w:rsidRPr="00431363">
        <w:rPr>
          <w:bCs/>
          <w:lang w:val="en-GB"/>
        </w:rPr>
        <w:t xml:space="preserve"> 29, OIB: 03639275257</w:t>
      </w:r>
      <w:r w:rsidR="00781805" w:rsidRPr="00DA4219">
        <w:rPr>
          <w:lang w:val="en-GB"/>
        </w:rPr>
        <w:t>,</w:t>
      </w:r>
      <w:r w:rsidR="00781805" w:rsidRPr="00DA4219">
        <w:t xml:space="preserve">  </w:t>
      </w:r>
      <w:r w:rsidR="00373F65">
        <w:br/>
      </w:r>
      <w:r>
        <w:t>29. listopada 2018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431363" w:rsidR="00431363" w:rsidRPr="00DA4219">
      <w:pPr>
        <w:ind w:firstLine="708"/>
        <w:jc w:val="both"/>
      </w:pPr>
      <w:r w:rsidRPr="00DA4219">
        <w:t xml:space="preserve">I. </w:t>
      </w:r>
      <w:r w:rsidR="00431363">
        <w:t>Nekretnine</w:t>
      </w:r>
      <w:r w:rsidR="00A57E38" w:rsidRPr="00A57E38">
        <w:t xml:space="preserve"> u vlasništvu </w:t>
      </w:r>
      <w:r w:rsidR="00431363" w:rsidRPr="00431363">
        <w:t xml:space="preserve">stečajnog dužnika </w:t>
      </w:r>
      <w:r w:rsidR="00431363">
        <w:t>upisane</w:t>
      </w:r>
      <w:r w:rsidR="00431363" w:rsidRPr="00431363">
        <w:t xml:space="preserve"> u zemljišnim knjigama Općinskog suda u Novom Zagrebu, zemljišnoknjižni odjel </w:t>
      </w:r>
      <w:proofErr w:type="spellStart"/>
      <w:r w:rsidR="00431363" w:rsidRPr="00431363">
        <w:t>Jasrebarsko</w:t>
      </w:r>
      <w:proofErr w:type="spellEnd"/>
      <w:r w:rsidR="00431363" w:rsidRPr="00431363">
        <w:t xml:space="preserve">, i to u </w:t>
      </w:r>
      <w:proofErr w:type="spellStart"/>
      <w:r w:rsidR="00431363" w:rsidRPr="00431363">
        <w:t>zk</w:t>
      </w:r>
      <w:proofErr w:type="spellEnd"/>
      <w:r w:rsidR="00431363" w:rsidRPr="00431363">
        <w:t xml:space="preserve">. ul. 1456, k.o. Sošice, k. č. br. 1156/2, u naravi proizvodna hala površine 218 </w:t>
      </w:r>
      <w:proofErr w:type="spellStart"/>
      <w:r w:rsidR="00431363" w:rsidRPr="00431363">
        <w:t>čhv</w:t>
      </w:r>
      <w:proofErr w:type="spellEnd"/>
      <w:r w:rsidR="00431363" w:rsidRPr="00431363">
        <w:t xml:space="preserve"> i </w:t>
      </w:r>
      <w:proofErr w:type="spellStart"/>
      <w:r w:rsidR="00431363" w:rsidRPr="00431363">
        <w:t>zk</w:t>
      </w:r>
      <w:proofErr w:type="spellEnd"/>
      <w:r w:rsidR="00431363" w:rsidRPr="00431363">
        <w:t xml:space="preserve">. ul. 888, k.o. Sošice, k. č. br. 1154/1 u naravi oranica površine 528 </w:t>
      </w:r>
      <w:proofErr w:type="spellStart"/>
      <w:r w:rsidR="00431363" w:rsidRPr="00431363">
        <w:t>čhv</w:t>
      </w:r>
      <w:proofErr w:type="spellEnd"/>
      <w:r w:rsidR="00431363" w:rsidRPr="00431363">
        <w:t xml:space="preserve">, </w:t>
      </w:r>
      <w:proofErr w:type="spellStart"/>
      <w:r w:rsidR="00431363" w:rsidRPr="00431363">
        <w:t>k.č</w:t>
      </w:r>
      <w:proofErr w:type="spellEnd"/>
      <w:r w:rsidR="00431363" w:rsidRPr="00431363">
        <w:t xml:space="preserve">. br. 1155/1 u naravi </w:t>
      </w:r>
      <w:proofErr w:type="spellStart"/>
      <w:r w:rsidR="00431363" w:rsidRPr="00431363">
        <w:t>Grajnica</w:t>
      </w:r>
      <w:proofErr w:type="spellEnd"/>
      <w:r w:rsidR="00431363" w:rsidRPr="00431363">
        <w:t xml:space="preserve"> površine 300 </w:t>
      </w:r>
      <w:proofErr w:type="spellStart"/>
      <w:r w:rsidR="00431363" w:rsidRPr="00431363">
        <w:t>čhv</w:t>
      </w:r>
      <w:proofErr w:type="spellEnd"/>
      <w:r w:rsidR="00431363" w:rsidRPr="00431363">
        <w:t xml:space="preserve">, </w:t>
      </w:r>
      <w:proofErr w:type="spellStart"/>
      <w:r w:rsidR="00431363" w:rsidRPr="00431363">
        <w:t>k.č</w:t>
      </w:r>
      <w:proofErr w:type="spellEnd"/>
      <w:r w:rsidR="00431363" w:rsidRPr="00431363">
        <w:t xml:space="preserve">. br. 1155/2 u naravi oranica </w:t>
      </w:r>
      <w:proofErr w:type="spellStart"/>
      <w:r w:rsidR="00431363" w:rsidRPr="00431363">
        <w:t>Grajnica</w:t>
      </w:r>
      <w:proofErr w:type="spellEnd"/>
      <w:r w:rsidR="00431363" w:rsidRPr="00431363">
        <w:t xml:space="preserve"> 6 </w:t>
      </w:r>
      <w:proofErr w:type="spellStart"/>
      <w:r w:rsidR="00431363" w:rsidRPr="00431363">
        <w:t>čhv</w:t>
      </w:r>
      <w:proofErr w:type="spellEnd"/>
      <w:r w:rsidR="00431363" w:rsidRPr="00431363">
        <w:t xml:space="preserve">, i </w:t>
      </w:r>
      <w:proofErr w:type="spellStart"/>
      <w:r w:rsidR="00431363" w:rsidRPr="00431363">
        <w:t>k.č</w:t>
      </w:r>
      <w:proofErr w:type="spellEnd"/>
      <w:r w:rsidR="00431363" w:rsidRPr="00431363">
        <w:t>. br. 1156/3 u naravi skladište u Sošicama površine 136 m2</w:t>
      </w:r>
      <w:r w:rsidR="002D5636" w:rsidRPr="00DA4219">
        <w:t xml:space="preserve">, </w:t>
      </w:r>
      <w:r w:rsidR="00431363">
        <w:t>predaju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431363" w:rsidP="002271A8" w:rsidR="00887F82" w:rsidRPr="00DA4219">
      <w:pPr>
        <w:ind w:left="720"/>
        <w:jc w:val="both"/>
      </w:pPr>
      <w:r w:rsidRPr="00431363">
        <w:t xml:space="preserve">Vedranu </w:t>
      </w:r>
      <w:proofErr w:type="spellStart"/>
      <w:r w:rsidRPr="00431363">
        <w:t>Čuljku</w:t>
      </w:r>
      <w:proofErr w:type="spellEnd"/>
      <w:r w:rsidRPr="00431363">
        <w:t xml:space="preserve"> iz Zagreba, </w:t>
      </w:r>
      <w:proofErr w:type="spellStart"/>
      <w:r w:rsidRPr="00431363">
        <w:t>Tavankutska</w:t>
      </w:r>
      <w:proofErr w:type="spellEnd"/>
      <w:r w:rsidRPr="00431363">
        <w:t xml:space="preserve"> 15, OIB: 04610944693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915D63">
        <w:t>26. listopada</w:t>
      </w:r>
      <w:r w:rsidRPr="00DA4219">
        <w:t xml:space="preserve"> 201</w:t>
      </w:r>
      <w:r w:rsidR="00915D63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proofErr w:type="spellStart"/>
      <w:r w:rsidR="00373F65">
        <w:t>kupovninu</w:t>
      </w:r>
      <w:proofErr w:type="spellEnd"/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="00915D63">
        <w:t xml:space="preserve"> rješenje o dosudi nekretnina opisanih</w:t>
      </w:r>
      <w:r w:rsidR="002D5636" w:rsidRPr="00DA4219">
        <w:t xml:space="preserve">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915D63">
        <w:t>26. listopada</w:t>
      </w:r>
      <w:r w:rsidR="00A57E38" w:rsidRPr="00A57E38">
        <w:t xml:space="preserve"> </w:t>
      </w:r>
      <w:r w:rsidR="00915D63">
        <w:t>2018</w:t>
      </w:r>
      <w:r w:rsidR="00887F82" w:rsidRPr="00DA4219">
        <w:t>.,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rješenjem o dosudi oslobođen plaćanja </w:t>
      </w:r>
      <w:proofErr w:type="spellStart"/>
      <w:r w:rsidR="00373F65" w:rsidRPr="00373F65">
        <w:t>kupovnine</w:t>
      </w:r>
      <w:proofErr w:type="spellEnd"/>
      <w:r w:rsidR="00373F65" w:rsidRPr="00373F65">
        <w:t xml:space="preserve"> jer je postignuta cijena manja od položene jamčevine, </w:t>
      </w:r>
      <w:r w:rsidR="00425CE1">
        <w:t>stoga se smatra</w:t>
      </w:r>
      <w:r w:rsidR="00373F65" w:rsidRPr="00373F65">
        <w:t xml:space="preserve"> da je kupac u cijelosti platio </w:t>
      </w:r>
      <w:proofErr w:type="spellStart"/>
      <w:r w:rsidR="00373F65">
        <w:t>kupovninu</w:t>
      </w:r>
      <w:proofErr w:type="spellEnd"/>
      <w:r w:rsidR="00373F65" w:rsidRPr="00373F65">
        <w:t xml:space="preserve"> jer će se iz iznosa uplaćene</w:t>
      </w:r>
      <w:r w:rsidR="00A57E38">
        <w:t xml:space="preserve"> jamčevine izdvojiti iznos </w:t>
      </w:r>
      <w:r w:rsidR="00373F65">
        <w:t xml:space="preserve">koji predstavlja </w:t>
      </w:r>
      <w:proofErr w:type="spellStart"/>
      <w:r w:rsidR="00373F65">
        <w:t>kupovninu</w:t>
      </w:r>
      <w:proofErr w:type="spellEnd"/>
      <w:r w:rsidR="00373F65">
        <w:t xml:space="preserve"> i to </w:t>
      </w:r>
      <w:r w:rsidR="00373F65" w:rsidRPr="00373F65">
        <w:t>za namirenje u smislu čl. 254. Stečajnog zakona („Narodne novine br. 71/15 i 104/17)</w:t>
      </w:r>
      <w:r w:rsidR="00373F65">
        <w:t>. Stoga je</w:t>
      </w:r>
      <w:r w:rsidRPr="00DA4219">
        <w:t xml:space="preserve">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</w:t>
      </w:r>
      <w:r w:rsidR="00373F65">
        <w:t>odne novine“ br. 112/12, 25/13,</w:t>
      </w:r>
      <w:r w:rsidR="006607FA" w:rsidRPr="00DA4219">
        <w:t xml:space="preserve"> 93/14</w:t>
      </w:r>
      <w:r w:rsidR="00373F65">
        <w:t>, 55/16 i 73/17,</w:t>
      </w:r>
      <w:r w:rsidR="006607FA" w:rsidRPr="00DA4219">
        <w:t xml:space="preserve">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425CE1">
        <w:t>29. listopada</w:t>
      </w:r>
      <w:r w:rsidR="00A57E38" w:rsidRPr="00A57E38">
        <w:t xml:space="preserve"> </w:t>
      </w:r>
      <w:r w:rsidR="009A3644" w:rsidRPr="00DA4219">
        <w:t>201</w:t>
      </w:r>
      <w:r w:rsidR="00425CE1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802F53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</w:t>
      </w:r>
      <w:r w:rsidR="008357D0">
        <w:rPr>
          <w:rFonts w:cs="Times New Roman" w:hAnsi="Times New Roman" w:ascii="Times New Roman"/>
          <w:sz w:val="24"/>
        </w:rPr>
        <w:t>,v.r.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8357D0" w:rsidP="008357D0" w:rsidR="008357D0">
      <w:pPr>
        <w:ind w:left="720"/>
        <w:jc w:val="both"/>
      </w:pPr>
    </w:p>
    <w:p w:rsidRDefault="008357D0" w:rsidP="008357D0" w:rsidR="008357D0">
      <w:pPr>
        <w:ind w:left="720"/>
        <w:jc w:val="both"/>
      </w:pPr>
    </w:p>
    <w:p w:rsidRDefault="008357D0" w:rsidP="00400817" w:rsidR="008357D0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357D0" w:rsidP="00400817" w:rsidR="008357D0" w:rsidRPr="00400817">
      <w:pPr>
        <w:ind w:left="5664"/>
      </w:pPr>
      <w:r w:rsidRPr="00400817">
        <w:t xml:space="preserve">        Dijana Hadžić</w:t>
      </w:r>
    </w:p>
    <w:p w:rsidRDefault="00671D1A" w:rsidP="008357D0" w:rsidR="00397378" w:rsidRPr="00DA4219">
      <w:pPr>
        <w:ind w:left="720"/>
        <w:jc w:val="both"/>
      </w:pPr>
      <w:r w:rsidRPr="00DA4219">
        <w:t xml:space="preserve"> </w:t>
      </w:r>
    </w:p>
    <w:sectPr w:rsidSect="00802F53" w:rsidR="00397378" w:rsidRPr="00DA4219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7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BB6BF2">
      <w:t>4067/16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25CE1"/>
    <w:rsid w:val="00431363"/>
    <w:rsid w:val="00467759"/>
    <w:rsid w:val="004A0B02"/>
    <w:rsid w:val="004D0836"/>
    <w:rsid w:val="00550E4D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02F53"/>
    <w:rsid w:val="008357D0"/>
    <w:rsid w:val="0087612B"/>
    <w:rsid w:val="00887F82"/>
    <w:rsid w:val="008B2E37"/>
    <w:rsid w:val="00910BA9"/>
    <w:rsid w:val="00915D63"/>
    <w:rsid w:val="00945C2C"/>
    <w:rsid w:val="00960E18"/>
    <w:rsid w:val="009A3644"/>
    <w:rsid w:val="009B1DAE"/>
    <w:rsid w:val="009E07E4"/>
    <w:rsid w:val="00A25F57"/>
    <w:rsid w:val="00A57E38"/>
    <w:rsid w:val="00A7643B"/>
    <w:rsid w:val="00AF24B5"/>
    <w:rsid w:val="00B10ADE"/>
    <w:rsid w:val="00B3512F"/>
    <w:rsid w:val="00B730DE"/>
    <w:rsid w:val="00B8726A"/>
    <w:rsid w:val="00BA1708"/>
    <w:rsid w:val="00BB6BF2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7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7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7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7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7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7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7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7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St-4067/2016-58</izvorni_sadrzaj>
    <derivirana_varijabla naziv="DomainObject.PredzadnjaOdlukaIzPredmeta.Oznaka_1">St-4067/2016-58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1494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2018-10-29T10:31:00Z</dcterms:created>
  <dc:creator>nribaric</dc:creator>
  <cp:lastModifiedBy>Dijana Hadžić</cp:lastModifiedBy>
  <cp:lastPrinted>2018-10-29T10:50:00Z</cp:lastPrinted>
  <dcterms:modified xmlns:xsi="http://www.w3.org/2001/XMLSchema-instance" xsi:type="dcterms:W3CDTF">2018-10-29T10:50:00Z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(26. zaključak 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