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bae5" w14:paraId="779bae5" w:rsidRDefault="00AE649C" w:rsidP="00FA5B5E" w:rsidR="00AE649C" w:rsidRPr="00B76F3C">
      <w:pPr>
        <w:pStyle w:val="Naslov3"/>
        <w15:collapsed w:val="false"/>
      </w:pPr>
    </w:p>
    <w:p w:rsidRDefault="00BB10F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B10FD" w:rsidP="00BB10FD" w:rsidR="00BB10FD">
      <w:pPr>
        <w:jc w:val="right"/>
        <w:rPr>
          <w:b/>
        </w:rPr>
      </w:pPr>
      <w:r>
        <w:rPr>
          <w:b/>
        </w:rPr>
        <w:t xml:space="preserve">3 </w:t>
      </w:r>
      <w:bookmarkStart w:name="_GoBack" w:id="0"/>
      <w:bookmarkEnd w:id="0"/>
      <w:r>
        <w:rPr>
          <w:b/>
        </w:rPr>
        <w:t>St-353/2016-2</w:t>
      </w:r>
    </w:p>
    <w:p w:rsidRDefault="00BB10FD" w:rsidP="00BB10FD" w:rsidR="00BB10FD">
      <w:pPr>
        <w:jc w:val="center"/>
        <w:rPr>
          <w:b/>
        </w:rPr>
      </w:pPr>
      <w:r>
        <w:rPr>
          <w:b/>
        </w:rPr>
        <w:t>R E P U B L I K A  H R V A T S K A</w:t>
      </w:r>
    </w:p>
    <w:p w:rsidRDefault="00BB10FD" w:rsidP="00BB10FD" w:rsidR="00BB10FD" w:rsidRPr="00BB10FD">
      <w:pPr>
        <w:jc w:val="center"/>
        <w:rPr>
          <w:b/>
        </w:rPr>
      </w:pPr>
      <w:r>
        <w:rPr>
          <w:b/>
        </w:rPr>
        <w:t xml:space="preserve">R J E Š E N J E </w:t>
      </w:r>
    </w:p>
    <w:p w:rsidRDefault="00BB10FD" w:rsidP="00BB10FD" w:rsidR="00BB10FD">
      <w:pPr>
        <w:jc w:val="both"/>
      </w:pPr>
      <w:r>
        <w:tab/>
      </w:r>
      <w:r>
        <w:rPr>
          <w:b/>
        </w:rPr>
        <w:t>TRGOVAČKI SUD U BJELOVARU,</w:t>
      </w:r>
      <w:r>
        <w:t xml:space="preserve"> OIB 07942269267, po stečajnom sucu Sanjani Zorinc, </w:t>
      </w:r>
      <w:r>
        <w:rPr>
          <w:szCs w:val="20"/>
        </w:rPr>
        <w:t xml:space="preserve">povodom prijedloga FINANCIJSKE AGENCIJE, RC ZAGREB, Podružnica Bjelovar, F. Supila 4, za otvaranje stečajnog postupka nad dužnikom PANPELETI društvo s ograničenom odgovornošću za proizvodnju, trgovinu i usluge, </w:t>
      </w:r>
      <w:proofErr w:type="spellStart"/>
      <w:r>
        <w:rPr>
          <w:szCs w:val="20"/>
        </w:rPr>
        <w:t>Kostanjevac</w:t>
      </w:r>
      <w:proofErr w:type="spellEnd"/>
      <w:r>
        <w:rPr>
          <w:szCs w:val="20"/>
        </w:rPr>
        <w:t xml:space="preserve">, </w:t>
      </w:r>
      <w:proofErr w:type="spellStart"/>
      <w:r>
        <w:rPr>
          <w:szCs w:val="20"/>
        </w:rPr>
        <w:t>Kostanjevac</w:t>
      </w:r>
      <w:proofErr w:type="spellEnd"/>
      <w:r>
        <w:rPr>
          <w:szCs w:val="20"/>
        </w:rPr>
        <w:t xml:space="preserve"> 153, OIB: 03731428124, MBS: 010091279,</w:t>
      </w:r>
      <w:r>
        <w:t xml:space="preserve"> dana 11. svibnja 2016. godine </w:t>
      </w:r>
    </w:p>
    <w:p w:rsidRDefault="00BB10FD" w:rsidP="00BB10FD" w:rsidR="00BB10FD" w:rsidRPr="00BB10FD">
      <w:pPr>
        <w:jc w:val="center"/>
        <w:rPr>
          <w:b/>
        </w:rPr>
      </w:pPr>
      <w:r>
        <w:rPr>
          <w:b/>
        </w:rPr>
        <w:t xml:space="preserve">r i j e š i o   j e </w:t>
      </w:r>
    </w:p>
    <w:p w:rsidRDefault="00BB10FD" w:rsidP="00BB10FD" w:rsidR="00BB10FD" w:rsidRPr="00BB10FD">
      <w:pPr>
        <w:jc w:val="both"/>
        <w:rPr>
          <w:szCs w:val="20"/>
        </w:rPr>
      </w:pPr>
      <w:r>
        <w:tab/>
      </w:r>
      <w:r>
        <w:rPr>
          <w:b/>
        </w:rPr>
        <w:t>I</w:t>
      </w:r>
      <w:r>
        <w:t xml:space="preserve"> Pokreće se postupak radi utvrđivanja pretpostavki za otvaranje stečajnog postupka nad trgovačkim društvom </w:t>
      </w:r>
      <w:r>
        <w:rPr>
          <w:szCs w:val="20"/>
        </w:rPr>
        <w:t xml:space="preserve">dužnikom PANPELETI društvo s ograničenom odgovornošću za proizvodnju, trgovinu i usluge, </w:t>
      </w:r>
      <w:proofErr w:type="spellStart"/>
      <w:r>
        <w:rPr>
          <w:szCs w:val="20"/>
        </w:rPr>
        <w:t>Kostanjevac</w:t>
      </w:r>
      <w:proofErr w:type="spellEnd"/>
      <w:r>
        <w:rPr>
          <w:szCs w:val="20"/>
        </w:rPr>
        <w:t xml:space="preserve">, </w:t>
      </w:r>
      <w:proofErr w:type="spellStart"/>
      <w:r>
        <w:rPr>
          <w:szCs w:val="20"/>
        </w:rPr>
        <w:t>Kostanjevac</w:t>
      </w:r>
      <w:proofErr w:type="spellEnd"/>
      <w:r>
        <w:rPr>
          <w:szCs w:val="20"/>
        </w:rPr>
        <w:t xml:space="preserve"> 153, OIB: 03731428124, MBS: 010091279.</w:t>
      </w:r>
    </w:p>
    <w:p w:rsidRDefault="00BB10FD" w:rsidP="00BB10FD" w:rsidR="00BB10FD">
      <w:pPr>
        <w:ind w:firstLine="708"/>
        <w:jc w:val="both"/>
      </w:pPr>
      <w:r>
        <w:rPr>
          <w:b/>
        </w:rPr>
        <w:t>II</w:t>
      </w:r>
      <w:r>
        <w:t xml:space="preserve"> Za privremenog stečajnog upravitelja imenuje se NENAD HOMAR, dipl. ekonomist iz Koprivnice, Dravska 1, OIB: 11719729882. </w:t>
      </w:r>
      <w:r>
        <w:tab/>
        <w:t xml:space="preserve"> </w:t>
      </w:r>
    </w:p>
    <w:p w:rsidRDefault="00BB10FD" w:rsidP="00BB10FD" w:rsidR="00BB10FD">
      <w:pPr>
        <w:jc w:val="both"/>
      </w:pPr>
    </w:p>
    <w:p w:rsidRDefault="00BB10FD" w:rsidP="00BB10FD" w:rsidR="00BB10FD">
      <w:pPr>
        <w:jc w:val="both"/>
      </w:pPr>
      <w:r>
        <w:tab/>
      </w:r>
      <w:r>
        <w:rPr>
          <w:b/>
        </w:rPr>
        <w:t xml:space="preserve">III </w:t>
      </w:r>
      <w:r>
        <w:t xml:space="preserve">Ročište radi izjašnjavanja o prijedlogu zakazuje se za </w:t>
      </w:r>
      <w:r>
        <w:rPr>
          <w:b/>
        </w:rPr>
        <w:t>dan 9. lipnja 2016. godine u 9,30 sati</w:t>
      </w:r>
      <w:r>
        <w:t xml:space="preserve"> u ovome sudu (zgrada sudskog registra) sudnica br. 4 na koje se pozivaju dostavom ovog rješenja: </w:t>
      </w:r>
    </w:p>
    <w:p w:rsidRDefault="00BB10FD" w:rsidP="00BB10FD" w:rsidR="00BB10FD">
      <w:pPr>
        <w:numPr>
          <w:ilvl w:val="0"/>
          <w:numId w:val="47"/>
        </w:numPr>
        <w:spacing w:after="0"/>
        <w:jc w:val="both"/>
      </w:pPr>
      <w:r>
        <w:t xml:space="preserve">FINA Bjelovar </w:t>
      </w:r>
    </w:p>
    <w:p w:rsidRDefault="00BB10FD" w:rsidP="00BB10FD" w:rsidR="00BB10FD">
      <w:pPr>
        <w:numPr>
          <w:ilvl w:val="0"/>
          <w:numId w:val="47"/>
        </w:numPr>
        <w:spacing w:after="0"/>
        <w:jc w:val="both"/>
      </w:pPr>
      <w:r>
        <w:t xml:space="preserve">Renato Hadrović, direktor </w:t>
      </w:r>
    </w:p>
    <w:p w:rsidRDefault="00BB10FD" w:rsidP="00BB10FD" w:rsidR="00BB10FD">
      <w:pPr>
        <w:numPr>
          <w:ilvl w:val="0"/>
          <w:numId w:val="47"/>
        </w:numPr>
        <w:spacing w:after="0"/>
        <w:jc w:val="both"/>
      </w:pPr>
      <w:r>
        <w:t>privremeni stečajni upravitelj</w:t>
      </w:r>
    </w:p>
    <w:p w:rsidRDefault="00BB10FD" w:rsidP="00BB10FD" w:rsidR="00BB10FD">
      <w:pPr>
        <w:jc w:val="both"/>
      </w:pPr>
    </w:p>
    <w:p w:rsidRDefault="00BB10FD" w:rsidP="00BB10FD" w:rsidR="00BB10FD">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BB10FD" w:rsidP="00BB10FD" w:rsidR="00BB10FD">
      <w:pPr>
        <w:jc w:val="both"/>
      </w:pPr>
      <w:r>
        <w:tab/>
      </w:r>
      <w:r>
        <w:rPr>
          <w:b/>
        </w:rPr>
        <w:t>V</w:t>
      </w:r>
      <w:r>
        <w:t xml:space="preserve"> Pozivaju se dužnikovi dužnici da svoje obveze ispunjavaju vodeći računa o objavljenom rješenju.</w:t>
      </w:r>
    </w:p>
    <w:p w:rsidRDefault="00BB10FD" w:rsidP="00BB10FD" w:rsidR="00BB10FD">
      <w:pPr>
        <w:jc w:val="center"/>
        <w:rPr>
          <w:b/>
        </w:rPr>
      </w:pPr>
      <w:r>
        <w:rPr>
          <w:b/>
        </w:rPr>
        <w:t>Obrazloženje</w:t>
      </w:r>
    </w:p>
    <w:p w:rsidRDefault="00BB10FD" w:rsidP="00BB10FD" w:rsidR="00BB10FD">
      <w:pPr>
        <w:jc w:val="both"/>
      </w:pPr>
    </w:p>
    <w:p w:rsidRDefault="00BB10FD" w:rsidP="00BB10FD" w:rsidR="00BB10FD">
      <w:pPr>
        <w:jc w:val="both"/>
      </w:pPr>
      <w:r>
        <w:lastRenderedPageBreak/>
        <w:tab/>
        <w:t xml:space="preserve">Predlagatelj FINANCIJSKA AGENCIJA, RC ZAGREB, Podružnica Bjelovar podnio je zahtjev za provedu skraćenog stečajnog postupka jer dužnik ima evidentirane neizvršene obveze za plaćanje u neprekinutom razdoblju od 177 dana u ukupnom iznosu od 336.000,04 </w:t>
      </w:r>
    </w:p>
    <w:p w:rsidRDefault="00BB10FD" w:rsidP="00BB10FD" w:rsidR="00BB10FD">
      <w:pPr>
        <w:jc w:val="center"/>
      </w:pPr>
      <w:r>
        <w:t>-2-</w:t>
      </w:r>
    </w:p>
    <w:p w:rsidRDefault="00BB10FD" w:rsidP="00BB10FD" w:rsidR="00BB10FD" w:rsidRPr="00BB10FD">
      <w:pPr>
        <w:jc w:val="right"/>
        <w:rPr>
          <w:b/>
        </w:rPr>
      </w:pPr>
      <w:r>
        <w:rPr>
          <w:b/>
        </w:rPr>
        <w:t>3 St-353/2016-2</w:t>
      </w:r>
    </w:p>
    <w:p w:rsidRDefault="00BB10FD" w:rsidP="00BB10FD" w:rsidR="00BB10FD">
      <w:pPr>
        <w:jc w:val="both"/>
      </w:pPr>
      <w:r>
        <w:t xml:space="preserve">kn. Dužnik ima 23 zaposlenih, ima otvorene račune i oročena novčana sredstva kod Podravske banke d.d. i Zagrebačke banke d.d.   </w:t>
      </w:r>
    </w:p>
    <w:p w:rsidRDefault="00BB10FD" w:rsidP="00BB10FD" w:rsidR="00BB10FD">
      <w:pPr>
        <w:jc w:val="both"/>
      </w:pPr>
      <w:r>
        <w:tab/>
        <w:t xml:space="preserve">Budući da dužnik u Očevidniku redoslijeda osnova za plaćanje ima evidentirane neizvršene osnove za plaćanje u neprekinutom razdoblju dužem od 60 dana, dužnik je nesposoban za plaćanje sukladno čl. 6. st. 2. Stečajnog zakona ("Narodne novine" br. 71/15, dalje SZ). </w:t>
      </w:r>
    </w:p>
    <w:p w:rsidRDefault="00BB10FD" w:rsidP="00BB10FD" w:rsidR="00BB10FD">
      <w:pPr>
        <w:ind w:firstLine="708"/>
        <w:jc w:val="both"/>
      </w:pPr>
      <w:r>
        <w:t xml:space="preserve">Time je predlagatelj učinio vjerojatnim postojanje stečajnog razloga nesposobnosti za plaćanje. </w:t>
      </w:r>
    </w:p>
    <w:p w:rsidRDefault="00BB10FD" w:rsidP="00BB10FD" w:rsidR="00BB10FD">
      <w:pPr>
        <w:jc w:val="both"/>
      </w:pPr>
      <w:r>
        <w:tab/>
        <w:t xml:space="preserve">Stoga je temeljem čl. 115. st. 1. i 2. SZ-a donijeto rješenje o pokretanju stečajnog postupka, radi utvrđivanja pretpostavki uvjeta za otvaranje stečajnog postupka. </w:t>
      </w:r>
    </w:p>
    <w:p w:rsidRDefault="00BB10FD" w:rsidP="00BB10FD" w:rsidR="00BB10FD">
      <w:pPr>
        <w:jc w:val="both"/>
      </w:pPr>
      <w:r>
        <w:tab/>
        <w:t xml:space="preserve">Temeljem čl. 119. st. 2., 3. i 5. SZ-a imenovan je privremeni stečajni upravitelj ručnim odabirom. To stoga što je stečajna upraviteljica Mira </w:t>
      </w:r>
      <w:proofErr w:type="spellStart"/>
      <w:r>
        <w:t>Ilinčić</w:t>
      </w:r>
      <w:proofErr w:type="spellEnd"/>
      <w:r>
        <w:t xml:space="preserve"> iz Orahovice koja je odabrana automatskim odabirom zamolila da ju se ne imenuje za stečajnu upraviteljicu jer će se uskoro brisati s liste stečajnih upravitelja.  Utvrđene su dužnosti privremenog stečajnog upravitelja. Privremeni stečajni upravitelj imenovan je sukladno čl. 84. st. 1. i 2. u svezi sa čl. 119. st. 6. SZ-a.</w:t>
      </w:r>
    </w:p>
    <w:p w:rsidRDefault="00BB10FD" w:rsidP="00BB10FD" w:rsidR="00BB10FD">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BB10FD" w:rsidP="00BB10FD" w:rsidR="00BB10FD" w:rsidRPr="00BB10FD">
      <w:pPr>
        <w:jc w:val="center"/>
      </w:pPr>
      <w:r>
        <w:t xml:space="preserve">U Bjelovaru, 11. svibnja 2016. godine </w:t>
      </w:r>
    </w:p>
    <w:p w:rsidRDefault="00BB10FD" w:rsidP="00BB10FD" w:rsidR="00BB10FD">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BB10FD" w:rsidP="00BB10FD" w:rsidR="00BB10FD">
      <w:pPr>
        <w:jc w:val="both"/>
      </w:pPr>
      <w:r>
        <w:tab/>
      </w:r>
      <w:r>
        <w:tab/>
      </w:r>
      <w:r>
        <w:tab/>
      </w:r>
      <w:r>
        <w:tab/>
      </w:r>
      <w:r>
        <w:tab/>
      </w:r>
      <w:r>
        <w:tab/>
      </w:r>
      <w:r>
        <w:tab/>
      </w:r>
      <w:r>
        <w:tab/>
      </w:r>
      <w:r>
        <w:tab/>
        <w:t xml:space="preserve"> SANJANA ZORINC </w:t>
      </w:r>
    </w:p>
    <w:p w:rsidRDefault="00BB10FD" w:rsidP="00BB10FD" w:rsidR="00BB10FD">
      <w:pPr>
        <w:jc w:val="both"/>
      </w:pPr>
    </w:p>
    <w:p w:rsidRDefault="00BB10FD" w:rsidP="00BB10FD" w:rsidR="00BB10FD">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BB10FD" w:rsidP="00BB10FD" w:rsidR="00BB10FD">
      <w:pPr>
        <w:jc w:val="both"/>
      </w:pPr>
      <w:proofErr w:type="spellStart"/>
      <w:r>
        <w:t>Rj</w:t>
      </w:r>
      <w:proofErr w:type="spellEnd"/>
      <w:r>
        <w:t>.</w:t>
      </w:r>
    </w:p>
    <w:p w:rsidRDefault="00BB10FD" w:rsidP="00BB10FD" w:rsidR="00BB10FD">
      <w:pPr>
        <w:jc w:val="both"/>
      </w:pPr>
      <w:r>
        <w:t xml:space="preserve">Dna: FINA Bjelovar – putem pošte i putem e-oglasne ploče suda </w:t>
      </w:r>
    </w:p>
    <w:p w:rsidRDefault="00BB10FD" w:rsidP="00BB10FD" w:rsidR="00BB10FD">
      <w:pPr>
        <w:jc w:val="both"/>
      </w:pPr>
      <w:r>
        <w:t xml:space="preserve">         direktoru stečajnog dužnika – putem pošte i putem e-oglasne ploče suda </w:t>
      </w:r>
    </w:p>
    <w:p w:rsidRDefault="00BB10FD" w:rsidP="00BB10FD" w:rsidR="00BB10FD">
      <w:pPr>
        <w:jc w:val="both"/>
      </w:pPr>
      <w:r>
        <w:lastRenderedPageBreak/>
        <w:t xml:space="preserve">         privremenom stečajnom upravitelju – putem pošte i putem e-oglasne ploče suda </w:t>
      </w:r>
    </w:p>
    <w:p w:rsidRDefault="00BB10FD" w:rsidP="00BB10FD" w:rsidR="00BB10FD">
      <w:pPr>
        <w:jc w:val="both"/>
      </w:pPr>
      <w:r>
        <w:t xml:space="preserve">         sudskom registru </w:t>
      </w:r>
    </w:p>
    <w:p w:rsidRDefault="00BB10FD" w:rsidP="00BB10FD" w:rsidR="00BB10FD">
      <w:pPr>
        <w:jc w:val="both"/>
      </w:pPr>
      <w:r>
        <w:t xml:space="preserve">         e-oglasna ploča</w:t>
      </w:r>
    </w:p>
    <w:p w:rsidRDefault="00BB10FD" w:rsidP="00BB10FD" w:rsidR="00AE649C" w:rsidRPr="00B76F3C">
      <w:pPr>
        <w:jc w:val="both"/>
      </w:pPr>
      <w:proofErr w:type="spellStart"/>
      <w:r>
        <w:t>Bj</w:t>
      </w:r>
      <w:proofErr w:type="spellEnd"/>
      <w:r>
        <w:t>. 11.5.2016.</w:t>
      </w:r>
      <w:r w:rsidR="00EA1C6D">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0FD"/>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48184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St-353/2016-2</izvorni_sadrzaj>
    <derivirana_varijabla naziv="DomainObject.Oznaka_1">St-353/2016-2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St-353/2016-2</izvorni_sadrzaj>
    <derivirana_varijabla naziv="DomainObject.PoslovniBrojDokumenta_1">St-353/2016-2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13B65-C63A-430D-856E-59A57E7D0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575</properties:Words>
  <properties:Characters>3229</properties:Characters>
  <properties:Lines>76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2016-05-11T08:06:00Z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St-353/2016-2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