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1523" w14:paraId="e4e152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61C45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234B">
        <w:rPr>
          <w:sz w:val="24"/>
        </w:rPr>
        <w:t>8</w:t>
      </w:r>
      <w:r w:rsidR="00830A53">
        <w:rPr>
          <w:sz w:val="24"/>
        </w:rPr>
        <w:t>925</w:t>
      </w:r>
      <w:r w:rsidR="000D234B">
        <w:rPr>
          <w:sz w:val="24"/>
        </w:rPr>
        <w:t>/15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040B" w:rsidP="0081411E" w:rsidR="0081411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830A53" w:rsidRPr="00671B25">
        <w:rPr>
          <w:sz w:val="24"/>
          <w:szCs w:val="24"/>
        </w:rPr>
        <w:t>TRGOVAČKI SUD U ZAGREBU</w:t>
      </w:r>
      <w:r w:rsidR="00830A53" w:rsidRPr="00010102">
        <w:rPr>
          <w:sz w:val="24"/>
          <w:szCs w:val="24"/>
        </w:rPr>
        <w:t xml:space="preserve"> po sucu Anti Galiću, kao stečajnom sucu, </w:t>
      </w:r>
      <w:r w:rsidR="00830A53">
        <w:rPr>
          <w:sz w:val="24"/>
          <w:szCs w:val="24"/>
        </w:rPr>
        <w:t>postupajući po prijedlogu Financijske agencije u stečaj</w:t>
      </w:r>
      <w:r w:rsidR="00830A53" w:rsidRPr="00010102">
        <w:rPr>
          <w:sz w:val="24"/>
          <w:szCs w:val="24"/>
        </w:rPr>
        <w:t xml:space="preserve">nom postupku nad </w:t>
      </w:r>
      <w:r w:rsidR="00830A53">
        <w:rPr>
          <w:sz w:val="24"/>
          <w:szCs w:val="24"/>
        </w:rPr>
        <w:t>dužnikom DOLCI-VOĆE  d.o.o. Zagreb, Gumerec 20, OIB: 56079172760</w:t>
      </w:r>
      <w:r w:rsidR="000D234B">
        <w:rPr>
          <w:sz w:val="24"/>
          <w:szCs w:val="24"/>
        </w:rPr>
        <w:t xml:space="preserve">, dana </w:t>
      </w:r>
      <w:r w:rsidR="006B600E">
        <w:rPr>
          <w:sz w:val="24"/>
          <w:szCs w:val="24"/>
        </w:rPr>
        <w:t>22. ožujka</w:t>
      </w:r>
      <w:r w:rsidR="000D234B">
        <w:rPr>
          <w:sz w:val="24"/>
          <w:szCs w:val="24"/>
        </w:rPr>
        <w:t xml:space="preserve"> 2016.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182778">
        <w:rPr>
          <w:sz w:val="24"/>
          <w:szCs w:val="24"/>
        </w:rPr>
        <w:t xml:space="preserve">Darko Šket, M. Kiepacha 51, Križevci, </w:t>
      </w:r>
      <w:r w:rsidR="00182778" w:rsidRPr="0097040B">
        <w:rPr>
          <w:sz w:val="24"/>
          <w:szCs w:val="24"/>
        </w:rPr>
        <w:t xml:space="preserve">OIB </w:t>
      </w:r>
      <w:r w:rsidR="00182778">
        <w:rPr>
          <w:sz w:val="24"/>
          <w:szCs w:val="24"/>
        </w:rPr>
        <w:t>06128975111</w:t>
      </w:r>
      <w:r w:rsidR="0097040B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privremenog stečajnog upravitelja dužnika </w:t>
      </w:r>
      <w:r w:rsidR="00831D23">
        <w:rPr>
          <w:sz w:val="24"/>
          <w:szCs w:val="24"/>
        </w:rPr>
        <w:t>DOLCI-VOĆE  d.o.o. Zagreb, Gumerec 20, OIB: 56079172760</w:t>
      </w:r>
      <w:r w:rsidR="0097040B">
        <w:rPr>
          <w:sz w:val="24"/>
          <w:szCs w:val="24"/>
        </w:rPr>
        <w:t>.</w:t>
      </w:r>
      <w:r w:rsidR="0018507C">
        <w:rPr>
          <w:sz w:val="24"/>
        </w:rPr>
        <w:t xml:space="preserve"> </w:t>
      </w:r>
    </w:p>
    <w:p w:rsidRDefault="006B600E" w:rsidP="006B600E" w:rsidR="006B600E" w:rsidRPr="0097040B">
      <w:pPr>
        <w:ind w:firstLine="720"/>
        <w:jc w:val="both"/>
      </w:pPr>
      <w:r>
        <w:rPr>
          <w:sz w:val="24"/>
          <w:szCs w:val="24"/>
        </w:rPr>
        <w:t>II.</w:t>
      </w:r>
      <w:r w:rsidRPr="006B60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Dragutin Ježić, Česmičkoga 10, Zagreb, </w:t>
      </w:r>
      <w:r w:rsidRPr="0097040B">
        <w:rPr>
          <w:sz w:val="24"/>
          <w:szCs w:val="24"/>
        </w:rPr>
        <w:t xml:space="preserve">OIB </w:t>
      </w:r>
      <w:r>
        <w:rPr>
          <w:sz w:val="24"/>
          <w:szCs w:val="24"/>
        </w:rPr>
        <w:t>50868688359</w:t>
      </w:r>
      <w:r>
        <w:t xml:space="preserve">, </w:t>
      </w:r>
      <w:r w:rsidRPr="007F4666">
        <w:rPr>
          <w:sz w:val="24"/>
          <w:szCs w:val="24"/>
        </w:rPr>
        <w:t>p</w:t>
      </w:r>
      <w:r w:rsidRPr="007F4666">
        <w:rPr>
          <w:sz w:val="24"/>
        </w:rPr>
        <w:t>o</w:t>
      </w:r>
      <w:r>
        <w:rPr>
          <w:sz w:val="24"/>
        </w:rPr>
        <w:t xml:space="preserve">stavlja se za privremenog stečajnog upravitelja dužnika </w:t>
      </w:r>
      <w:r>
        <w:rPr>
          <w:sz w:val="24"/>
          <w:szCs w:val="24"/>
        </w:rPr>
        <w:t>DOLCI-VOĆE  d.o.o. Zagreb, Gumerec 20, OIB: 56079172760.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</w:t>
      </w:r>
      <w:r w:rsidR="006B600E">
        <w:rPr>
          <w:sz w:val="24"/>
        </w:rPr>
        <w:t>I</w:t>
      </w:r>
      <w:r w:rsidR="008E6585">
        <w:rPr>
          <w:sz w:val="24"/>
        </w:rPr>
        <w:t xml:space="preserve">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IV.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82778" w:rsidP="00182778" w:rsidR="00182778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22. prosinca  2015. prijedlog za otvaranje stečajnog postupka nad dužnikom </w:t>
      </w:r>
      <w:r>
        <w:rPr>
          <w:sz w:val="24"/>
          <w:szCs w:val="24"/>
        </w:rPr>
        <w:t>DOLCI-VOĆE  d.o.o. Zagreb, Gumerec 20, OIB: 56079172760.</w:t>
      </w:r>
    </w:p>
    <w:p w:rsidRDefault="00182778" w:rsidP="00182778" w:rsidR="00182778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18. rujna 2015. poslovni broj ur. br. 04-06-15-8694-2 nagodbeno vijeće odbacilo dužnikov prijedlog za sklapanje predstečajne  nagodbe. </w:t>
      </w:r>
    </w:p>
    <w:p w:rsidRDefault="00182778" w:rsidP="00182778" w:rsidR="001827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10. prosinca 2015. iz članka 4. SZ-a, te spis predstečajne nagodbe. </w:t>
      </w:r>
    </w:p>
    <w:p w:rsidRDefault="00182778" w:rsidP="00794035" w:rsidR="00182778">
      <w:pPr>
        <w:jc w:val="both"/>
        <w:rPr>
          <w:sz w:val="24"/>
        </w:rPr>
      </w:pPr>
    </w:p>
    <w:p w:rsidRDefault="00E614F7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tab/>
      </w:r>
      <w:r w:rsidR="000D234B">
        <w:rPr>
          <w:sz w:val="24"/>
        </w:rPr>
        <w:t>N</w:t>
      </w:r>
      <w:r>
        <w:rPr>
          <w:sz w:val="24"/>
        </w:rPr>
        <w:t xml:space="preserve">a ročište radi očitovanja o prijedlogu za otvaranje stečajnog postupka određeno za dan </w:t>
      </w:r>
      <w:r w:rsidR="000D234B">
        <w:rPr>
          <w:sz w:val="24"/>
        </w:rPr>
        <w:t>1</w:t>
      </w:r>
      <w:r w:rsidR="00E2474F">
        <w:rPr>
          <w:sz w:val="24"/>
        </w:rPr>
        <w:t>8</w:t>
      </w:r>
      <w:r w:rsidR="000D234B">
        <w:rPr>
          <w:sz w:val="24"/>
        </w:rPr>
        <w:t>. veljače 2016.</w:t>
      </w:r>
      <w:r w:rsidR="00E2474F">
        <w:rPr>
          <w:sz w:val="24"/>
        </w:rPr>
        <w:t xml:space="preserve"> predlagatelj se pisano očitovao ostajući kod prijedloga za otvaranje stečajnog postupka a dužnik iako uredno pozvan nije pristupio.</w:t>
      </w:r>
    </w:p>
    <w:p w:rsidRDefault="00E2474F" w:rsidP="000D234B" w:rsidR="00E2474F">
      <w:pPr>
        <w:ind w:firstLine="708"/>
        <w:jc w:val="both"/>
        <w:rPr>
          <w:sz w:val="24"/>
        </w:rPr>
      </w:pPr>
      <w:r>
        <w:rPr>
          <w:sz w:val="24"/>
        </w:rPr>
        <w:lastRenderedPageBreak/>
        <w:t>Na ročištu je proveden uvid u izvješće dužnika o financijsko gospodarskom stanju dužnika.</w:t>
      </w: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D234B">
        <w:rPr>
          <w:sz w:val="24"/>
        </w:rPr>
        <w:t>, odnosno postojanje stečajnog razloga nesposobnosti za plaćanje, obzirom se FINA nije pisano očitovala</w:t>
      </w:r>
      <w:r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 xml:space="preserve">utvrditi </w:t>
      </w:r>
      <w:r w:rsidR="000D234B">
        <w:rPr>
          <w:sz w:val="24"/>
        </w:rPr>
        <w:t xml:space="preserve">postojanje stečajnog razloga, te </w:t>
      </w:r>
      <w:r>
        <w:rPr>
          <w:sz w:val="24"/>
        </w:rPr>
        <w:t>status i stanje obveza dužnika, 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Rješenjem ovog suda od 18. veljače 2016. za privremenog stečajnog upravitelja imovine dužnika pojedinca postavljen je Darko Šket, </w:t>
      </w:r>
      <w:r>
        <w:rPr>
          <w:sz w:val="24"/>
          <w:szCs w:val="24"/>
        </w:rPr>
        <w:t xml:space="preserve">M. Kiepacha 51, Križevci, </w:t>
      </w:r>
      <w:r w:rsidRPr="0097040B">
        <w:rPr>
          <w:sz w:val="24"/>
          <w:szCs w:val="24"/>
        </w:rPr>
        <w:t xml:space="preserve">OIB </w:t>
      </w:r>
      <w:r>
        <w:rPr>
          <w:sz w:val="24"/>
          <w:szCs w:val="24"/>
        </w:rPr>
        <w:t xml:space="preserve">06128975111. Privremeni stečajni upravitelj Darko Šket </w:t>
      </w:r>
      <w:r>
        <w:rPr>
          <w:sz w:val="24"/>
        </w:rPr>
        <w:t>izabran je metodom slučajnog odabira s liste A stečajnih upravitelja, sukladno odredbi članka 84. stavak 1. u vezi odredbe članka 118. stavak 2. točka 1. SZ-a.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Podneskom od 7.ožujka 2016. privremeni stečajni upravitelj Darko Šket podnio je zahtjev za razrješenje.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91. stavak 5. SZ-a sud može razriješiti stečajnog upravitelja na osobni zahtjev. 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Slijedom zahtjeva stečajnog upravitelja, a temeljem odredbe članka 91. stavak 5. SZ-a riješeno je kao pod točkom I. 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Novoimenovani privremeni stečajni upravitelj </w:t>
      </w:r>
      <w:r>
        <w:rPr>
          <w:sz w:val="24"/>
          <w:szCs w:val="24"/>
        </w:rPr>
        <w:t xml:space="preserve">Dragutin Ježić, Česmičkoga 10, Zagreb, </w:t>
      </w:r>
      <w:r w:rsidRPr="0097040B">
        <w:rPr>
          <w:sz w:val="24"/>
          <w:szCs w:val="24"/>
        </w:rPr>
        <w:t xml:space="preserve">OIB </w:t>
      </w:r>
      <w:r>
        <w:rPr>
          <w:sz w:val="24"/>
          <w:szCs w:val="24"/>
        </w:rPr>
        <w:t xml:space="preserve">50868688359 </w:t>
      </w:r>
      <w:r>
        <w:rPr>
          <w:sz w:val="24"/>
        </w:rPr>
        <w:t>izabran je metodom slučajnog odabira s liste A stečajnih upravitelja, sukladno odredbi članka 84. stavak 1. u vezi odredbe članka 118. stavak 2. točka 1. SZ-a.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>(točka I</w:t>
      </w:r>
      <w:r w:rsidR="006B600E">
        <w:rPr>
          <w:sz w:val="24"/>
        </w:rPr>
        <w:t>I</w:t>
      </w:r>
      <w:r w:rsidR="003559EE">
        <w:rPr>
          <w:sz w:val="24"/>
        </w:rPr>
        <w:t xml:space="preserve"> izreke) </w:t>
      </w:r>
      <w:r>
        <w:rPr>
          <w:sz w:val="24"/>
        </w:rPr>
        <w:t xml:space="preserve">sa zadaćom određenom točkom </w:t>
      </w:r>
      <w:r w:rsidR="006B600E">
        <w:rPr>
          <w:sz w:val="24"/>
        </w:rPr>
        <w:t>I</w:t>
      </w:r>
      <w:r>
        <w:rPr>
          <w:sz w:val="24"/>
        </w:rPr>
        <w:t xml:space="preserve">II 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B600E">
        <w:rPr>
          <w:sz w:val="24"/>
        </w:rPr>
        <w:t>22. ožujka</w:t>
      </w:r>
      <w:r w:rsidR="00B84D54">
        <w:rPr>
          <w:sz w:val="24"/>
        </w:rPr>
        <w:t xml:space="preserve">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E6585" w:rsidP="00241809" w:rsidR="003559EE">
      <w:pPr>
        <w:tabs>
          <w:tab w:pos="720" w:val="left"/>
        </w:tabs>
        <w:ind w:left="360"/>
        <w:jc w:val="both"/>
        <w:rPr>
          <w:sz w:val="24"/>
        </w:rPr>
      </w:pPr>
      <w:r>
        <w:rPr>
          <w:sz w:val="24"/>
        </w:rPr>
        <w:t>DNA:</w:t>
      </w:r>
    </w:p>
    <w:p w:rsidRDefault="008D3E89" w:rsidP="00665E6E" w:rsidR="008D3E89">
      <w:pPr>
        <w:tabs>
          <w:tab w:pos="720" w:val="left"/>
        </w:tabs>
        <w:jc w:val="both"/>
        <w:rPr>
          <w:sz w:val="24"/>
        </w:rPr>
      </w:pPr>
    </w:p>
    <w:p w:rsidRDefault="0079403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predlagatelju </w:t>
      </w:r>
      <w:r w:rsidR="008D3E89">
        <w:rPr>
          <w:sz w:val="24"/>
        </w:rPr>
        <w:t xml:space="preserve"> </w:t>
      </w:r>
    </w:p>
    <w:p w:rsidRDefault="00665E6E" w:rsidP="008D3E89" w:rsidR="0079403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dužnik</w:t>
      </w:r>
      <w:r w:rsidR="00794035">
        <w:rPr>
          <w:sz w:val="24"/>
        </w:rPr>
        <w:t xml:space="preserve">u </w:t>
      </w:r>
      <w:r>
        <w:rPr>
          <w:sz w:val="24"/>
        </w:rPr>
        <w:t xml:space="preserve"> na adresu </w:t>
      </w:r>
    </w:p>
    <w:p w:rsidRDefault="00794035" w:rsidP="008D3E89" w:rsidR="00DE242F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zz </w:t>
      </w:r>
      <w:r w:rsidR="00665E6E">
        <w:rPr>
          <w:sz w:val="24"/>
        </w:rPr>
        <w:t xml:space="preserve">dužnika </w:t>
      </w:r>
      <w:r>
        <w:rPr>
          <w:sz w:val="24"/>
        </w:rPr>
        <w:t>na adresu dužnika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priv.steč.</w:t>
      </w:r>
      <w:r w:rsidR="003C6364">
        <w:rPr>
          <w:sz w:val="24"/>
        </w:rPr>
        <w:t>upravitelju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sudski registar, ovdje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61C45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A3FEF"/>
    <w:rsid w:val="000577CA"/>
    <w:rsid w:val="000A238E"/>
    <w:rsid w:val="000D234B"/>
    <w:rsid w:val="0013154C"/>
    <w:rsid w:val="00152C0F"/>
    <w:rsid w:val="00153B96"/>
    <w:rsid w:val="001601CA"/>
    <w:rsid w:val="00182778"/>
    <w:rsid w:val="0018507C"/>
    <w:rsid w:val="001B7C25"/>
    <w:rsid w:val="001C5F7A"/>
    <w:rsid w:val="001E7B4E"/>
    <w:rsid w:val="002179C2"/>
    <w:rsid w:val="00241809"/>
    <w:rsid w:val="00261C45"/>
    <w:rsid w:val="00272E07"/>
    <w:rsid w:val="002E345C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362EA"/>
    <w:rsid w:val="005746AC"/>
    <w:rsid w:val="0059292A"/>
    <w:rsid w:val="005A05D3"/>
    <w:rsid w:val="005A46C4"/>
    <w:rsid w:val="005C7B0B"/>
    <w:rsid w:val="005F1D81"/>
    <w:rsid w:val="00665E6E"/>
    <w:rsid w:val="00667FF1"/>
    <w:rsid w:val="006A3FEF"/>
    <w:rsid w:val="006A4A4A"/>
    <w:rsid w:val="006B600E"/>
    <w:rsid w:val="006B62F8"/>
    <w:rsid w:val="006E0203"/>
    <w:rsid w:val="007478DB"/>
    <w:rsid w:val="0076263A"/>
    <w:rsid w:val="00764049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81945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E0EF6"/>
    <w:rsid w:val="00A0530D"/>
    <w:rsid w:val="00A06D54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C06EC4"/>
    <w:rsid w:val="00C30121"/>
    <w:rsid w:val="00C95AC8"/>
    <w:rsid w:val="00CD4A70"/>
    <w:rsid w:val="00CD4FF3"/>
    <w:rsid w:val="00D016CE"/>
    <w:rsid w:val="00D104B3"/>
    <w:rsid w:val="00D126E7"/>
    <w:rsid w:val="00D923D6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F11B04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C4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Gumerec 20, 10000 Zagreb</izvorni_sadrzaj>
    <derivirana_varijabla naziv="DomainObject.Predmet.ProtustrankaFormatedWithAdress_1"> DOLCI-VOĆE d.o.o., Gumerec 20, 10000 Zagreb</derivirana_varijabla>
  </DomainObject.Predmet.ProtustrankaFormatedWithAdress>
  <DomainObject.Predmet.ProtustrankaFormatedWithAdressOIB>
    <izvorni_sadrzaj> DOLCI-VOĆE d.o.o., OIB 56079172760, Gumerec 20, 10000 Zagreb</izvorni_sadrzaj>
    <derivirana_varijabla naziv="DomainObject.Predmet.ProtustrankaFormatedWithAdressOIB_1"> DOLCI-VOĆE d.o.o., OIB 56079172760, Gumerec 20, 10000 Zagreb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Gumerec 20, 10000 Zagreb</item>
    </izvorni_sadrzaj>
    <derivirana_varijabla naziv="DomainObject.Predmet.ProtuStrankaListFormatedWithAdress_1">
      <item>DOLCI-VOĆE d.o.o., Gumerec 20, 10000 Zagreb</item>
    </derivirana_varijabla>
  </DomainObject.Predmet.ProtuStrankaListFormatedWithAdress>
  <DomainObject.Predmet.ProtuStrankaListFormatedWithAdressOIB>
    <izvorni_sadrzaj>
      <item>DOLCI-VOĆE d.o.o., OIB 56079172760, Gumerec 20, 10000 Zagreb</item>
    </izvorni_sadrzaj>
    <derivirana_varijabla naziv="DomainObject.Predmet.ProtuStrankaListFormatedWithAdressOIB_1">
      <item>DOLCI-VOĆE d.o.o., OIB 56079172760, Gumerec 20, 10000 Zagreb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Pile Iii. 25, 10000 Zagreb</item>
    </izvorni_sadrzaj>
    <derivirana_varijabla naziv="DomainObject.Predmet.OstaliListFormatedWithAdress_1">
      <item>Marin Kraljev, Pile Iii. 25, 10000 Zagreb</item>
    </derivirana_varijabla>
  </DomainObject.Predmet.OstaliListFormatedWithAdress>
  <DomainObject.Predmet.OstaliListFormatedWithAdressOIB>
    <izvorni_sadrzaj>
      <item>Marin Kraljev, OIB 29611334539, Pile Iii. 25, 10000 Zagreb</item>
    </izvorni_sadrzaj>
    <derivirana_varijabla naziv="DomainObject.Predmet.OstaliListFormatedWithAdressOIB_1">
      <item>Marin Kraljev, OIB 29611334539, Pile Iii. 25,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  <item>Marin Kraljev</item>
    </izvorni_sadrzaj>
    <derivirana_varijabla naziv="DomainObject.Predmet.SudioniciListNaziv_1">
      <item>FINA Regionalni centarZagreb</item>
      <item>DOLCI-VOĆE d.o.o.</item>
      <item>Marin Kraljev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Gumerec 20,10000 Zagreb</item>
      <item>Marin Kraljev, OIB 29611334539, Pile Iii. 25,10000 Zagreb</item>
    </izvorni_sadrzaj>
    <derivirana_varijabla naziv="DomainObject.Predmet.SudioniciListAdressOIB_1">
      <item>FINA Regionalni centarZagreb, OIB 85821130368, Ilica 307,10000 Zagreb</item>
      <item>DOLCI-VOĆE d.o.o., OIB 56079172760, Gumerec 20,10000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687</properties:Words>
  <properties:Characters>3950</properties:Characters>
  <properties:Lines>106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2016-03-22T13:06:00Z</dcterms:created>
  <dc:creator>Ante</dc:creator>
  <cp:lastModifiedBy>Ivanka Lukač</cp:lastModifiedBy>
  <cp:lastPrinted>2016-02-18T09:03:00Z</cp:lastPrinted>
  <dcterms:modified xmlns:xsi="http://www.w3.org/2001/XMLSchema-instance" xsi:type="dcterms:W3CDTF">2016-03-22T13:57:00Z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