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323f" w14:paraId="87b323f" w:rsidRDefault="00192D9F" w:rsidP="00192D9F" w:rsidR="00192D9F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92D9F" w:rsidP="00192D9F" w:rsidR="00192D9F">
      <w:pPr>
        <w:spacing w:after="0"/>
        <w:jc w:val="both"/>
      </w:pPr>
      <w:r>
        <w:t xml:space="preserve">       REPUBLIKA HRVATSKA</w:t>
      </w:r>
    </w:p>
    <w:p w:rsidRDefault="00192D9F" w:rsidP="00192D9F" w:rsidR="00192D9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92D9F" w:rsidP="00192D9F" w:rsidR="00192D9F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92D9F" w:rsidP="00192D9F" w:rsidR="00192D9F">
      <w:pPr>
        <w:spacing w:after="0"/>
        <w:ind w:left="5664"/>
      </w:pPr>
      <w:r>
        <w:t>Poslovni broj: 3 St-500/16-6</w:t>
      </w:r>
    </w:p>
    <w:p w:rsidRDefault="00192D9F" w:rsidP="00192D9F" w:rsidR="00192D9F">
      <w:pPr>
        <w:spacing w:after="0"/>
      </w:pPr>
    </w:p>
    <w:p w:rsidRDefault="00192D9F" w:rsidP="00192D9F" w:rsidR="00192D9F">
      <w:pPr>
        <w:spacing w:after="0"/>
        <w:jc w:val="both"/>
        <w:rPr>
          <w:b/>
        </w:rPr>
      </w:pPr>
    </w:p>
    <w:p w:rsidRDefault="00192D9F" w:rsidP="00192D9F" w:rsidR="00192D9F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DIOSKLOP društvo s ograničenom odgovornošću za metalnu galanteriju, proizvodnju i trgovinu, skraćena tvrtka DIOSKLOP d.o.o. Varaždinske Toplice, Cvjetna 10/1, MBS: 070085048, OIB: 40308374272, radi otvaranja stečajnog postupka nad dužnikom, dana 13. svibnja 2016. godine donio je slijedeći  </w:t>
      </w:r>
    </w:p>
    <w:p w:rsidRDefault="00192D9F" w:rsidP="00192D9F" w:rsidR="00192D9F">
      <w:pPr>
        <w:spacing w:after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Default="00192D9F" w:rsidP="00192D9F" w:rsidR="00192D9F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192D9F" w:rsidP="00192D9F" w:rsidR="00192D9F">
      <w:pPr>
        <w:spacing w:after="0"/>
        <w:jc w:val="center"/>
      </w:pPr>
    </w:p>
    <w:p w:rsidRDefault="00192D9F" w:rsidP="00192D9F" w:rsidR="00192D9F">
      <w:pPr>
        <w:spacing w:after="0"/>
        <w:jc w:val="center"/>
      </w:pPr>
    </w:p>
    <w:p w:rsidRDefault="00192D9F" w:rsidP="00192D9F" w:rsidR="00192D9F">
      <w:pPr>
        <w:spacing w:after="0"/>
        <w:ind w:firstLine="708"/>
        <w:jc w:val="both"/>
      </w:pPr>
      <w:r>
        <w:t>I/ Nalaže se odgovornoj osobi dužnika DIOSKLOP d.o.o. Varaždinske Toplice, Cvjetna 10/1, OIB: 40308374272,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SZ-a) u roku od 15 dana od dana primitka ovog zaključka, dostave popis imovine i obveza dužnika koji se sastoji od naznake:</w:t>
      </w: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192D9F" w:rsidP="00192D9F" w:rsidR="00192D9F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192D9F" w:rsidP="00192D9F" w:rsidR="00192D9F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192D9F" w:rsidP="00192D9F" w:rsidR="00192D9F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192D9F" w:rsidP="00192D9F" w:rsidR="00192D9F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192D9F" w:rsidP="00192D9F" w:rsidR="00192D9F">
      <w:pPr>
        <w:spacing w:after="0"/>
        <w:jc w:val="both"/>
      </w:pPr>
      <w:r>
        <w:t>6. druge imovine dužnika (opis i vrste imovine s podacima potrebnim za identifikaciju)</w:t>
      </w:r>
    </w:p>
    <w:p w:rsidRDefault="00192D9F" w:rsidP="00192D9F" w:rsidR="00192D9F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192D9F" w:rsidP="00192D9F" w:rsidR="00192D9F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192D9F" w:rsidP="00192D9F" w:rsidR="00192D9F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192D9F" w:rsidP="00192D9F" w:rsidR="00192D9F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192D9F" w:rsidP="00192D9F" w:rsidR="00192D9F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192D9F" w:rsidP="00192D9F" w:rsidR="00192D9F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ind w:firstLine="708"/>
        <w:jc w:val="both"/>
      </w:pPr>
      <w:r>
        <w:t>III/ Upozorava se odgovorna osoba dužnika Robert Cecelja iz Varaždinskih Toplica, Cvjetna 10/1, OIB: 33943844457, da za davanje neistinitoga ili nepotpunoga popisa imovine i obveza, odgovara kao za davanje lažnoga iskaza u postupku pred sudom.</w:t>
      </w:r>
    </w:p>
    <w:p w:rsidRDefault="00192D9F" w:rsidP="00192D9F" w:rsidR="00192D9F">
      <w:pPr>
        <w:spacing w:after="0"/>
        <w:ind w:firstLine="708"/>
        <w:jc w:val="both"/>
      </w:pP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jc w:val="center"/>
      </w:pPr>
      <w:r>
        <w:t>Obrazloženje</w:t>
      </w:r>
    </w:p>
    <w:p w:rsidRDefault="00192D9F" w:rsidP="00192D9F" w:rsidR="00192D9F">
      <w:pPr>
        <w:spacing w:after="0"/>
        <w:jc w:val="center"/>
      </w:pPr>
    </w:p>
    <w:p w:rsidRDefault="00192D9F" w:rsidP="00192D9F" w:rsidR="00192D9F">
      <w:pPr>
        <w:spacing w:after="0"/>
        <w:jc w:val="center"/>
      </w:pPr>
    </w:p>
    <w:p w:rsidRDefault="00192D9F" w:rsidP="00192D9F" w:rsidR="00192D9F">
      <w:pPr>
        <w:spacing w:after="0"/>
        <w:jc w:val="both"/>
      </w:pPr>
      <w:r>
        <w:tab/>
        <w:t xml:space="preserve">Dana 22. ožujka 2016. godine predlagatelj Financijska agencija, Podružnica Varaždin podnio je prijedlog za otvaranje stečajnog postupka nad dužnikom DIOSKLOP d.o.o. Varaždinske Toplice, Cvjetna 10/1, navodeći da dužnik na dan 1. rujna 2015. godine u Očevidniku redoslijeda osnova za plaćanje ima evidentirane neizvršene osnove za plaćanje u ukupnom iznosu od 19.235,58 kn, te da dužnik ima 1 zaposlenih. </w:t>
      </w:r>
    </w:p>
    <w:p w:rsidRDefault="00192D9F" w:rsidP="00192D9F" w:rsidR="00192D9F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jc w:val="center"/>
      </w:pPr>
      <w:r>
        <w:t xml:space="preserve">U Varaždinu, 13. svibnja 2016. godine </w:t>
      </w:r>
    </w:p>
    <w:p w:rsidRDefault="00192D9F" w:rsidP="00192D9F" w:rsidR="00192D9F">
      <w:pPr>
        <w:spacing w:after="0"/>
      </w:pPr>
    </w:p>
    <w:p w:rsidRDefault="00192D9F" w:rsidP="00192D9F" w:rsidR="00192D9F">
      <w:pPr>
        <w:spacing w:after="0"/>
        <w:jc w:val="center"/>
      </w:pPr>
    </w:p>
    <w:p w:rsidRDefault="00192D9F" w:rsidP="00192D9F" w:rsidR="00192D9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192D9F" w:rsidP="00192D9F" w:rsidR="00192D9F">
      <w:pPr>
        <w:spacing w:after="0"/>
        <w:ind w:firstLine="720"/>
        <w:jc w:val="right"/>
      </w:pPr>
    </w:p>
    <w:p w:rsidRDefault="00192D9F" w:rsidP="00192D9F" w:rsidR="00192D9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192D9F" w:rsidP="00192D9F" w:rsidR="00192D9F">
      <w:pPr>
        <w:spacing w:after="0"/>
        <w:ind w:firstLine="720"/>
        <w:jc w:val="center"/>
        <w:outlineLvl w:val="0"/>
      </w:pPr>
    </w:p>
    <w:p w:rsidRDefault="00192D9F" w:rsidP="00192D9F" w:rsidR="00192D9F">
      <w:pPr>
        <w:spacing w:after="0"/>
        <w:ind w:firstLine="720"/>
        <w:jc w:val="center"/>
        <w:outlineLvl w:val="0"/>
      </w:pPr>
    </w:p>
    <w:p w:rsidRDefault="00192D9F" w:rsidP="00192D9F" w:rsidR="00192D9F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jc w:val="both"/>
      </w:pPr>
      <w:r>
        <w:t>POUKA O PRAVNOM LIJEKU:</w:t>
      </w: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jc w:val="both"/>
      </w:pPr>
    </w:p>
    <w:p w:rsidRDefault="00192D9F" w:rsidP="00192D9F" w:rsidR="00192D9F">
      <w:pPr>
        <w:spacing w:after="0"/>
        <w:jc w:val="both"/>
      </w:pPr>
      <w:r>
        <w:t>DNA: 1. Direktor dužnika Robert Cecelja iz Varaždinskih Toplica, Cvjetna 10/1</w:t>
      </w:r>
    </w:p>
    <w:p w:rsidRDefault="00192D9F" w:rsidP="00192D9F" w:rsidR="00DA0242">
      <w:pPr>
        <w:spacing w:after="0"/>
        <w:jc w:val="both"/>
      </w:pPr>
      <w:r>
        <w:t xml:space="preserve">           2. E-Oglasna ploča suda</w:t>
      </w:r>
      <w:r w:rsidR="00F623AE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3AE" w:rsidP="00537B78" w:rsidR="00F623AE">
      <w:r>
        <w:separator/>
      </w:r>
    </w:p>
  </w:endnote>
  <w:endnote w:id="0" w:type="continuationSeparator">
    <w:p w:rsidRDefault="00F623AE" w:rsidP="00537B78" w:rsidR="00F62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3AE" w:rsidP="00537B78" w:rsidR="00F623AE">
      <w:r>
        <w:separator/>
      </w:r>
    </w:p>
  </w:footnote>
  <w:footnote w:id="0" w:type="continuationSeparator">
    <w:p w:rsidRDefault="00F623AE" w:rsidP="00537B78" w:rsidR="00F623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2D9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7A9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3AE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4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St-500/2016-6</izvorni_sadrzaj>
    <derivirana_varijabla naziv="DomainObject.Oznaka_1">St-500/2016-6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DIOSKLOP društvo s ograničenom odgovornošću za metalnu galanteriju, proizvodnju i trgovinu</izvorni_sadrzaj>
    <derivirana_varijabla naziv="DomainObject.Predmet.ProtustrankaFormated_1">  DIOSKLOP društvo s ograničenom odgovornošću za metalnu galanteriju, proizvodnju i trgovinu</derivirana_varijabla>
  </DomainObject.Predmet.ProtustrankaFormated>
  <DomainObject.Predmet.ProtustrankaFormatedOIB>
    <izvorni_sadrzaj>  DIOSKLOP društvo s ograničenom odgovornošću za metalnu galanteriju, proizvodnju i trgovinu, OIB 40308374272</izvorni_sadrzaj>
    <derivirana_varijabla naziv="DomainObject.Predmet.ProtustrankaFormatedOIB_1">  DIOSKLOP društvo s ograničenom odgovornošću za metalnu galanteriju, proizvodnju i trgovinu, OIB 40308374272</derivirana_varijabla>
  </DomainObject.Predmet.ProtustrankaFormatedOIB>
  <DomainObject.Predmet.ProtustrankaFormatedWithAdress>
    <izvorni_sadrzaj> DIOSKLOP društvo s ograničenom odgovornošću za metalnu galanteriju, proizvodnju i trgovinu, Cvjetna 10//1, 42223 Varaždinske Toplice</izvorni_sadrzaj>
    <derivirana_varijabla naziv="DomainObject.Predmet.ProtustrankaFormatedWithAdress_1"> DIOSKLOP društvo s ograničenom odgovornošću za metalnu galanteriju, proizvodnju i trgovinu, Cvjetna 10//1, 42223 Varaždinske Toplice</derivirana_varijabla>
  </DomainObject.Predmet.ProtustrankaFormatedWithAdress>
  <DomainObject.Predmet.ProtustrankaFormatedWithAdressOIB>
    <izvorni_sadrzaj> DIOSKLOP društvo s ograničenom odgovornošću za metalnu galanteriju, proizvodnju i trgovinu, OIB 40308374272, Cvjetna 10//1, 42223 Varaždinske Toplice</izvorni_sadrzaj>
    <derivirana_varijabla naziv="DomainObject.Predmet.ProtustrankaFormatedWithAdressOIB_1"> DIOSKLOP društvo s ograničenom odgovornošću za metalnu galanteriju, proizvodnju i trgovinu, OIB 40308374272, Cvjetna 10//1, 42223 Varaždinske Toplice</derivirana_varijabla>
  </DomainObject.Predmet.ProtustrankaFormatedWithAdressOIB>
  <DomainObject.Predmet.ProtustrankaWithAdress>
    <izvorni_sadrzaj>DIOSKLOP društvo s ograničenom odgovornošću za metalnu galanteriju, proizvodnju i trgovinu Cvjetna 10//1, 42223 Varaždinske Toplice</izvorni_sadrzaj>
    <derivirana_varijabla naziv="DomainObject.Predmet.ProtustrankaWithAdress_1">DIOSKLOP društvo s ograničenom odgovornošću za metalnu galanteriju, proizvodnju i trgovinu Cvjetna 10//1, 42223 Varaždinske Toplice</derivirana_varijabla>
  </DomainObject.Predmet.ProtustrankaWithAdress>
  <DomainObject.Predmet.ProtustrankaWithAdressOIB>
    <izvorni_sadrzaj>DIOSKLOP društvo s ograničenom odgovornošću za metalnu galanteriju, proizvodnju i trgovinu, OIB 40308374272, Cvjetna 10//1, 42223 Varaždinske Toplice</izvorni_sadrzaj>
    <derivirana_varijabla naziv="DomainObject.Predmet.ProtustrankaWithAdressOIB_1">DIOSKLOP društvo s ograničenom odgovornošću za metalnu galanteriju, proizvodnju i trgovinu, OIB 40308374272, Cvjetna 10//1, 42223 Varaždinske Toplice</derivirana_varijabla>
  </DomainObject.Predmet.ProtustrankaWithAdressOIB>
  <DomainObject.Predmet.ProtustrankaNazivFormated>
    <izvorni_sadrzaj>DIOSKLOP društvo s ograničenom odgovornošću za metalnu galanteriju, proizvodnju i trgovinu</izvorni_sadrzaj>
    <derivirana_varijabla naziv="DomainObject.Predmet.ProtustrankaNazivFormated_1">DIOSKLOP društvo s ograničenom odgovornošću za metalnu galanteriju, proizvodnju i trgovinu</derivirana_varijabla>
  </DomainObject.Predmet.ProtustrankaNazivFormated>
  <DomainObject.Predmet.ProtustrankaNazivFormatedOIB>
    <izvorni_sadrzaj>DIOSKLOP društvo s ograničenom odgovornošću za metalnu galanteriju, proizvodnju i trgovinu, OIB 40308374272</izvorni_sadrzaj>
    <derivirana_varijabla naziv="DomainObject.Predmet.ProtustrankaNazivFormatedOIB_1">DIOSKLOP društvo s ograničenom odgovornošću za metalnu galanteriju, proizvodnju i trgovinu, OIB 40308374272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19235.58</izvorni_sadrzaj>
    <derivirana_varijabla naziv="DomainObject.Predmet.TrenutnaVrijednost_1">19235.58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DIOSKLOP društvo s ograničenom odgovornošću za metalnu galanteriju, proizvodnju i trgovinu</item>
    </izvorni_sadrzaj>
    <derivirana_varijabla naziv="DomainObject.Predmet.ProtuStrankaListFormated_1">
      <item>DIOSKLOP društvo s ograničenom odgovornošću za metalnu galanteriju, proizvodnju i trgovinu</item>
    </derivirana_varijabla>
  </DomainObject.Predmet.ProtuStrankaListFormated>
  <DomainObject.Predmet.ProtuStrankaListFormatedOIB>
    <izvorni_sadrzaj>
      <item>DIOSKLOP društvo s ograničenom odgovornošću za metalnu galanteriju, proizvodnju i trgovinu, OIB 40308374272</item>
    </izvorni_sadrzaj>
    <derivirana_varijabla naziv="DomainObject.Predmet.ProtuStrankaListFormatedOIB_1">
      <item>DIOSKLOP društvo s ograničenom odgovornošću za metalnu galanteriju, proizvodnju i trgovinu, OIB 40308374272</item>
    </derivirana_varijabla>
  </DomainObject.Predmet.ProtuStrankaListFormatedOIB>
  <DomainObject.Predmet.ProtuStrankaListFormatedWithAdress>
    <izvorni_sadrzaj>
      <item>DIOSKLOP društvo s ograničenom odgovornošću za metalnu galanteriju, proizvodnju i trgovinu, Cvjetna 10//1, 42223 Varaždinske Toplice</item>
    </izvorni_sadrzaj>
    <derivirana_varijabla naziv="DomainObject.Predmet.ProtuStrankaListFormatedWithAdress_1">
      <item>DIOSKLOP društvo s ograničenom odgovornošću za metalnu galanteriju, proizvodnju i trgovinu, Cvjetna 10//1, 42223 Varaždinske Toplice</item>
    </derivirana_varijabla>
  </DomainObject.Predmet.ProtuStrankaListFormatedWithAdress>
  <DomainObject.Predmet.ProtuStrankaListFormatedWithAdressOIB>
    <izvorni_sadrzaj>
      <item>DIOSKLOP društvo s ograničenom odgovornošću za metalnu galanteriju, proizvodnju i trgovinu, OIB 40308374272, Cvjetna 10//1, 42223 Varaždinske Toplice</item>
    </izvorni_sadrzaj>
    <derivirana_varijabla naziv="DomainObject.Predmet.ProtuStrankaListFormatedWithAdressOIB_1">
      <item>DIOSKLOP društvo s ograničenom odgovornošću za metalnu galanteriju, proizvodnju i trgovinu, OIB 40308374272, Cvjetna 10//1, 42223 Varaždinske Toplice</item>
    </derivirana_varijabla>
  </DomainObject.Predmet.ProtuStrankaListFormatedWithAdressOIB>
  <DomainObject.Predmet.ProtuStrankaListNazivFormated>
    <izvorni_sadrzaj>
      <item>DIOSKLOP društvo s ograničenom odgovornošću za metalnu galanteriju, proizvodnju i trgovinu</item>
    </izvorni_sadrzaj>
    <derivirana_varijabla naziv="DomainObject.Predmet.ProtuStrankaListNazivFormated_1">
      <item>DIOSKLOP društvo s ograničenom odgovornošću za metalnu galanteriju, proizvodnju i trgovinu</item>
    </derivirana_varijabla>
  </DomainObject.Predmet.ProtuStrankaListNazivFormated>
  <DomainObject.Predmet.ProtuStrankaListNazivFormatedOIB>
    <izvorni_sadrzaj>
      <item>DIOSKLOP društvo s ograničenom odgovornošću za metalnu galanteriju, proizvodnju i trgovinu, OIB 40308374272</item>
    </izvorni_sadrzaj>
    <derivirana_varijabla naziv="DomainObject.Predmet.ProtuStrankaListNazivFormatedOIB_1">
      <item>DIOSKLOP društvo s ograničenom odgovornošću za metalnu galanteriju, proizvodnju i trgovinu, OIB 40308374272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St-500/2016-6</izvorni_sadrzaj>
    <derivirana_varijabla naziv="DomainObject.PoslovniBrojDokumenta_1">St-500/2016-6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DIOSKLOP društvo s ograničenom odgovornošću za metalnu galanteriju, proizvodnju i trgovinu</izvorni_sadrzaj>
    <derivirana_varijabla naziv="DomainObject.Predmet.ProtustrankaIDrugi_1">DIOSKLOP društvo s ograničenom odgovornošću za metalnu galanteriju,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DIOSKLOP društvo s ograničenom odgovornošću za metalnu galanteriju, proizvodnju i trgovinu, OIB 40308374272, Cvjetna 10//1, 42223 Varaždinske Toplice</izvorni_sadrzaj>
    <derivirana_varijabla naziv="DomainObject.Predmet.ProtustrankaIDrugiAdressOIB_1">DIOSKLOP društvo s ograničenom odgovornošću za metalnu galanteriju, proizvodnju i trgovinu, OIB 40308374272, Cvjetna 10//1,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DIOSKLOP društvo s ograničenom odgovornošću za metalnu galanteriju, proizvodnju i trgovinu</item>
      <item>E-oglasna ploča</item>
      <item>Sudski registar</item>
    </izvorni_sadrzaj>
    <derivirana_varijabla naziv="DomainObject.Predmet.SudioniciListNaziv_1">
      <item>Financijska agencija</item>
      <item>DIOSKLOP društvo s ograničenom odgovornošću za metalnu galanteriju, proizvodnju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DIOSKLOP društvo s ograničenom odgovornošću za metalnu galanteriju, proizvodnju i trgovinu, OIB 40308374272, Cvjetna 10//1,42223 Varaždinske Toplice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DIOSKLOP društvo s ograničenom odgovornošću za metalnu galanteriju, proizvodnju i trgovinu, OIB 40308374272, Cvjetna 10//1,42223 Varaždinske Toplice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1F3B1-2375-4529-9AD3-99D11F5A3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3670</properties:Characters>
  <properties:Lines>94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2016-05-13T08:30:00Z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St-500/2016-6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